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bc24" w14:paraId="91bbc24" w:rsidRDefault="002D0F12" w:rsidP="002D0F12" w:rsidR="002D0F12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F12" w:rsidP="002D0F12" w:rsidR="002D0F12" w:rsidRPr="0005475A">
      <w:pPr>
        <w:tabs>
          <w:tab w:pos="709" w:val="left"/>
        </w:tabs>
        <w:jc w:val="both"/>
      </w:pPr>
    </w:p>
    <w:p w:rsidRDefault="002D0F12" w:rsidP="002D0F12" w:rsidR="002D0F12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2D0F12" w:rsidP="002D0F12" w:rsidR="002D0F12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2D0F12" w:rsidP="002D0F12" w:rsidR="002D0F12" w:rsidRPr="0005475A">
      <w:pPr>
        <w:tabs>
          <w:tab w:pos="709" w:val="left"/>
        </w:tabs>
        <w:jc w:val="both"/>
      </w:pPr>
      <w:r w:rsidRPr="0005475A">
        <w:t>Zagreb, Amruševa 2/II</w:t>
      </w:r>
    </w:p>
    <w:p w:rsidRDefault="002D0F12" w:rsidP="002D0F12" w:rsidR="002D0F12" w:rsidRPr="0005475A">
      <w:pPr>
        <w:tabs>
          <w:tab w:pos="709" w:val="left"/>
        </w:tabs>
        <w:jc w:val="right"/>
      </w:pPr>
      <w:r w:rsidRPr="0005475A">
        <w:t>42. St-</w:t>
      </w:r>
      <w:r>
        <w:t>2998</w:t>
      </w:r>
      <w:r w:rsidRPr="0005475A">
        <w:t>/2018-</w:t>
      </w:r>
      <w:r>
        <w:t>9</w:t>
      </w:r>
    </w:p>
    <w:p w:rsidRDefault="002D0F12" w:rsidP="002D0F12" w:rsidR="002D0F12" w:rsidRPr="0005475A">
      <w:pPr>
        <w:tabs>
          <w:tab w:pos="709" w:val="left"/>
        </w:tabs>
        <w:jc w:val="right"/>
      </w:pPr>
    </w:p>
    <w:p w:rsidRDefault="002D0F12" w:rsidP="002D0F12" w:rsidR="002D0F12" w:rsidRPr="0005475A">
      <w:pPr>
        <w:tabs>
          <w:tab w:pos="709" w:val="left"/>
        </w:tabs>
        <w:jc w:val="right"/>
      </w:pPr>
    </w:p>
    <w:p w:rsidRDefault="002D0F12" w:rsidP="002D0F12" w:rsidR="002D0F12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2D0F12" w:rsidP="002D0F12" w:rsidR="002D0F12" w:rsidRPr="0005475A">
      <w:pPr>
        <w:tabs>
          <w:tab w:pos="709" w:val="left"/>
        </w:tabs>
        <w:jc w:val="center"/>
      </w:pPr>
    </w:p>
    <w:p w:rsidRDefault="002D0F12" w:rsidP="002D0F12" w:rsidR="002D0F12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2D0F12" w:rsidP="002D0F12" w:rsidR="002D0F12" w:rsidRPr="0005475A">
      <w:pPr>
        <w:tabs>
          <w:tab w:pos="709" w:val="left"/>
        </w:tabs>
        <w:jc w:val="both"/>
      </w:pPr>
    </w:p>
    <w:p w:rsidRDefault="002D0F12" w:rsidP="002D0F12" w:rsidR="00DC6DB7">
      <w:pPr>
        <w:ind w:firstLine="709"/>
        <w:jc w:val="both"/>
      </w:pPr>
      <w:r w:rsidRPr="0005475A">
        <w:t>TRGOVAČKI SUD U ZAGREBU, po sucu toga suda Hrvoju Lukšiću, kao sucu pojedincu, u stečajnom predmetu povodom zahtjeva FINANCIJSKE AGENCIJE, Regionalni centar Zagreb, Trg svibanjskih žrtava 1995. br. 1, OIB: 85821130368, za provedbu skraćenog stečajnog postupka nad dužnikom</w:t>
      </w:r>
      <w:r>
        <w:t xml:space="preserve"> </w:t>
      </w:r>
      <w:r w:rsidRPr="00BA3E25">
        <w:t>MONOTIP PROJEKTI d.o.o. za usluge, Zagreb, Petrinjska 7, OIB: 95614977137</w:t>
      </w:r>
      <w:r w:rsidR="007021A7" w:rsidRPr="001F6C98">
        <w:t xml:space="preserve">, dana </w:t>
      </w:r>
      <w:r>
        <w:t>26</w:t>
      </w:r>
      <w:r w:rsidR="0020728A" w:rsidRPr="002D0F12">
        <w:t xml:space="preserve">. </w:t>
      </w:r>
      <w:r w:rsidR="009813A3" w:rsidRPr="002D0F12">
        <w:t>travnja</w:t>
      </w:r>
      <w:r w:rsidR="0020728A" w:rsidRPr="002D0F12">
        <w:t xml:space="preserve"> 2019</w:t>
      </w:r>
      <w:r w:rsidR="007021A7" w:rsidRPr="002D0F12">
        <w:t>.g.</w:t>
      </w:r>
      <w:r>
        <w:t>,</w:t>
      </w:r>
    </w:p>
    <w:p w:rsidRDefault="002D0F12" w:rsidP="002D0F12" w:rsidR="002D0F12">
      <w:pPr>
        <w:jc w:val="both"/>
      </w:pPr>
    </w:p>
    <w:p w:rsidRDefault="002D0F12" w:rsidP="002D0F12" w:rsidR="002D0F12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2D0F12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2D0F12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BA3E25">
        <w:t>MONOTIP PROJEKTI d.o.o. za usluge, Zagreb, Petrinjska 7, OIB: 95614977137</w:t>
      </w:r>
      <w:r w:rsidR="007021A7" w:rsidRPr="001F6C98">
        <w:t>.</w:t>
      </w:r>
    </w:p>
    <w:p w:rsidRDefault="00DC6DB7" w:rsidP="002D0F12" w:rsidR="00DC6DB7" w:rsidRPr="001F6C98">
      <w:pPr>
        <w:ind w:firstLine="709"/>
        <w:jc w:val="both"/>
      </w:pPr>
      <w:r w:rsidRPr="001F6C98">
        <w:t xml:space="preserve">Stečajni postupak otvoren </w:t>
      </w:r>
      <w:r w:rsidRPr="00BA3E25">
        <w:t>je</w:t>
      </w:r>
      <w:r w:rsidR="002D0F12" w:rsidRPr="00BA3E25">
        <w:t xml:space="preserve"> dana</w:t>
      </w:r>
      <w:r w:rsidRPr="00BA3E25">
        <w:t xml:space="preserve"> </w:t>
      </w:r>
      <w:r w:rsidR="002D0F12" w:rsidRPr="00BA3E25">
        <w:t>26</w:t>
      </w:r>
      <w:r w:rsidR="006F7BDE" w:rsidRPr="00BA3E25">
        <w:t>. tr</w:t>
      </w:r>
      <w:r w:rsidR="009813A3" w:rsidRPr="00BA3E25">
        <w:t>avnja</w:t>
      </w:r>
      <w:r w:rsidR="000523F8" w:rsidRPr="00BA3E25">
        <w:t xml:space="preserve"> 2019.</w:t>
      </w:r>
      <w:r w:rsidR="002D0F12" w:rsidRPr="00BA3E25">
        <w:t>g.</w:t>
      </w:r>
      <w:r w:rsidRPr="00BA3E25">
        <w:t xml:space="preserve"> u 15,00 sati kada je ovo</w:t>
      </w:r>
      <w:r w:rsidRPr="001F6C98">
        <w:t xml:space="preserve"> rješenje objavljeno na mrežnoj stanici e-oglasne ploče ovog suda.</w:t>
      </w:r>
    </w:p>
    <w:p w:rsidRDefault="00DC6DB7" w:rsidP="00DC6DB7" w:rsidR="00DC6DB7" w:rsidRPr="001F6C98">
      <w:pPr>
        <w:ind w:firstLine="708"/>
        <w:jc w:val="both"/>
      </w:pPr>
    </w:p>
    <w:p w:rsidRDefault="002D0F12" w:rsidP="00DC6DB7" w:rsidR="00DC6DB7" w:rsidRPr="00BA3E25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BA3E25">
        <w:rPr>
          <w:rFonts w:cs="Times New Roman" w:eastAsia="Times New Roman"/>
          <w:szCs w:val="24"/>
          <w:lang w:eastAsia="hr-HR"/>
        </w:rPr>
        <w:t>II/</w:t>
      </w:r>
      <w:r w:rsidR="00DC6DB7" w:rsidRPr="00BA3E25">
        <w:rPr>
          <w:rFonts w:cs="Times New Roman" w:eastAsia="Times New Roman"/>
          <w:szCs w:val="24"/>
          <w:lang w:eastAsia="hr-HR"/>
        </w:rPr>
        <w:t xml:space="preserve"> Za stečajnog upravitelja imenuje se </w:t>
      </w:r>
      <w:r w:rsidR="00A13853" w:rsidRPr="00BA3E25">
        <w:rPr>
          <w:rFonts w:cs="Times New Roman" w:eastAsia="Times New Roman"/>
          <w:szCs w:val="24"/>
          <w:lang w:eastAsia="hr-HR"/>
        </w:rPr>
        <w:t>Snježana Vrkljan, Zagreb, Kralja Zvonimira 75, OIB: 44740101731.</w:t>
      </w:r>
    </w:p>
    <w:p w:rsidRDefault="00DC6DB7" w:rsidP="002D0F12" w:rsidR="00DC6DB7" w:rsidRPr="001F6C98">
      <w:pPr>
        <w:jc w:val="both"/>
      </w:pPr>
    </w:p>
    <w:p w:rsidRDefault="002D0F12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BA3E25">
        <w:t>MONOTIP PROJEKTI d.o.o. za usluge, Zagreb, Petrinjska 7, OIB: 95614977137</w:t>
      </w:r>
      <w:r w:rsidR="00DE01E6" w:rsidRPr="001F6C98">
        <w:t>.</w:t>
      </w:r>
    </w:p>
    <w:p w:rsidRDefault="00DC6DB7" w:rsidP="002D0F12" w:rsidR="00DC6DB7" w:rsidRPr="001F6C98">
      <w:pPr>
        <w:tabs>
          <w:tab w:pos="4150" w:val="left"/>
        </w:tabs>
        <w:jc w:val="both"/>
      </w:pPr>
    </w:p>
    <w:p w:rsidRDefault="002D0F12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2D0F12" w:rsidR="00DC6DB7" w:rsidRPr="001F6C98">
      <w:pPr>
        <w:jc w:val="both"/>
      </w:pPr>
    </w:p>
    <w:p w:rsidRDefault="00DC6DB7" w:rsidP="002D0F12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2D0F12" w:rsidR="00DC6DB7" w:rsidRPr="001F6C98">
      <w:pPr>
        <w:jc w:val="both"/>
      </w:pPr>
    </w:p>
    <w:p w:rsidRDefault="00DC6DB7" w:rsidP="002D0F12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2D0F12">
        <w:t>.</w:t>
      </w:r>
      <w:r w:rsidRPr="001F6C98">
        <w:t xml:space="preserve"> st. 1</w:t>
      </w:r>
      <w:r w:rsidR="002D0F12">
        <w:t>.</w:t>
      </w:r>
      <w:r w:rsidRPr="001F6C98">
        <w:t xml:space="preserve"> Stečajnog zakona </w:t>
      </w:r>
      <w:r w:rsidR="002D0F12" w:rsidRPr="00E82613">
        <w:t>(„Narodne novine“, broj</w:t>
      </w:r>
      <w:r w:rsidR="002D0F12" w:rsidRPr="001F6C98">
        <w:t xml:space="preserve">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2D0F12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2D0F12">
        <w:t>.</w:t>
      </w:r>
      <w:r w:rsidRPr="001F6C98">
        <w:t>, 17</w:t>
      </w:r>
      <w:r w:rsidR="002D0F12">
        <w:t>.</w:t>
      </w:r>
      <w:r w:rsidRPr="001F6C98">
        <w:t xml:space="preserve"> i 13</w:t>
      </w:r>
      <w:r w:rsidR="002D0F12">
        <w:t>.</w:t>
      </w:r>
      <w:r w:rsidRPr="001F6C98">
        <w:t xml:space="preserve"> SZ.</w:t>
      </w:r>
    </w:p>
    <w:p w:rsidRDefault="001F6C98" w:rsidP="002D0F12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2D0F12">
        <w:t xml:space="preserve"> </w:t>
      </w:r>
      <w:r w:rsidRPr="001F6C98">
        <w:t>troškova stečajnog postupka.</w:t>
      </w:r>
    </w:p>
    <w:p w:rsidRDefault="00DC6DB7" w:rsidP="002D0F12" w:rsidR="00DC6DB7" w:rsidRPr="001F6C98">
      <w:pPr>
        <w:ind w:firstLine="709"/>
        <w:jc w:val="both"/>
      </w:pPr>
      <w:r w:rsidRPr="001F6C98">
        <w:lastRenderedPageBreak/>
        <w:t>Oglasom su pozvani dužnikovi vjerovnici sukladno čl. 430</w:t>
      </w:r>
      <w:r w:rsidR="002D0F12">
        <w:t>.</w:t>
      </w:r>
      <w:r w:rsidRPr="001F6C98">
        <w:t xml:space="preserve"> i 431</w:t>
      </w:r>
      <w:r w:rsidR="002D0F12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2D0F12">
        <w:t>oga.</w:t>
      </w:r>
    </w:p>
    <w:p w:rsidRDefault="00DC6DB7" w:rsidP="002D0F12" w:rsidR="00DC6DB7" w:rsidRPr="001F6C98">
      <w:pPr>
        <w:ind w:firstLine="709"/>
        <w:jc w:val="both"/>
      </w:pPr>
      <w:r w:rsidRPr="001F6C98">
        <w:t>Niti jedan od vjerovnika nije u ostavljenom roku podnio prijedlog za otvar</w:t>
      </w:r>
      <w:r w:rsidR="002D0F12">
        <w:t>anje stečajnog postupka.</w:t>
      </w:r>
    </w:p>
    <w:p w:rsidRDefault="00DC6DB7" w:rsidP="002D0F12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2D0F12">
        <w:t>.</w:t>
      </w:r>
      <w:r w:rsidRPr="001F6C98">
        <w:t xml:space="preserve"> SZ.</w:t>
      </w:r>
    </w:p>
    <w:p w:rsidRDefault="00DC6DB7" w:rsidP="002D0F12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2D0F12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r w:rsidR="002D0F12">
        <w:t>26</w:t>
      </w:r>
      <w:r w:rsidR="002B1FF4" w:rsidRPr="002D0F12">
        <w:t xml:space="preserve">. </w:t>
      </w:r>
      <w:r w:rsidR="009813A3" w:rsidRPr="002D0F12">
        <w:t>travnja</w:t>
      </w:r>
      <w:r w:rsidR="002B1FF4" w:rsidRPr="002D0F12">
        <w:t xml:space="preserve"> 2019</w:t>
      </w:r>
      <w:r w:rsidR="00DC6DB7" w:rsidRPr="002D0F12">
        <w:t>.g.</w:t>
      </w:r>
    </w:p>
    <w:p w:rsidRDefault="002D0F12" w:rsidP="002D0F12" w:rsidR="002D0F12" w:rsidRPr="0005475A">
      <w:pPr>
        <w:tabs>
          <w:tab w:pos="709" w:val="left"/>
        </w:tabs>
      </w:pPr>
    </w:p>
    <w:p w:rsidRDefault="002D0F12" w:rsidP="002D0F12" w:rsidR="002D0F12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2D0F12" w:rsidP="002D0F12" w:rsidR="002D0F12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41221B">
        <w:rPr>
          <w:rFonts w:hAnsi="Times New Roman" w:ascii="Times New Roman"/>
          <w:szCs w:val="24"/>
        </w:rPr>
        <w:t>, v.r.</w:t>
      </w:r>
    </w:p>
    <w:p w:rsidRDefault="002D0F12" w:rsidP="002D0F12" w:rsidR="002D0F12" w:rsidRPr="0005475A">
      <w:pPr>
        <w:tabs>
          <w:tab w:pos="709" w:val="left"/>
        </w:tabs>
      </w:pPr>
    </w:p>
    <w:p w:rsidRDefault="002D0F12" w:rsidP="002D0F12" w:rsidR="002D0F12" w:rsidRPr="0005475A">
      <w:pPr>
        <w:tabs>
          <w:tab w:pos="709" w:val="left"/>
        </w:tabs>
      </w:pPr>
    </w:p>
    <w:p w:rsidRDefault="002D0F12" w:rsidP="002D0F12" w:rsidR="002D0F12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2D0F12" w:rsidP="002D0F12" w:rsidR="002D0F12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2D0F12" w:rsidP="002D0F12" w:rsidR="002D0F12" w:rsidRPr="0005475A">
      <w:pPr>
        <w:tabs>
          <w:tab w:pos="720" w:val="left"/>
        </w:tabs>
        <w:ind w:right="-422"/>
        <w:jc w:val="both"/>
      </w:pPr>
    </w:p>
    <w:p w:rsidRDefault="0041221B" w:rsidP="00B33209" w:rsidR="0041221B" w:rsidRPr="00222B83">
      <w:pPr>
        <w:jc w:val="right"/>
      </w:pPr>
      <w:r w:rsidRPr="00222B83">
        <w:t>Za točnost otpravka – ovlašteni službenik</w:t>
      </w:r>
    </w:p>
    <w:p w:rsidRDefault="0041221B" w:rsidP="000B65C0" w:rsidR="0041221B" w:rsidRPr="00222B83">
      <w:pPr>
        <w:jc w:val="right"/>
      </w:pPr>
      <w:r w:rsidRPr="00222B83">
        <w:t>Kristina Bujanić</w:t>
      </w:r>
    </w:p>
    <w:p w:rsidRDefault="00D42A17" w:rsidP="00D42A17" w:rsidR="00D42A17">
      <w:pPr>
        <w:jc w:val="both"/>
      </w:pPr>
    </w:p>
    <w:p w:rsidRDefault="002D0F12" w:rsidP="00D42A17" w:rsidR="002D0F12" w:rsidRPr="0005475A"/>
    <w:sectPr w:rsidSect="002D0F12" w:rsidR="002D0F12" w:rsidRPr="0005475A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F12" w:rsidP="002D0F12" w:rsidR="002D0F12">
      <w:r>
        <w:separator/>
      </w:r>
    </w:p>
  </w:endnote>
  <w:endnote w:id="0" w:type="continuationSeparator">
    <w:p w:rsidRDefault="002D0F12" w:rsidP="002D0F12" w:rsidR="002D0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F12" w:rsidP="002D0F12" w:rsidR="002D0F12">
      <w:r>
        <w:separator/>
      </w:r>
    </w:p>
  </w:footnote>
  <w:footnote w:id="0" w:type="continuationSeparator">
    <w:p w:rsidRDefault="002D0F12" w:rsidP="002D0F12" w:rsidR="002D0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F12" w:rsidP="002D0F12" w:rsidR="002D0F12">
    <w:pPr>
      <w:pStyle w:val="Zaglavlje"/>
    </w:pPr>
    <w:r>
      <w:tab/>
      <w:t>2</w:t>
    </w:r>
    <w:r>
      <w:tab/>
    </w:r>
    <w:r w:rsidRPr="0005475A">
      <w:t>42. St-</w:t>
    </w:r>
    <w:r>
      <w:t>2998</w:t>
    </w:r>
    <w:r w:rsidRPr="0005475A">
      <w:t>/2018-</w:t>
    </w:r>
    <w: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2D0F12"/>
    <w:rsid w:val="003110BC"/>
    <w:rsid w:val="003145F0"/>
    <w:rsid w:val="0038498A"/>
    <w:rsid w:val="003B1491"/>
    <w:rsid w:val="003C4F1D"/>
    <w:rsid w:val="003D08AD"/>
    <w:rsid w:val="003F109E"/>
    <w:rsid w:val="00404AE2"/>
    <w:rsid w:val="0041221B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B47B3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3E8E"/>
    <w:rsid w:val="005D7B1B"/>
    <w:rsid w:val="005E7832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B5638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68B"/>
    <w:rsid w:val="009E6A3C"/>
    <w:rsid w:val="009E778F"/>
    <w:rsid w:val="00A13853"/>
    <w:rsid w:val="00A216AB"/>
    <w:rsid w:val="00A27495"/>
    <w:rsid w:val="00A43359"/>
    <w:rsid w:val="00A625C2"/>
    <w:rsid w:val="00A72D8D"/>
    <w:rsid w:val="00A97C71"/>
    <w:rsid w:val="00AE4BF1"/>
    <w:rsid w:val="00AF135A"/>
    <w:rsid w:val="00B079EF"/>
    <w:rsid w:val="00B11247"/>
    <w:rsid w:val="00B45EE1"/>
    <w:rsid w:val="00B526A0"/>
    <w:rsid w:val="00BA3E25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D04F91"/>
    <w:rsid w:val="00D16727"/>
    <w:rsid w:val="00D278AD"/>
    <w:rsid w:val="00D32155"/>
    <w:rsid w:val="00D42A17"/>
    <w:rsid w:val="00D511C7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1050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0F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0F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F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0F1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0F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0F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0F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0F1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30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St-2998/2018-9</izvorni_sadrzaj>
    <derivirana_varijabla naziv="DomainObject.Oznaka_1">St-2998/2018-9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2998</izvorni_sadrzaj>
    <derivirana_varijabla naziv="DomainObject.Predmet.Broj_1">2998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St-2998/2018</izvorni_sadrzaj>
    <derivirana_varijabla naziv="DomainObject.Predmet.OznakaBroj_1">St-2998/2018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MONOTIP PROJEKTI d.o.o. zastupanog po punomoćniku Sonja Bienenfeld</izvorni_sadrzaj>
    <derivirana_varijabla naziv="DomainObject.Predmet.ProtustrankaFormated_1">  MONOTIP PROJEKTI d.o.o. zastupanog po punomoćniku Sonja Bienenfeld</derivirana_varijabla>
  </DomainObject.Predmet.ProtustrankaFormated>
  <DomainObject.Predmet.ProtustrankaFormatedOIB>
    <izvorni_sadrzaj>  MONOTIP PROJEKTI d.o.o., OIB 95614977137 zastupanog po punomoćniku Sonja Bienenfeld</izvorni_sadrzaj>
    <derivirana_varijabla naziv="DomainObject.Predmet.ProtustrankaFormatedOIB_1">  MONOTIP PROJEKTI d.o.o., OIB 95614977137 zastupanog po punomoćniku Sonja Bienenfeld</derivirana_varijabla>
  </DomainObject.Predmet.ProtustrankaFormatedOIB>
  <DomainObject.Predmet.ProtustrankaFormatedWithAdress>
    <izvorni_sadrzaj> MONOTIP PROJEKTI d.o.o., Petrinjska 7, 10000 Zagreb zastupanog po punomoćniku Sonja Bienenfeld</izvorni_sadrzaj>
    <derivirana_varijabla naziv="DomainObject.Predmet.ProtustrankaFormatedWithAdress_1"> MONOTIP PROJEKTI d.o.o., Petrinjska 7, 10000 Zagreb zastupanog po punomoćniku Sonja Bienenfeld</derivirana_varijabla>
  </DomainObject.Predmet.ProtustrankaFormatedWithAdress>
  <DomainObject.Predmet.ProtustrankaFormatedWithAdressOIB>
    <izvorni_sadrzaj> MONOTIP PROJEKTI d.o.o., OIB 95614977137, Petrinjska 7, 10000 Zagreb zastupanog po punomoćniku Sonja Bienenfeld</izvorni_sadrzaj>
    <derivirana_varijabla naziv="DomainObject.Predmet.ProtustrankaFormatedWithAdressOIB_1"> MONOTIP PROJEKTI d.o.o., OIB 95614977137, Petrinjska 7, 10000 Zagreb zastupanog po punomoćniku Sonja Bienenfeld</derivirana_varijabla>
  </DomainObject.Predmet.ProtustrankaFormatedWithAdressOIB>
  <DomainObject.Predmet.ProtustrankaWithAdress>
    <izvorni_sadrzaj>MONOTIP PROJEKTI d.o.o. Petrinjska 7, 10000 Zagreb</izvorni_sadrzaj>
    <derivirana_varijabla naziv="DomainObject.Predmet.ProtustrankaWithAdress_1">MONOTIP PROJEKTI d.o.o. Petrinjska 7, 10000 Zagreb</derivirana_varijabla>
  </DomainObject.Predmet.ProtustrankaWithAdress>
  <DomainObject.Predmet.ProtustrankaWithAdressOIB>
    <izvorni_sadrzaj>MONOTIP PROJEKTI d.o.o., OIB 95614977137, Petrinjska 7, 10000 Zagreb</izvorni_sadrzaj>
    <derivirana_varijabla naziv="DomainObject.Predmet.ProtustrankaWithAdressOIB_1">MONOTIP PROJEKTI d.o.o., OIB 95614977137, Petrinjska 7, 10000 Zagreb</derivirana_varijabla>
  </DomainObject.Predmet.ProtustrankaWithAdressOIB>
  <DomainObject.Predmet.ProtustrankaNazivFormated>
    <izvorni_sadrzaj>MONOTIP PROJEKTI d.o.o.</izvorni_sadrzaj>
    <derivirana_varijabla naziv="DomainObject.Predmet.ProtustrankaNazivFormated_1">MONOTIP PROJEKTI d.o.o.</derivirana_varijabla>
  </DomainObject.Predmet.ProtustrankaNazivFormated>
  <DomainObject.Predmet.ProtustrankaNazivFormatedOIB>
    <izvorni_sadrzaj>MONOTIP PROJEKTI d.o.o., OIB 95614977137</izvorni_sadrzaj>
    <derivirana_varijabla naziv="DomainObject.Predmet.ProtustrankaNazivFormatedOIB_1">MONOTIP PROJEKTI d.o.o., OIB 95614977137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MONOTIP PROJEKTI d.o.o. zastupanog po punomoćniku Sonja Bienenfeld</item>
    </izvorni_sadrzaj>
    <derivirana_varijabla naziv="DomainObject.Predmet.ProtuStrankaListFormated_1">
      <item>MONOTIP PROJEKTI d.o.o. zastupanog po punomoćniku Sonja Bienenfeld</item>
    </derivirana_varijabla>
  </DomainObject.Predmet.ProtuStrankaListFormated>
  <DomainObject.Predmet.ProtuStrankaListFormatedOIB>
    <izvorni_sadrzaj>
      <item>MONOTIP PROJEKTI d.o.o., OIB 95614977137 zastupanog po punomoćniku Sonja Bienenfeld</item>
    </izvorni_sadrzaj>
    <derivirana_varijabla naziv="DomainObject.Predmet.ProtuStrankaListFormatedOIB_1">
      <item>MONOTIP PROJEKTI d.o.o., OIB 95614977137 zastupanog po punomoćniku Sonja Bienenfeld</item>
    </derivirana_varijabla>
  </DomainObject.Predmet.ProtuStrankaListFormatedOIB>
  <DomainObject.Predmet.ProtuStrankaListFormatedWithAdress>
    <izvorni_sadrzaj>
      <item>MONOTIP PROJEKTI d.o.o., Petrinjska 7, 10000 Zagreb zastupanog po punomoćniku Sonja Bienenfeld</item>
    </izvorni_sadrzaj>
    <derivirana_varijabla naziv="DomainObject.Predmet.ProtuStrankaListFormatedWithAdress_1">
      <item>MONOTIP PROJEKTI d.o.o., Petrinjska 7, 10000 Zagreb zastupanog po punomoćniku Sonja Bienenfeld</item>
    </derivirana_varijabla>
  </DomainObject.Predmet.ProtuStrankaListFormatedWithAdress>
  <DomainObject.Predmet.ProtuStrankaListFormatedWithAdressOIB>
    <izvorni_sadrzaj>
      <item>MONOTIP PROJEKTI d.o.o., OIB 95614977137, Petrinjska 7, 10000 Zagreb zastupanog po punomoćniku Sonja Bienenfeld</item>
    </izvorni_sadrzaj>
    <derivirana_varijabla naziv="DomainObject.Predmet.ProtuStrankaListFormatedWithAdressOIB_1">
      <item>MONOTIP PROJEKTI d.o.o., OIB 95614977137, Petrinjska 7, 10000 Zagreb zastupanog po punomoćniku Sonja Bienenfeld</item>
    </derivirana_varijabla>
  </DomainObject.Predmet.ProtuStrankaListFormatedWithAdressOIB>
  <DomainObject.Predmet.ProtuStrankaListNazivFormated>
    <izvorni_sadrzaj>
      <item>MONOTIP PROJEKTI d.o.o.</item>
    </izvorni_sadrzaj>
    <derivirana_varijabla naziv="DomainObject.Predmet.ProtuStrankaListNazivFormated_1">
      <item>MONOTIP PROJEKTI d.o.o.</item>
    </derivirana_varijabla>
  </DomainObject.Predmet.ProtuStrankaListNazivFormated>
  <DomainObject.Predmet.ProtuStrankaListNazivFormatedOIB>
    <izvorni_sadrzaj>
      <item>MONOTIP PROJEKTI d.o.o., OIB 95614977137</item>
    </izvorni_sadrzaj>
    <derivirana_varijabla naziv="DomainObject.Predmet.ProtuStrankaListNazivFormatedOIB_1">
      <item>MONOTIP PROJEKTI d.o.o., OIB 95614977137</item>
    </derivirana_varijabla>
  </DomainObject.Predmet.ProtuStrankaListNazivFormatedOIB>
  <DomainObject.Predmet.OstaliListFormated>
    <izvorni_sadrzaj>
      <item>Sonja Bienenfeld punomoćnica sudionika u postupku MONOTIP PROJEKTI d.o.o.</item>
      <item>HRVATSKI ZAVOD ZA MIROVINSKO OSIGURANJE</item>
    </izvorni_sadrzaj>
    <derivirana_varijabla naziv="DomainObject.Predmet.OstaliListFormated_1">
      <item>Sonja Bienenfeld punomoćnica sudionika u postupku MONOTIP PROJEKTI d.o.o.</item>
      <item>HRVATSKI ZAVOD ZA MIROVINSKO OSIGURANJE</item>
    </derivirana_varijabla>
  </DomainObject.Predmet.OstaliListFormated>
  <DomainObject.Predmet.OstaliListFormatedOIB>
    <izvorni_sadrzaj>
      <item>Sonja Bienenfeld, OIB 57169336671 punomoćnica sudionika u postupku MONOTIP PROJEKTI d.o.o.</item>
      <item>HRVATSKI ZAVOD ZA MIROVINSKO OSIGURANJE, OIB 84397956623</item>
    </izvorni_sadrzaj>
    <derivirana_varijabla naziv="DomainObject.Predmet.OstaliListFormatedOIB_1">
      <item>Sonja Bienenfeld, OIB 57169336671 punomoćnica sudionika u postupku MONOTIP PROJEKTI d.o.o.</item>
      <item>HRVATSKI ZAVOD ZA MIROVINSKO OSIGURANJE, OIB 84397956623</item>
    </derivirana_varijabla>
  </DomainObject.Predmet.OstaliListFormatedOIB>
  <DomainObject.Predmet.OstaliListFormatedWithAdress>
    <izvorni_sadrzaj>
      <item>Sonja Bienenfeld, Ulica Vjenceslava Novaka 8a, 10000 Zagreb punomoćnica sudionika u postupku MONOTIP PROJEKTI d.o.o.</item>
      <item>HRVATSKI ZAVOD ZA MIROVINSKO OSIGURANJE, Trpimirova 4, 10000 Zagreb</item>
    </izvorni_sadrzaj>
    <derivirana_varijabla naziv="DomainObject.Predmet.OstaliListFormatedWithAdress_1">
      <item>Sonja Bienenfeld, Ulica Vjenceslava Novaka 8a, 10000 Zagreb punomoćnica sudionika u postupku MONOTIP PROJEKTI d.o.o.</item>
      <item>HRVATSKI ZAVOD ZA MIROVINSKO OSIGURANJE, Trpimirova 4, 10000 Zagreb</item>
    </derivirana_varijabla>
  </DomainObject.Predmet.OstaliListFormatedWithAdress>
  <DomainObject.Predmet.OstaliListFormatedWithAdressOIB>
    <izvorni_sadrzaj>
      <item>Sonja Bienenfeld, OIB 57169336671, Ulica Vjenceslava Novaka 8a, 10000 Zagreb punomoćnica sudionika u postupku MONOTIP PROJEKTI d.o.o.</item>
      <item>HRVATSKI ZAVOD ZA MIROVINSKO OSIGURANJE, OIB 84397956623, Trpimirova 4, 10000 Zagreb</item>
    </izvorni_sadrzaj>
    <derivirana_varijabla naziv="DomainObject.Predmet.OstaliListFormatedWithAdressOIB_1">
      <item>Sonja Bienenfeld, OIB 57169336671, Ulica Vjenceslava Novaka 8a, 10000 Zagreb punomoćnica sudionika u postupku MONOTIP PROJEKTI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Sonja Bienenfeld</item>
      <item>HRVATSKI ZAVOD ZA MIROVINSKO OSIGURANJE</item>
    </izvorni_sadrzaj>
    <derivirana_varijabla naziv="DomainObject.Predmet.OstaliListNazivFormated_1">
      <item>Sonja Bienenfeld</item>
      <item>HRVATSKI ZAVOD ZA MIROVINSKO OSIGURANJE</item>
    </derivirana_varijabla>
  </DomainObject.Predmet.OstaliListNazivFormated>
  <DomainObject.Predmet.OstaliListNazivFormatedOIB>
    <izvorni_sadrzaj>
      <item>Sonja Bienenfeld, OIB 57169336671</item>
      <item>HRVATSKI ZAVOD ZA MIROVINSKO OSIGURANJE, OIB 84397956623</item>
    </izvorni_sadrzaj>
    <derivirana_varijabla naziv="DomainObject.Predmet.OstaliListNazivFormatedOIB_1">
      <item>Sonja Bienenfeld, OIB 57169336671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St-2998/2018-9</izvorni_sadrzaj>
    <derivirana_varijabla naziv="DomainObject.PoslovniBrojDokumenta_1">St-2998/2018-9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MONOTIP PROJEKTI d.o.o.</izvorni_sadrzaj>
    <derivirana_varijabla naziv="DomainObject.Predmet.ProtustrankaIDrugi_1">MONOTIP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MONOTIP PROJEKTI d.o.o., OIB 95614977137, Petrinjska 7, 10000 Zagreb</izvorni_sadrzaj>
    <derivirana_varijabla naziv="DomainObject.Predmet.ProtustrankaIDrugiAdressOIB_1">MONOTIP PROJEKTI d.o.o., OIB 95614977137,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MONOTIP PROJEKTI d.o.o.</item>
      <item>Sonja Bienenfeld</item>
      <item>HRVATSKI ZAVOD ZA MIROVINSKO OSIGURANJE</item>
    </izvorni_sadrzaj>
    <derivirana_varijabla naziv="DomainObject.Predmet.SudioniciListNaziv_1">
      <item>FINA Regionalni centar Zagreb</item>
      <item>MONOTIP PROJEKTI d.o.o.</item>
      <item>Sonja Bienenfeld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MONOTIP PROJEKTI d.o.o., OIB 95614977137, Petrinjska 7,10000 Zagreb</item>
      <item>Sonja Bienenfeld, OIB 57169336671, Ulica Vjenceslava Novaka 8a,10000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MONOTIP PROJEKTI d.o.o., OIB 95614977137, Petrinjska 7,10000 Zagreb</item>
      <item>Sonja Bienenfeld, OIB 57169336671, Ulica Vjenceslava Novaka 8a,10000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95614977137</item>
      <item>, OIB 57169336671</item>
      <item>, OIB 84397956623</item>
    </izvorni_sadrzaj>
    <derivirana_varijabla naziv="DomainObject.Predmet.SudioniciListNazivOIB_1">
      <item>, OIB 85821130368</item>
      <item>, OIB 95614977137</item>
      <item>, OIB 57169336671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2119</properties:Characters>
  <properties:Lines>68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2019-04-23T12:17:00Z</dcterms:created>
  <dc:creator>Koviljka Brkić</dc:creator>
  <cp:lastModifiedBy>Kristina Bujanić</cp:lastModifiedBy>
  <cp:lastPrinted>2019-04-26T12:07:00Z</cp:lastPrinted>
  <dcterms:modified xmlns:xsi="http://www.w3.org/2001/XMLSchema-instance" xsi:type="dcterms:W3CDTF">2019-04-26T12:07:00Z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St-2998/2018-9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