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9242" w14:paraId="c139242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72D09">
        <w:rPr>
          <w:szCs w:val="24"/>
        </w:rPr>
        <w:t>1059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E26C31">
        <w:rPr>
          <w:szCs w:val="24"/>
        </w:rPr>
        <w:t>6</w:t>
      </w:r>
    </w:p>
    <w:p w:rsidRDefault="00E26C31" w:rsidP="00AA4DDA" w:rsidR="00E26C31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E26C31" w:rsidP="00AA4DDA" w:rsidR="00E26C31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E26C31" w:rsidP="00AA4DDA" w:rsidR="00E26C31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E26C31" w:rsidP="00AA4DDA" w:rsidR="00E26C31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E26C31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436D90" w:rsidRPr="00436D90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NOVAK AUTO DOM j.d.o.o., Čakovec, Ognjena Price 21, MBS: 070106673, OIB: 69482782722,</w:t>
      </w:r>
      <w:r w:rsidR="0049000D">
        <w:t xml:space="preserve"> </w:t>
      </w:r>
      <w:r w:rsidR="000571E3">
        <w:t xml:space="preserve">dana </w:t>
      </w:r>
      <w:r w:rsidR="00D27008">
        <w:t>2</w:t>
      </w:r>
      <w:r w:rsidR="000571E3">
        <w:t xml:space="preserve">. </w:t>
      </w:r>
      <w:r w:rsidR="00436D90">
        <w:t>veljače</w:t>
      </w:r>
      <w:r w:rsidR="000571E3">
        <w:t xml:space="preserve"> 201</w:t>
      </w:r>
      <w:r w:rsidR="00436D90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436D90" w:rsidR="007A75CE">
      <w:pPr>
        <w:jc w:val="both"/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436D90" w:rsidRPr="00436D90">
        <w:t>NOVAK AUTO DOM j.d.o.o., Čakovec, Ognjena Price 21, MBS: 070106673, OIB: 69482782722</w:t>
      </w:r>
      <w:r w:rsidR="00436D90">
        <w:t>.</w:t>
      </w:r>
    </w:p>
    <w:p w:rsidRDefault="00E26C31" w:rsidP="00436D90" w:rsidR="00E26C31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436D90">
        <w:rPr>
          <w:szCs w:val="24"/>
        </w:rPr>
        <w:t>11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36D90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D20C3" w:rsidR="007D20C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182B33" w:rsidP="007D20C3" w:rsidR="00E26C31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85C" w:rsidP="007A75CE" w:rsidR="006D385C">
      <w:r>
        <w:separator/>
      </w:r>
    </w:p>
  </w:endnote>
  <w:endnote w:id="0" w:type="continuationSeparator">
    <w:p w:rsidRDefault="006D385C" w:rsidP="007A75CE" w:rsidR="006D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85C" w:rsidP="007A75CE" w:rsidR="006D385C">
      <w:r>
        <w:separator/>
      </w:r>
    </w:p>
  </w:footnote>
  <w:footnote w:id="0" w:type="continuationSeparator">
    <w:p w:rsidRDefault="006D385C" w:rsidP="007A75CE" w:rsidR="006D3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20C3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E26C31">
      <w:t>1059</w:t>
    </w:r>
    <w:r w:rsidR="00B8373D">
      <w:t>/201</w:t>
    </w:r>
    <w:r w:rsidR="00467EEF">
      <w:t>5</w:t>
    </w:r>
    <w:r w:rsidR="00B8373D">
      <w:t>-</w:t>
    </w:r>
    <w:r w:rsidR="00E26C31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07CA2"/>
    <w:rsid w:val="00122E85"/>
    <w:rsid w:val="0014661B"/>
    <w:rsid w:val="00182B33"/>
    <w:rsid w:val="00255595"/>
    <w:rsid w:val="002A6059"/>
    <w:rsid w:val="002B3F68"/>
    <w:rsid w:val="002C7776"/>
    <w:rsid w:val="002D7EFD"/>
    <w:rsid w:val="00316EB4"/>
    <w:rsid w:val="003B5155"/>
    <w:rsid w:val="003E2AE0"/>
    <w:rsid w:val="00436D90"/>
    <w:rsid w:val="00467EEF"/>
    <w:rsid w:val="0049000D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2C3D"/>
    <w:rsid w:val="00603A25"/>
    <w:rsid w:val="0063224D"/>
    <w:rsid w:val="006523AF"/>
    <w:rsid w:val="0068190F"/>
    <w:rsid w:val="00693CD2"/>
    <w:rsid w:val="006C1AAA"/>
    <w:rsid w:val="006D385C"/>
    <w:rsid w:val="006F25A8"/>
    <w:rsid w:val="00703409"/>
    <w:rsid w:val="0071301C"/>
    <w:rsid w:val="00735822"/>
    <w:rsid w:val="00741660"/>
    <w:rsid w:val="00784263"/>
    <w:rsid w:val="007A3F03"/>
    <w:rsid w:val="007A75CE"/>
    <w:rsid w:val="007B0DF7"/>
    <w:rsid w:val="007B10CE"/>
    <w:rsid w:val="007B404E"/>
    <w:rsid w:val="007D20C3"/>
    <w:rsid w:val="007F2D48"/>
    <w:rsid w:val="00807802"/>
    <w:rsid w:val="00830F43"/>
    <w:rsid w:val="008354B4"/>
    <w:rsid w:val="00836343"/>
    <w:rsid w:val="00875A8F"/>
    <w:rsid w:val="0088484A"/>
    <w:rsid w:val="008A024C"/>
    <w:rsid w:val="008A49F0"/>
    <w:rsid w:val="008A7FA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71C37"/>
    <w:rsid w:val="00AE3548"/>
    <w:rsid w:val="00B34567"/>
    <w:rsid w:val="00B72D09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84A03"/>
    <w:rsid w:val="00CA719C"/>
    <w:rsid w:val="00CB6ECB"/>
    <w:rsid w:val="00CD5109"/>
    <w:rsid w:val="00CE3446"/>
    <w:rsid w:val="00CF63B6"/>
    <w:rsid w:val="00D0242F"/>
    <w:rsid w:val="00D27008"/>
    <w:rsid w:val="00D45D7E"/>
    <w:rsid w:val="00D508D6"/>
    <w:rsid w:val="00D65D0F"/>
    <w:rsid w:val="00D7256A"/>
    <w:rsid w:val="00DB4EB7"/>
    <w:rsid w:val="00DF4B3F"/>
    <w:rsid w:val="00E07C5D"/>
    <w:rsid w:val="00E26C31"/>
    <w:rsid w:val="00E472B5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C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C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0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0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0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0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C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C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0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0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0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0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Auto Dom jednostavno društvo s ograničenom odgovornošću za trgovinu i usluge</izvorni_sadrzaj>
    <derivirana_varijabla naziv="DomainObject.Predmet.ProtustrankaFormated_1">  Novak Auto Dom jednostavno društvo s ograničenom odgovornošću za trgovinu i usluge</derivirana_varijabla>
  </DomainObject.Predmet.ProtustrankaFormated>
  <DomainObject.Predmet.ProtustrankaFormatedOIB>
    <izvorni_sadrzaj>  Novak Auto Dom jednostavno društvo s ograničenom odgovornošću za trgovinu i usluge, OIB 69482782722</izvorni_sadrzaj>
    <derivirana_varijabla naziv="DomainObject.Predmet.ProtustrankaFormatedOIB_1">  Novak Auto Dom jednostavno društvo s ograničenom odgovornošću za trgovinu i usluge, OIB 69482782722</derivirana_varijabla>
  </DomainObject.Predmet.ProtustrankaFormatedOIB>
  <DomainObject.Predmet.ProtustrankaFormatedWithAdress>
    <izvorni_sadrzaj> Novak Auto Dom jednostavno društvo s ograničenom odgovornošću za trgovinu i usluge, Ognjena Price 21, 40000 Čakovec</izvorni_sadrzaj>
    <derivirana_varijabla naziv="DomainObject.Predmet.ProtustrankaFormatedWithAdress_1"> Novak Auto Dom jednostavno društvo s ograničenom odgovornošću za trgovinu i usluge, Ognjena Price 21, 40000 Čakovec</derivirana_varijabla>
  </DomainObject.Predmet.ProtustrankaFormatedWithAdress>
  <DomainObject.Predmet.ProtustrankaFormatedWithAdressOIB>
    <izvorni_sadrzaj> Novak Auto Dom jednostavno društvo s ograničenom odgovornošću za trgovinu i usluge, OIB 69482782722, Ognjena Price 21, 40000 Čakovec</izvorni_sadrzaj>
    <derivirana_varijabla naziv="DomainObject.Predmet.ProtustrankaFormatedWithAdressOIB_1"> Novak Auto Dom jednostavno društvo s ograničenom odgovornošću za trgovinu i usluge, OIB 69482782722, Ognjena Price 21, 40000 Čakovec</derivirana_varijabla>
  </DomainObject.Predmet.ProtustrankaFormatedWithAdressOIB>
  <DomainObject.Predmet.ProtustrankaWithAdress>
    <izvorni_sadrzaj>Novak Auto Dom jednostavno društvo s ograničenom odgovornošću za trgovinu i usluge Ognjena Price 21, 40000 Čakovec</izvorni_sadrzaj>
    <derivirana_varijabla naziv="DomainObject.Predmet.ProtustrankaWithAdress_1">Novak Auto Dom jednostavno društvo s ograničenom odgovornošću za trgovinu i usluge Ognjena Price 21, 40000 Čakovec</derivirana_varijabla>
  </DomainObject.Predmet.ProtustrankaWithAdress>
  <DomainObject.Predmet.ProtustrankaWithAdressOIB>
    <izvorni_sadrzaj>Novak Auto Dom jednostavno društvo s ograničenom odgovornošću za trgovinu i usluge, OIB 69482782722, Ognjena Price 21, 40000 Čakovec</izvorni_sadrzaj>
    <derivirana_varijabla naziv="DomainObject.Predmet.ProtustrankaWithAdressOIB_1">Novak Auto Dom jednostavno društvo s ograničenom odgovornošću za trgovinu i usluge, OIB 69482782722, Ognjena Price 21, 40000 Čakovec</derivirana_varijabla>
  </DomainObject.Predmet.ProtustrankaWithAdressOIB>
  <DomainObject.Predmet.ProtustrankaNazivFormated>
    <izvorni_sadrzaj>Novak Auto Dom jednostavno društvo s ograničenom odgovornošću za trgovinu i usluge</izvorni_sadrzaj>
    <derivirana_varijabla naziv="DomainObject.Predmet.ProtustrankaNazivFormated_1">Novak Auto Dom jednostavno društvo s ograničenom odgovornošću za trgovinu i usluge</derivirana_varijabla>
  </DomainObject.Predmet.ProtustrankaNazivFormated>
  <DomainObject.Predmet.ProtustrankaNazivFormatedOIB>
    <izvorni_sadrzaj>Novak Auto Dom jednostavno društvo s ograničenom odgovornošću za trgovinu i usluge, OIB 69482782722</izvorni_sadrzaj>
    <derivirana_varijabla naziv="DomainObject.Predmet.ProtustrankaNazivFormatedOIB_1">Novak Auto Dom jednostavno društvo s ograničenom odgovornošću za trgovinu i usluge, OIB 69482782722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17878.03</izvorni_sadrzaj>
    <derivirana_varijabla naziv="DomainObject.Predmet.TrenutnaVrijednost_1">17878.03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Auto Dom jednostavno društvo s ograničenom odgovornošću za trgovinu i usluge</item>
    </izvorni_sadrzaj>
    <derivirana_varijabla naziv="DomainObject.Predmet.ProtuStrankaListFormated_1">
      <item>Novak Auto Dom jednostavno društvo s ograničenom odgovornošću za trgovinu i usluge</item>
    </derivirana_varijabla>
  </DomainObject.Predmet.ProtuStrankaListFormated>
  <DomainObject.Predmet.ProtuStrankaListFormatedOIB>
    <izvorni_sadrzaj>
      <item>Novak Auto Dom jednostavno društvo s ograničenom odgovornošću za trgovinu i usluge, OIB 69482782722</item>
    </izvorni_sadrzaj>
    <derivirana_varijabla naziv="DomainObject.Predmet.ProtuStrankaListFormatedOIB_1">
      <item>Novak Auto Dom jednostavno društvo s ograničenom odgovornošću za trgovinu i usluge, OIB 69482782722</item>
    </derivirana_varijabla>
  </DomainObject.Predmet.ProtuStrankaListFormatedOIB>
  <DomainObject.Predmet.ProtuStrankaListFormatedWithAdress>
    <izvorni_sadrzaj>
      <item>Novak Auto Dom jednostavno društvo s ograničenom odgovornošću za trgovinu i usluge, Ognjena Price 21, 40000 Čakovec</item>
    </izvorni_sadrzaj>
    <derivirana_varijabla naziv="DomainObject.Predmet.ProtuStrankaListFormatedWithAdress_1">
      <item>Novak Auto Dom jednostavno društvo s ograničenom odgovornošću za trgovinu i usluge, Ognjena Price 21, 40000 Čakovec</item>
    </derivirana_varijabla>
  </DomainObject.Predmet.ProtuStrankaListFormatedWithAdress>
  <DomainObject.Predmet.ProtuStrankaListFormatedWithAdressOIB>
    <izvorni_sadrzaj>
      <item>Novak Auto Dom jednostavno društvo s ograničenom odgovornošću za trgovinu i usluge, OIB 69482782722, Ognjena Price 21, 40000 Čakovec</item>
    </izvorni_sadrzaj>
    <derivirana_varijabla naziv="DomainObject.Predmet.ProtuStrankaListFormatedWithAdressOIB_1">
      <item>Novak Auto Dom jednostavno društvo s ograničenom odgovornošću za trgovinu i usluge, OIB 69482782722, Ognjena Price 21, 40000 Čakovec</item>
    </derivirana_varijabla>
  </DomainObject.Predmet.ProtuStrankaListFormatedWithAdressOIB>
  <DomainObject.Predmet.ProtuStrankaListNazivFormated>
    <izvorni_sadrzaj>
      <item>Novak Auto Dom jednostavno društvo s ograničenom odgovornošću za trgovinu i usluge</item>
    </izvorni_sadrzaj>
    <derivirana_varijabla naziv="DomainObject.Predmet.ProtuStrankaListNazivFormated_1">
      <item>Novak Auto Dom jednostavno društvo s ograničenom odgovornošću za trgovinu i usluge</item>
    </derivirana_varijabla>
  </DomainObject.Predmet.ProtuStrankaListNazivFormated>
  <DomainObject.Predmet.ProtuStrankaListNazivFormatedOIB>
    <izvorni_sadrzaj>
      <item>Novak Auto Dom jednostavno društvo s ograničenom odgovornošću za trgovinu i usluge, OIB 69482782722</item>
    </izvorni_sadrzaj>
    <derivirana_varijabla naziv="DomainObject.Predmet.ProtuStrankaListNazivFormatedOIB_1">
      <item>Novak Auto Dom jednostavno društvo s ograničenom odgovornošću za trgovinu i usluge, OIB 69482782722</item>
    </derivirana_varijabla>
  </DomainObject.Predmet.ProtuStrankaListNazivFormatedOIB>
  <DomainObject.Predmet.OstaliListFormated>
    <izvorni_sadrzaj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Tomica Novak, Ognjena Price 21, 40000 Čakovec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Tomica Novak, Ognjena Price 21, 40000 Čakovec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Tomica Novak, OIB 01182679495, Ognjena Price 21, 40000 Čakovec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Tomica Novak, OIB 01182679495, Ognjena Price 21, 40000 Čakovec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Tomica Novak, OIB 01182679495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Auto Dom jednostavno društvo s ograničenom odgovornošću za trgovinu i usluge</izvorni_sadrzaj>
    <derivirana_varijabla naziv="DomainObject.Predmet.ProtustrankaIDrugi_1">Novak Auto Dom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Auto Dom jednostavno društvo s ograničenom odgovornošću za trgovinu i usluge, OIB 69482782722, Ognjena Price 21, 40000 Čakovec</izvorni_sadrzaj>
    <derivirana_varijabla naziv="DomainObject.Predmet.ProtustrankaIDrugiAdressOIB_1">Novak Auto Dom jednostavno društvo s ograničenom odgovornošću za trgovinu i usluge, OIB 69482782722, Ognjena Price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69482782722</item>
      <item>, OIB null</item>
      <item>, OIB null</item>
      <item>, OIB 01182679495</item>
      <item>, OIB null</item>
      <item>, OIB null</item>
    </izvorni_sadrzaj>
    <derivirana_varijabla naziv="DomainObject.Predmet.SudioniciListNazivOIB_1">
      <item>, OIB 85821130368</item>
      <item>, OIB 69482782722</item>
      <item>, OIB null</item>
      <item>, OIB null</item>
      <item>, OIB 01182679495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E7E9C-CE74-472A-96A0-4AEEBB8A3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1732</properties:Characters>
  <properties:Lines>52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2016-02-02T13:29:00Z</dcterms:created>
  <dc:creator>Ljubica Makovec</dc:creator>
  <cp:lastModifiedBy>Nevenka Vuković</cp:lastModifiedBy>
  <cp:lastPrinted>2016-02-02T13:34:00Z</cp:lastPrinted>
  <dcterms:modified xmlns:xsi="http://www.w3.org/2001/XMLSchema-instance" xsi:type="dcterms:W3CDTF">2016-02-02T13:35:00Z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