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e968b" w14:paraId="09e968b" w:rsidRDefault="004A1EC0" w:rsidP="00090C9B" w:rsidR="00090C9B">
      <w:pPr>
        <w15:collapsed w:val="false"/>
      </w:pPr>
      <w:bookmarkStart w:name="_GoBack" w:id="0"/>
      <w:bookmarkEnd w:id="0"/>
      <w:r>
        <w:t xml:space="preserve">      </w:t>
      </w:r>
      <w:r w:rsidR="00090C9B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209E5" w:rsidP="002F0070" w:rsidR="002F0070" w:rsidRPr="00DD4F68">
      <w:r w:rsidRPr="00DD4F68">
        <w:t xml:space="preserve">Republika Hrvatska </w:t>
      </w:r>
    </w:p>
    <w:p w:rsidRDefault="002F0070" w:rsidP="002F0070" w:rsidR="002F0070" w:rsidRPr="00DD4F68">
      <w:r w:rsidRPr="00DD4F68">
        <w:t xml:space="preserve">Trgovački sud u Zagrebu                    </w:t>
      </w:r>
      <w:r w:rsidRPr="00DD4F68">
        <w:tab/>
      </w:r>
      <w:r w:rsidRPr="00DD4F68">
        <w:tab/>
      </w:r>
      <w:r w:rsidRPr="00DD4F68">
        <w:tab/>
      </w:r>
      <w:r w:rsidRPr="00DD4F68">
        <w:tab/>
      </w:r>
      <w:r w:rsidRPr="00DD4F68">
        <w:tab/>
      </w:r>
      <w:r w:rsidR="00EC6C37">
        <w:t>66</w:t>
      </w:r>
      <w:r w:rsidRPr="00DD4F68">
        <w:t xml:space="preserve"> St-</w:t>
      </w:r>
      <w:r w:rsidR="00462D6C">
        <w:t>6821</w:t>
      </w:r>
      <w:r w:rsidRPr="00DD4F68">
        <w:t>/1</w:t>
      </w:r>
      <w:r w:rsidR="00462D6C">
        <w:t>6</w:t>
      </w:r>
    </w:p>
    <w:p w:rsidRDefault="002F0070" w:rsidP="002F0070" w:rsidR="002F0070" w:rsidRPr="00DD4F68">
      <w:r w:rsidRPr="00DD4F68">
        <w:t xml:space="preserve"> Zagreb, </w:t>
      </w:r>
      <w:proofErr w:type="spellStart"/>
      <w:r w:rsidRPr="00DD4F68">
        <w:t>Amruševa</w:t>
      </w:r>
      <w:proofErr w:type="spellEnd"/>
      <w:r w:rsidRPr="00DD4F68">
        <w:t xml:space="preserve"> 2/II</w:t>
      </w:r>
    </w:p>
    <w:p w:rsidRDefault="00566409" w:rsidP="00335AF5" w:rsidR="00566409" w:rsidRPr="00335AF5"/>
    <w:p w:rsidRDefault="00566409" w:rsidP="002F0070" w:rsidR="002F0070" w:rsidRPr="00DD4F68">
      <w:pPr>
        <w:jc w:val="center"/>
        <w:rPr>
          <w:b/>
        </w:rPr>
      </w:pPr>
      <w:r w:rsidRPr="00335AF5">
        <w:t>R E P U B L I K A   H R V A T S K A</w:t>
      </w:r>
    </w:p>
    <w:p w:rsidRDefault="002F0070" w:rsidP="002F0070" w:rsidR="002F0070" w:rsidRPr="00566409">
      <w:pPr>
        <w:jc w:val="center"/>
      </w:pPr>
      <w:r w:rsidRPr="00566409">
        <w:t>R J E Š E N J E</w:t>
      </w:r>
    </w:p>
    <w:p w:rsidRDefault="00947AEF" w:rsidP="002F0070" w:rsidR="00947AEF" w:rsidRPr="00DD4F68">
      <w:pPr>
        <w:jc w:val="center"/>
        <w:rPr>
          <w:b/>
        </w:rPr>
      </w:pPr>
    </w:p>
    <w:p w:rsidRDefault="00DD4F68" w:rsidP="00DD4F68" w:rsidR="00DD4F68">
      <w:pPr>
        <w:ind w:firstLine="708"/>
        <w:jc w:val="both"/>
      </w:pPr>
      <w:r w:rsidRPr="00DD4F68">
        <w:t xml:space="preserve">Trgovački sud u Zagrebu po sucu pojedincu Mislavu </w:t>
      </w:r>
      <w:proofErr w:type="spellStart"/>
      <w:r w:rsidRPr="00DD4F68">
        <w:t>Kolakušiću</w:t>
      </w:r>
      <w:proofErr w:type="spellEnd"/>
      <w:r w:rsidRPr="00DD4F68">
        <w:t xml:space="preserve">, kao stečajnom sucu u stečajnom postupku nad </w:t>
      </w:r>
      <w:r w:rsidR="00462D6C" w:rsidRPr="00462D6C">
        <w:t xml:space="preserve">GOSPODARSTVO </w:t>
      </w:r>
      <w:proofErr w:type="spellStart"/>
      <w:r w:rsidR="00462D6C" w:rsidRPr="00462D6C">
        <w:t>OBRANOVIĆ</w:t>
      </w:r>
      <w:proofErr w:type="spellEnd"/>
      <w:r w:rsidR="00462D6C" w:rsidRPr="00462D6C">
        <w:t xml:space="preserve"> d.o.o. za proizvodnju, trgovinu i usluge, </w:t>
      </w:r>
      <w:proofErr w:type="spellStart"/>
      <w:r w:rsidR="00462D6C" w:rsidRPr="00462D6C">
        <w:t>Popovača</w:t>
      </w:r>
      <w:proofErr w:type="spellEnd"/>
      <w:r w:rsidR="00462D6C" w:rsidRPr="00462D6C">
        <w:t xml:space="preserve">, </w:t>
      </w:r>
      <w:proofErr w:type="spellStart"/>
      <w:r w:rsidR="00462D6C" w:rsidRPr="00462D6C">
        <w:t>Ravnik</w:t>
      </w:r>
      <w:proofErr w:type="spellEnd"/>
      <w:r w:rsidR="00462D6C" w:rsidRPr="00462D6C">
        <w:t xml:space="preserve"> 11 A, </w:t>
      </w:r>
      <w:proofErr w:type="spellStart"/>
      <w:r w:rsidR="00462D6C" w:rsidRPr="00462D6C">
        <w:t>OIB</w:t>
      </w:r>
      <w:proofErr w:type="spellEnd"/>
      <w:r w:rsidR="00462D6C" w:rsidRPr="00462D6C">
        <w:t>:57030294343</w:t>
      </w:r>
      <w:r>
        <w:t xml:space="preserve">, </w:t>
      </w:r>
      <w:r w:rsidR="0094592E">
        <w:t>19</w:t>
      </w:r>
      <w:r>
        <w:t xml:space="preserve">. </w:t>
      </w:r>
      <w:r w:rsidR="00462D6C">
        <w:t>rujna</w:t>
      </w:r>
      <w:r>
        <w:t xml:space="preserve"> 201</w:t>
      </w:r>
      <w:r w:rsidR="00462D6C">
        <w:t>7</w:t>
      </w:r>
      <w:r>
        <w:t>.</w:t>
      </w:r>
    </w:p>
    <w:p w:rsidRDefault="00DD4F68" w:rsidP="00DD4F68" w:rsidR="00DD4F68">
      <w:pPr>
        <w:ind w:firstLine="708"/>
        <w:jc w:val="both"/>
      </w:pPr>
    </w:p>
    <w:p w:rsidRDefault="002F0070" w:rsidP="00DD4F68" w:rsidR="002F0070" w:rsidRPr="00566409">
      <w:pPr>
        <w:jc w:val="center"/>
      </w:pPr>
      <w:r w:rsidRPr="00566409">
        <w:t xml:space="preserve">r i  j  e  š  i  o  </w:t>
      </w:r>
      <w:r w:rsidR="00DD4F68" w:rsidRPr="00566409">
        <w:t xml:space="preserve"> </w:t>
      </w:r>
      <w:r w:rsidRPr="00566409">
        <w:t xml:space="preserve"> j  e</w:t>
      </w:r>
    </w:p>
    <w:p w:rsidRDefault="002F0070" w:rsidP="002F0070" w:rsidR="002F0070" w:rsidRPr="00DD4F68">
      <w:pPr>
        <w:ind w:firstLine="708"/>
        <w:jc w:val="center"/>
        <w:rPr>
          <w:b/>
        </w:rPr>
      </w:pPr>
    </w:p>
    <w:p w:rsidRDefault="00DD4F68" w:rsidP="00DD4F68" w:rsidR="002F0070" w:rsidRPr="00DD4F68">
      <w:pPr>
        <w:jc w:val="both"/>
      </w:pPr>
      <w:r>
        <w:t>I</w:t>
      </w:r>
      <w:r>
        <w:tab/>
      </w:r>
      <w:r w:rsidR="00947AEF" w:rsidRPr="00DD4F68">
        <w:t>Razrješava</w:t>
      </w:r>
      <w:r w:rsidR="002F0070" w:rsidRPr="00DD4F68">
        <w:t xml:space="preserve"> se </w:t>
      </w:r>
      <w:proofErr w:type="spellStart"/>
      <w:r w:rsidR="00462D6C" w:rsidRPr="00462D6C">
        <w:t>JANKO</w:t>
      </w:r>
      <w:proofErr w:type="spellEnd"/>
      <w:r w:rsidR="00462D6C" w:rsidRPr="00462D6C">
        <w:t xml:space="preserve"> </w:t>
      </w:r>
      <w:proofErr w:type="spellStart"/>
      <w:r w:rsidR="00462D6C" w:rsidRPr="00462D6C">
        <w:t>VIDIĆEK</w:t>
      </w:r>
      <w:proofErr w:type="spellEnd"/>
      <w:r w:rsidR="00462D6C" w:rsidRPr="00462D6C">
        <w:t xml:space="preserve">, Zagreb, Brazilska 3, </w:t>
      </w:r>
      <w:proofErr w:type="spellStart"/>
      <w:r w:rsidR="00462D6C" w:rsidRPr="00462D6C">
        <w:t>OIB</w:t>
      </w:r>
      <w:proofErr w:type="spellEnd"/>
      <w:r w:rsidR="00462D6C" w:rsidRPr="00462D6C">
        <w:t>:51043553915</w:t>
      </w:r>
      <w:r w:rsidR="00947AEF" w:rsidRPr="00DD4F68">
        <w:t xml:space="preserve">, </w:t>
      </w:r>
      <w:r w:rsidR="00462D6C">
        <w:t>dužnosti stečajnog upravitelja</w:t>
      </w:r>
    </w:p>
    <w:p w:rsidRDefault="00DD4F68" w:rsidP="00DD4F68" w:rsidR="002F0070" w:rsidRPr="00DD4F68">
      <w:pPr>
        <w:jc w:val="both"/>
      </w:pPr>
      <w:r>
        <w:t>II</w:t>
      </w:r>
      <w:r>
        <w:tab/>
      </w:r>
      <w:r w:rsidR="002F0070" w:rsidRPr="00DD4F68">
        <w:t>Imenuje se</w:t>
      </w:r>
      <w:r w:rsidR="006A3E8A">
        <w:t xml:space="preserve"> </w:t>
      </w:r>
      <w:r w:rsidR="00462D6C" w:rsidRPr="00462D6C">
        <w:t xml:space="preserve">TIBOR TOTH, Zagreb, </w:t>
      </w:r>
      <w:proofErr w:type="spellStart"/>
      <w:r w:rsidR="00462D6C" w:rsidRPr="00462D6C">
        <w:t>Hribarov</w:t>
      </w:r>
      <w:proofErr w:type="spellEnd"/>
      <w:r w:rsidR="00462D6C" w:rsidRPr="00462D6C">
        <w:t xml:space="preserve"> prilaz 10, </w:t>
      </w:r>
      <w:proofErr w:type="spellStart"/>
      <w:r w:rsidR="00462D6C" w:rsidRPr="00462D6C">
        <w:t>OIB</w:t>
      </w:r>
      <w:proofErr w:type="spellEnd"/>
      <w:r w:rsidR="00462D6C" w:rsidRPr="00462D6C">
        <w:t>:65132060598</w:t>
      </w:r>
      <w:r w:rsidR="00462D6C">
        <w:t xml:space="preserve"> </w:t>
      </w:r>
      <w:r w:rsidR="002F0070" w:rsidRPr="00DD4F68">
        <w:t xml:space="preserve">stečajnim upraviteljem </w:t>
      </w:r>
      <w:r w:rsidR="00462D6C" w:rsidRPr="00462D6C">
        <w:t xml:space="preserve">GOSPODARSTVO </w:t>
      </w:r>
      <w:proofErr w:type="spellStart"/>
      <w:r w:rsidR="00462D6C" w:rsidRPr="00462D6C">
        <w:t>OBRANOVIĆ</w:t>
      </w:r>
      <w:proofErr w:type="spellEnd"/>
      <w:r w:rsidR="00462D6C" w:rsidRPr="00462D6C">
        <w:t xml:space="preserve"> d.o.o. za proizvodnju, trgovinu i usluge, </w:t>
      </w:r>
      <w:proofErr w:type="spellStart"/>
      <w:r w:rsidR="00462D6C" w:rsidRPr="00462D6C">
        <w:t>Popovača</w:t>
      </w:r>
      <w:proofErr w:type="spellEnd"/>
      <w:r w:rsidR="00462D6C" w:rsidRPr="00462D6C">
        <w:t xml:space="preserve">, </w:t>
      </w:r>
      <w:proofErr w:type="spellStart"/>
      <w:r w:rsidR="00462D6C" w:rsidRPr="00462D6C">
        <w:t>Ravnik</w:t>
      </w:r>
      <w:proofErr w:type="spellEnd"/>
      <w:r w:rsidR="00462D6C" w:rsidRPr="00462D6C">
        <w:t xml:space="preserve"> 11 A, </w:t>
      </w:r>
      <w:proofErr w:type="spellStart"/>
      <w:r w:rsidR="00462D6C" w:rsidRPr="00462D6C">
        <w:t>OIB</w:t>
      </w:r>
      <w:proofErr w:type="spellEnd"/>
      <w:r w:rsidR="00462D6C" w:rsidRPr="00462D6C">
        <w:t>:57030294343</w:t>
      </w:r>
      <w:r w:rsidR="00462D6C">
        <w:t>.</w:t>
      </w:r>
    </w:p>
    <w:p w:rsidRDefault="00865B76" w:rsidP="00D4514D" w:rsidR="00865B76" w:rsidRPr="00DD4F68"/>
    <w:p w:rsidRDefault="00947AEF" w:rsidP="00947AEF" w:rsidR="00947AEF" w:rsidRPr="00DD4F68">
      <w:pPr>
        <w:jc w:val="center"/>
      </w:pPr>
      <w:r w:rsidRPr="00DD4F68">
        <w:t>Obrazloženje</w:t>
      </w:r>
    </w:p>
    <w:p w:rsidRDefault="00947AEF" w:rsidP="00947AEF" w:rsidR="00947AEF" w:rsidRPr="00DD4F68">
      <w:pPr>
        <w:jc w:val="center"/>
      </w:pPr>
    </w:p>
    <w:p w:rsidRDefault="00FF4121" w:rsidP="00090C9B" w:rsidR="00947AEF" w:rsidRPr="00DD4F68">
      <w:pPr>
        <w:ind w:firstLine="720"/>
        <w:jc w:val="both"/>
      </w:pPr>
      <w:r>
        <w:t xml:space="preserve">Povodom </w:t>
      </w:r>
      <w:r w:rsidR="002829BA">
        <w:t>obavijesti stečajnog upravitelja od o nemogućnosti obavljanja poslova stečajnog upravitelja radi osobnih razloga, narušenog zdravlja te ozbiljnih zdravstvenih poteškoća</w:t>
      </w:r>
      <w:r w:rsidR="004A1EC0">
        <w:t>,</w:t>
      </w:r>
      <w:r w:rsidR="009E7AF1">
        <w:t xml:space="preserve"> s</w:t>
      </w:r>
      <w:r w:rsidR="00FA1398" w:rsidRPr="00FA1398">
        <w:t>ukladno odredb</w:t>
      </w:r>
      <w:r w:rsidR="00FA1398">
        <w:t>ama</w:t>
      </w:r>
      <w:r w:rsidR="00FA1398" w:rsidRPr="00FA1398">
        <w:t xml:space="preserve"> članka </w:t>
      </w:r>
      <w:r w:rsidR="009E7AF1">
        <w:t>91</w:t>
      </w:r>
      <w:r w:rsidR="00FA1398" w:rsidRPr="00FA1398">
        <w:t xml:space="preserve">. </w:t>
      </w:r>
      <w:r w:rsidR="009E7AF1">
        <w:t xml:space="preserve">stavak 2, </w:t>
      </w:r>
      <w:r w:rsidR="00FA1398" w:rsidRPr="00FA1398">
        <w:t xml:space="preserve">Stečajnog zakona (NN </w:t>
      </w:r>
      <w:r w:rsidR="009E7AF1">
        <w:t>71</w:t>
      </w:r>
      <w:r w:rsidR="00FA1398" w:rsidRPr="00FA1398">
        <w:t>/</w:t>
      </w:r>
      <w:r w:rsidR="009E7AF1">
        <w:t>15</w:t>
      </w:r>
      <w:r w:rsidR="00FA1398" w:rsidRPr="00FA1398">
        <w:t xml:space="preserve">) </w:t>
      </w:r>
      <w:r w:rsidR="004A1EC0">
        <w:t>odlučeno je kao u izreci rješenja</w:t>
      </w:r>
      <w:r w:rsidR="00FA1398">
        <w:t>.</w:t>
      </w:r>
      <w:r w:rsidR="004A1EC0">
        <w:t xml:space="preserve"> </w:t>
      </w:r>
    </w:p>
    <w:p w:rsidRDefault="004774B9" w:rsidP="00865B76" w:rsidR="004774B9">
      <w:pPr>
        <w:jc w:val="center"/>
      </w:pPr>
    </w:p>
    <w:p w:rsidRDefault="00865B76" w:rsidP="0056388E" w:rsidR="00B639DE" w:rsidRPr="00DD4F68">
      <w:pPr>
        <w:jc w:val="center"/>
      </w:pPr>
      <w:r w:rsidRPr="00DD4F68">
        <w:t xml:space="preserve">U Zagrebu </w:t>
      </w:r>
      <w:r w:rsidR="0094592E">
        <w:t>19</w:t>
      </w:r>
      <w:r w:rsidR="00DD4F68" w:rsidRPr="00DD4F68">
        <w:t xml:space="preserve">. </w:t>
      </w:r>
      <w:r w:rsidR="00462D6C">
        <w:t>rujna</w:t>
      </w:r>
      <w:r w:rsidR="00DD4F68" w:rsidRPr="00DD4F68">
        <w:t xml:space="preserve"> 201</w:t>
      </w:r>
      <w:r w:rsidR="00462D6C">
        <w:t>7</w:t>
      </w:r>
      <w:r w:rsidR="00DD4F68" w:rsidRPr="00DD4F68">
        <w:t>.</w:t>
      </w:r>
    </w:p>
    <w:p w:rsidRDefault="00865B76" w:rsidR="00865B76" w:rsidRPr="00DD4F68">
      <w:pPr>
        <w:pStyle w:val="Tijeloteksta"/>
        <w:ind w:left="5760"/>
        <w:rPr>
          <w:sz w:val="24"/>
          <w:szCs w:val="24"/>
        </w:rPr>
      </w:pPr>
      <w:r w:rsidRPr="00DD4F68">
        <w:rPr>
          <w:sz w:val="24"/>
          <w:szCs w:val="24"/>
        </w:rPr>
        <w:tab/>
        <w:t>SUDAC:</w:t>
      </w:r>
    </w:p>
    <w:p w:rsidRDefault="00865B76" w:rsidP="00090C9B" w:rsidR="00865B76" w:rsidRPr="00DD4F68">
      <w:pPr>
        <w:pStyle w:val="Tijeloteksta"/>
        <w:ind w:left="5760"/>
      </w:pPr>
      <w:r w:rsidRPr="00DD4F68">
        <w:rPr>
          <w:sz w:val="24"/>
          <w:szCs w:val="24"/>
        </w:rPr>
        <w:t xml:space="preserve">     </w:t>
      </w:r>
      <w:r w:rsidR="00DD4F68" w:rsidRPr="00DD4F68">
        <w:rPr>
          <w:sz w:val="24"/>
          <w:szCs w:val="24"/>
        </w:rPr>
        <w:t>Mislav Kolakušić</w:t>
      </w:r>
      <w:r w:rsidR="00A445B6">
        <w:rPr>
          <w:sz w:val="24"/>
          <w:szCs w:val="24"/>
        </w:rPr>
        <w:t xml:space="preserve"> </w:t>
      </w:r>
      <w:r w:rsidR="00C964FC">
        <w:rPr>
          <w:sz w:val="24"/>
          <w:szCs w:val="24"/>
        </w:rPr>
        <w:t>v.r.</w:t>
      </w:r>
    </w:p>
    <w:p w:rsidRDefault="002072FA" w:rsidR="002072FA" w:rsidRPr="00DD4F68">
      <w:pPr>
        <w:pStyle w:val="Tijeloteksta"/>
        <w:jc w:val="left"/>
        <w:rPr>
          <w:sz w:val="24"/>
          <w:szCs w:val="24"/>
        </w:rPr>
      </w:pPr>
      <w:r w:rsidRPr="00DD4F68">
        <w:rPr>
          <w:sz w:val="24"/>
          <w:szCs w:val="24"/>
        </w:rPr>
        <w:t>UPUTA O PRAVNOM LIJEKU</w:t>
      </w:r>
    </w:p>
    <w:p w:rsidRDefault="002072FA" w:rsidP="00090C9B" w:rsidR="00090C9B">
      <w:pPr>
        <w:pStyle w:val="Tijeloteksta"/>
        <w:jc w:val="left"/>
        <w:rPr>
          <w:sz w:val="24"/>
          <w:szCs w:val="24"/>
        </w:rPr>
      </w:pPr>
      <w:r w:rsidRPr="00DD4F68">
        <w:rPr>
          <w:sz w:val="24"/>
          <w:szCs w:val="24"/>
        </w:rPr>
        <w:t xml:space="preserve">Protiv ovog rješenja </w:t>
      </w:r>
      <w:r w:rsidR="00FA1398">
        <w:rPr>
          <w:sz w:val="24"/>
          <w:szCs w:val="24"/>
        </w:rPr>
        <w:t>steč</w:t>
      </w:r>
      <w:r w:rsidR="00585780">
        <w:rPr>
          <w:sz w:val="24"/>
          <w:szCs w:val="24"/>
        </w:rPr>
        <w:t>a</w:t>
      </w:r>
      <w:r w:rsidR="00FA1398">
        <w:rPr>
          <w:sz w:val="24"/>
          <w:szCs w:val="24"/>
        </w:rPr>
        <w:t xml:space="preserve">jni vjerovnici imaju pravo žalbe </w:t>
      </w:r>
      <w:r w:rsidR="00585780">
        <w:rPr>
          <w:sz w:val="24"/>
          <w:szCs w:val="24"/>
        </w:rPr>
        <w:t xml:space="preserve">(članak </w:t>
      </w:r>
      <w:r w:rsidR="009E7AF1">
        <w:rPr>
          <w:sz w:val="24"/>
          <w:szCs w:val="24"/>
        </w:rPr>
        <w:t>91</w:t>
      </w:r>
      <w:r w:rsidR="00585780">
        <w:rPr>
          <w:sz w:val="24"/>
          <w:szCs w:val="24"/>
        </w:rPr>
        <w:t xml:space="preserve">. stavak 4. SZ-a) </w:t>
      </w:r>
      <w:r w:rsidRPr="00DD4F68">
        <w:rPr>
          <w:sz w:val="24"/>
          <w:szCs w:val="24"/>
        </w:rPr>
        <w:t>u roku od 8 dana.</w:t>
      </w:r>
      <w:r w:rsidR="00DD4F68">
        <w:rPr>
          <w:sz w:val="24"/>
          <w:szCs w:val="24"/>
        </w:rPr>
        <w:t xml:space="preserve"> </w:t>
      </w:r>
      <w:r w:rsidRPr="00DD4F68">
        <w:rPr>
          <w:sz w:val="24"/>
          <w:szCs w:val="24"/>
        </w:rPr>
        <w:t>Žalba se podnosi u 2 primjerka ovom sudu za Visoki</w:t>
      </w:r>
      <w:r w:rsidR="00DD4F68">
        <w:rPr>
          <w:sz w:val="24"/>
          <w:szCs w:val="24"/>
        </w:rPr>
        <w:t xml:space="preserve"> </w:t>
      </w:r>
      <w:r w:rsidRPr="00DD4F68">
        <w:rPr>
          <w:sz w:val="24"/>
          <w:szCs w:val="24"/>
        </w:rPr>
        <w:t>trgovački sud RH</w:t>
      </w:r>
      <w:r w:rsidR="00585780">
        <w:rPr>
          <w:sz w:val="24"/>
          <w:szCs w:val="24"/>
        </w:rPr>
        <w:t>.</w:t>
      </w:r>
    </w:p>
    <w:p w:rsidRDefault="00F81ABF" w:rsidP="00090C9B" w:rsidR="00F81ABF" w:rsidRPr="00090C9B">
      <w:pPr>
        <w:pStyle w:val="Tijeloteksta"/>
        <w:jc w:val="left"/>
        <w:rPr>
          <w:sz w:val="24"/>
          <w:szCs w:val="24"/>
        </w:rPr>
      </w:pPr>
    </w:p>
    <w:p w:rsidRDefault="00C964FC" w:rsidP="007A1486" w:rsidR="00C964FC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C964FC" w:rsidP="007A1486" w:rsidR="00C964FC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C964FC" w:rsidP="007A1486" w:rsidR="00C964FC" w:rsidRPr="007A1486">
      <w:pPr>
        <w:ind w:left="720"/>
      </w:pPr>
    </w:p>
    <w:p w:rsidRDefault="002442D9" w:rsidP="00C964FC" w:rsidR="002442D9" w:rsidRPr="00F81ABF"/>
    <w:sectPr w:rsidR="002442D9" w:rsidRPr="00F81ABF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B85E67"/>
    <w:multiLevelType w:val="hybridMultilevel"/>
    <w:tmpl w:val="907ED3A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8AF41F6"/>
    <w:multiLevelType w:val="hybridMultilevel"/>
    <w:tmpl w:val="CCC064F0"/>
    <w:lvl w:tplc="35264D46" w:ilvl="0">
      <w:start w:val="1"/>
      <w:numFmt w:val="decimal"/>
      <w:lvlText w:val="%1."/>
      <w:lvlJc w:val="left"/>
      <w:pPr>
        <w:tabs>
          <w:tab w:pos="1653" w:val="num"/>
        </w:tabs>
        <w:ind w:hanging="945" w:left="165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0070"/>
    <w:rsid w:val="00066F44"/>
    <w:rsid w:val="00075A0D"/>
    <w:rsid w:val="00090C9B"/>
    <w:rsid w:val="0017650A"/>
    <w:rsid w:val="00193782"/>
    <w:rsid w:val="001E25B2"/>
    <w:rsid w:val="002072FA"/>
    <w:rsid w:val="002209E5"/>
    <w:rsid w:val="002442D9"/>
    <w:rsid w:val="002829BA"/>
    <w:rsid w:val="002F0070"/>
    <w:rsid w:val="002F7D57"/>
    <w:rsid w:val="00301171"/>
    <w:rsid w:val="00347BB4"/>
    <w:rsid w:val="00462D6C"/>
    <w:rsid w:val="004774B9"/>
    <w:rsid w:val="004A1EC0"/>
    <w:rsid w:val="004B7F3F"/>
    <w:rsid w:val="004C6D55"/>
    <w:rsid w:val="004E5469"/>
    <w:rsid w:val="004F022B"/>
    <w:rsid w:val="005071FA"/>
    <w:rsid w:val="00522F8C"/>
    <w:rsid w:val="00551D43"/>
    <w:rsid w:val="0056388E"/>
    <w:rsid w:val="00566409"/>
    <w:rsid w:val="00585780"/>
    <w:rsid w:val="006A3E8A"/>
    <w:rsid w:val="006B3353"/>
    <w:rsid w:val="006E4475"/>
    <w:rsid w:val="007141AF"/>
    <w:rsid w:val="007A6843"/>
    <w:rsid w:val="007B3F07"/>
    <w:rsid w:val="00865B76"/>
    <w:rsid w:val="008B05F8"/>
    <w:rsid w:val="008E562D"/>
    <w:rsid w:val="0094592E"/>
    <w:rsid w:val="00947AEF"/>
    <w:rsid w:val="009E7AF1"/>
    <w:rsid w:val="00A445B6"/>
    <w:rsid w:val="00AA1B19"/>
    <w:rsid w:val="00AD3A6C"/>
    <w:rsid w:val="00B639DE"/>
    <w:rsid w:val="00C964FC"/>
    <w:rsid w:val="00D4514D"/>
    <w:rsid w:val="00DB06B8"/>
    <w:rsid w:val="00DD4F68"/>
    <w:rsid w:val="00EC6C37"/>
    <w:rsid w:val="00ED4BB3"/>
    <w:rsid w:val="00F4026B"/>
    <w:rsid w:val="00F42E67"/>
    <w:rsid w:val="00F81ABF"/>
    <w:rsid w:val="00FA1398"/>
    <w:rsid w:val="00FA16DF"/>
    <w:rsid w:val="00FF4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F007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65B76"/>
    <w:pPr>
      <w:jc w:val="both"/>
    </w:pPr>
    <w:rPr>
      <w:sz w:val="20"/>
      <w:szCs w:val="20"/>
    </w:rPr>
  </w:style>
  <w:style w:styleId="Tekstbalonia" w:type="paragraph">
    <w:name w:val="Balloon Text"/>
    <w:basedOn w:val="Normal"/>
    <w:link w:val="TekstbaloniaChar"/>
    <w:rsid w:val="00090C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90C9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964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64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64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64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64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F007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65B76"/>
    <w:pPr>
      <w:jc w:val="both"/>
    </w:pPr>
    <w:rPr>
      <w:sz w:val="20"/>
      <w:szCs w:val="20"/>
    </w:rPr>
  </w:style>
  <w:style w:styleId="Tekstbalonia" w:type="paragraph">
    <w:name w:val="Balloon Text"/>
    <w:basedOn w:val="Normal"/>
    <w:link w:val="TekstbaloniaChar"/>
    <w:rsid w:val="00090C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90C9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964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64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64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64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64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6821</izvorni_sadrzaj>
    <derivirana_varijabla naziv="DomainObject.Predmet.Broj_1">6821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St-6821/2016</izvorni_sadrzaj>
    <derivirana_varijabla naziv="DomainObject.Predmet.OznakaBroj_1">St-6821/2016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GOSPODARSTVO OBRANOVIĆ d.o.o.</izvorni_sadrzaj>
    <derivirana_varijabla naziv="DomainObject.Predmet.ProtustrankaFormated_1">  GOSPODARSTVO OBRANOVIĆ d.o.o.</derivirana_varijabla>
  </DomainObject.Predmet.ProtustrankaFormated>
  <DomainObject.Predmet.ProtustrankaFormatedOIB>
    <izvorni_sadrzaj>  GOSPODARSTVO OBRANOVIĆ d.o.o., OIB 57030294343</izvorni_sadrzaj>
    <derivirana_varijabla naziv="DomainObject.Predmet.ProtustrankaFormatedOIB_1">  GOSPODARSTVO OBRANOVIĆ d.o.o., OIB 57030294343</derivirana_varijabla>
  </DomainObject.Predmet.ProtustrankaFormatedOIB>
  <DomainObject.Predmet.ProtustrankaFormatedWithAdress>
    <izvorni_sadrzaj> GOSPODARSTVO OBRANOVIĆ d.o.o., Ravnik/11 A, 44317 Popovača</izvorni_sadrzaj>
    <derivirana_varijabla naziv="DomainObject.Predmet.ProtustrankaFormatedWithAdress_1"> GOSPODARSTVO OBRANOVIĆ d.o.o., Ravnik/11 A, 44317 Popovača</derivirana_varijabla>
  </DomainObject.Predmet.ProtustrankaFormatedWithAdress>
  <DomainObject.Predmet.ProtustrankaFormatedWithAdressOIB>
    <izvorni_sadrzaj> GOSPODARSTVO OBRANOVIĆ d.o.o., OIB 57030294343, Ravnik/11 A, 44317 Popovača</izvorni_sadrzaj>
    <derivirana_varijabla naziv="DomainObject.Predmet.ProtustrankaFormatedWithAdressOIB_1"> GOSPODARSTVO OBRANOVIĆ d.o.o., OIB 57030294343, Ravnik/11 A, 44317 Popovača</derivirana_varijabla>
  </DomainObject.Predmet.ProtustrankaFormatedWithAdressOIB>
  <DomainObject.Predmet.ProtustrankaWithAdress>
    <izvorni_sadrzaj>GOSPODARSTVO OBRANOVIĆ d.o.o. Ravnik/11 A, 44317 Popovača</izvorni_sadrzaj>
    <derivirana_varijabla naziv="DomainObject.Predmet.ProtustrankaWithAdress_1">GOSPODARSTVO OBRANOVIĆ d.o.o. Ravnik/11 A, 44317 Popovača</derivirana_varijabla>
  </DomainObject.Predmet.ProtustrankaWithAdress>
  <DomainObject.Predmet.ProtustrankaWithAdressOIB>
    <izvorni_sadrzaj>GOSPODARSTVO OBRANOVIĆ d.o.o., OIB 57030294343, Ravnik/11 A, 44317 Popovača</izvorni_sadrzaj>
    <derivirana_varijabla naziv="DomainObject.Predmet.ProtustrankaWithAdressOIB_1">GOSPODARSTVO OBRANOVIĆ d.o.o., OIB 57030294343, Ravnik/11 A, 44317 Popovača</derivirana_varijabla>
  </DomainObject.Predmet.ProtustrankaWithAdressOIB>
  <DomainObject.Predmet.ProtustrankaNazivFormated>
    <izvorni_sadrzaj>GOSPODARSTVO OBRANOVIĆ d.o.o.</izvorni_sadrzaj>
    <derivirana_varijabla naziv="DomainObject.Predmet.ProtustrankaNazivFormated_1">GOSPODARSTVO OBRANOVIĆ d.o.o.</derivirana_varijabla>
  </DomainObject.Predmet.ProtustrankaNazivFormated>
  <DomainObject.Predmet.ProtustrankaNazivFormatedOIB>
    <izvorni_sadrzaj>GOSPODARSTVO OBRANOVIĆ d.o.o., OIB 57030294343</izvorni_sadrzaj>
    <derivirana_varijabla naziv="DomainObject.Predmet.ProtustrankaNazivFormatedOIB_1">GOSPODARSTVO OBRANOVIĆ d.o.o., OIB 57030294343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VIRO-KOOPERACIJA d.o.o. zastupanog po punomoćniku Odvjetništvo društvo j.t.d. Mišetić i partneri; SLAVONIJA ŽUPANJA dioničko društvo za preradu i promet žitarica zastupanog po punomoćniku Odvjetništvo društvo j.t.d. Mišetić i partneri; RH MF Porezna uprava zastupanog po punomoćniku ŽDO u Sisku</izvorni_sadrzaj>
    <derivirana_varijabla naziv="DomainObject.Predmet.StrankaFormated_1">  FINA Regionalni centar Zagreb; VIRO-KOOPERACIJA d.o.o. zastupanog po punomoćniku Odvjetništvo društvo j.t.d. Mišetić i partneri; SLAVONIJA ŽUPANJA dioničko društvo za preradu i promet žitarica zastupanog po punomoćniku Odvjetništvo društvo j.t.d. Mišetić i partneri; RH MF Porezna uprava zastupanog po punomoćniku ŽDO u Sisku</derivirana_varijabla>
  </DomainObject.Predmet.StrankaFormated>
  <DomainObject.Predmet.StrankaFormatedOIB>
    <izvorni_sadrzaj>  FINA Regionalni centar Zagreb, OIB 85821130368; VIRO-KOOPERACIJA d.o.o., OIB 47394697651 zastupanog po punomoćniku Odvjetništvo društvo j.t.d. Mišetić i partneri; SLAVONIJA ŽUPANJA dioničko društvo za preradu i promet žitarica, OIB 62010045532 zastupanog po punomoćniku Odvjetništvo društvo j.t.d. Mišetić i partneri; RH MF Porezna uprava, OIB 18683136487 zastupanog po punomoćniku ŽDO u Sisku</izvorni_sadrzaj>
    <derivirana_varijabla naziv="DomainObject.Predmet.StrankaFormatedOIB_1">  FINA Regionalni centar Zagreb, OIB 85821130368; VIRO-KOOPERACIJA d.o.o., OIB 47394697651 zastupanog po punomoćniku Odvjetništvo društvo j.t.d. Mišetić i partneri; SLAVONIJA ŽUPANJA dioničko društvo za preradu i promet žitarica, OIB 62010045532 zastupanog po punomoćniku Odvjetništvo društvo j.t.d. Mišetić i partneri; RH MF Porezna uprava, OIB 18683136487 zastupanog po punomoćniku ŽDO u Sisku</derivirana_varijabla>
  </DomainObject.Predmet.StrankaFormatedOIB>
  <DomainObject.Predmet.StrankaFormatedWithAdress>
    <izvorni_sadrzaj> FINA Regionalni centar Zagreb, Trg svibanjskih žrtava 1995. 1, 10000 Zagreb; VIRO-KOOPERACIJA d.o.o., Šećerana 63, 32270 Županja zastupanog po punomoćniku Odvjetništvo društvo j.t.d. Mišetić i partneri; SLAVONIJA ŽUPANJA dioničko društvo za preradu i promet žitarica, J.J.Strossmayera 65, 32270 Županja zastupanog po punomoćniku Odvjetništvo društvo j.t.d. Mišetić i partneri; RH MF Porezna uprava zastupanog po punomoćniku ŽDO u Sisku</izvorni_sadrzaj>
    <derivirana_varijabla naziv="DomainObject.Predmet.StrankaFormatedWithAdress_1"> FINA Regionalni centar Zagreb, Trg svibanjskih žrtava 1995. 1, 10000 Zagreb; VIRO-KOOPERACIJA d.o.o., Šećerana 63, 32270 Županja zastupanog po punomoćniku Odvjetništvo društvo j.t.d. Mišetić i partneri; SLAVONIJA ŽUPANJA dioničko društvo za preradu i promet žitarica, J.J.Strossmayera 65, 32270 Županja zastupanog po punomoćniku Odvjetništvo društvo j.t.d. Mišetić i partneri; RH MF Porezna uprava zastupanog po punomoćniku ŽDO u Sisku</derivirana_varijabla>
  </DomainObject.Predmet.StrankaFormatedWithAdress>
  <DomainObject.Predmet.StrankaFormatedWithAdressOIB>
    <izvorni_sadrzaj> FINA Regionalni centar Zagreb, OIB 85821130368, Trg svibanjskih žrtava 1995. 1, 10000 Zagreb; VIRO-KOOPERACIJA d.o.o., OIB 47394697651, Šećerana 63, 32270 Županja zastupanog po punomoćniku Odvjetništvo društvo j.t.d. Mišetić i partneri; SLAVONIJA ŽUPANJA dioničko društvo za preradu i promet žitarica, OIB 62010045532, J.J.Strossmayera 65, 32270 Županja zastupanog po punomoćniku Odvjetništvo društvo j.t.d. Mišetić i partneri; RH MF Porezna uprava, OIB 18683136487 zastupanog po punomoćniku ŽDO u Sisku</izvorni_sadrzaj>
    <derivirana_varijabla naziv="DomainObject.Predmet.StrankaFormatedWithAdressOIB_1"> FINA Regionalni centar Zagreb, OIB 85821130368, Trg svibanjskih žrtava 1995. 1, 10000 Zagreb; VIRO-KOOPERACIJA d.o.o., OIB 47394697651, Šećerana 63, 32270 Županja zastupanog po punomoćniku Odvjetništvo društvo j.t.d. Mišetić i partneri; SLAVONIJA ŽUPANJA dioničko društvo za preradu i promet žitarica, OIB 62010045532, J.J.Strossmayera 65, 32270 Županja zastupanog po punomoćniku Odvjetništvo društvo j.t.d. Mišetić i partneri; RH MF Porezna uprava, OIB 18683136487 zastupanog po punomoćniku ŽDO u Sisku</derivirana_varijabla>
  </DomainObject.Predmet.StrankaFormatedWithAdressOIB>
  <DomainObject.Predmet.StrankaWithAdress>
    <izvorni_sadrzaj>FINA Regionalni centar Zagreb Trg svibanjskih žrtava 1995. 1,10000 Zagreb,VIRO-KOOPERACIJA d.o.o. Šećerana 63,32270 Županja,SLAVONIJA ŽUPANJA dioničko društvo za preradu i promet žitarica J.J.Strossmayera 65,32270 Županja,RH MF Porezna uprava </izvorni_sadrzaj>
    <derivirana_varijabla naziv="DomainObject.Predmet.StrankaWithAdress_1">FINA Regionalni centar Zagreb Trg svibanjskih žrtava 1995. 1,10000 Zagreb,VIRO-KOOPERACIJA d.o.o. Šećerana 63,32270 Županja,SLAVONIJA ŽUPANJA dioničko društvo za preradu i promet žitarica J.J.Strossmayera 65,32270 Županja,RH MF Porezna uprava </derivirana_varijabla>
  </DomainObject.Predmet.StrankaWithAdress>
  <DomainObject.Predmet.StrankaWithAdressOIB>
    <izvorni_sadrzaj>FINA Regionalni centar Zagreb, OIB 85821130368, Trg svibanjskih žrtava 1995. 1,10000 Zagreb,VIRO-KOOPERACIJA d.o.o., OIB 47394697651, Šećerana 63,32270 Županja,SLAVONIJA ŽUPANJA dioničko društvo za preradu i promet žitarica, OIB 62010045532, J.J.Strossmayera 65,32270 Županja,RH MF Porezna uprava, OIB 18683136487</izvorni_sadrzaj>
    <derivirana_varijabla naziv="DomainObject.Predmet.StrankaWithAdressOIB_1">FINA Regionalni centar Zagreb, OIB 85821130368, Trg svibanjskih žrtava 1995. 1,10000 Zagreb,VIRO-KOOPERACIJA d.o.o., OIB 47394697651, Šećerana 63,32270 Županja,SLAVONIJA ŽUPANJA dioničko društvo za preradu i promet žitarica, OIB 62010045532, J.J.Strossmayera 65,32270 Županja,RH MF Porezna uprava, OIB 18683136487</derivirana_varijabla>
  </DomainObject.Predmet.StrankaWithAdressOIB>
  <DomainObject.Predmet.StrankaNazivFormated>
    <izvorni_sadrzaj>FINA Regionalni centar Zagreb,VIRO-KOOPERACIJA d.o.o.,SLAVONIJA ŽUPANJA dioničko društvo za preradu i promet žitarica,RH MF Porezna uprava</izvorni_sadrzaj>
    <derivirana_varijabla naziv="DomainObject.Predmet.StrankaNazivFormated_1">FINA Regionalni centar Zagreb,VIRO-KOOPERACIJA d.o.o.,SLAVONIJA ŽUPANJA dioničko društvo za preradu i promet žitarica,RH MF Porezna uprava</derivirana_varijabla>
  </DomainObject.Predmet.StrankaNazivFormated>
  <DomainObject.Predmet.StrankaNazivFormatedOIB>
    <izvorni_sadrzaj>FINA Regionalni centar Zagreb, OIB 85821130368,VIRO-KOOPERACIJA d.o.o., OIB 47394697651,SLAVONIJA ŽUPANJA dioničko društvo za preradu i promet žitarica, OIB 62010045532,RH MF Porezna uprava, OIB 18683136487</izvorni_sadrzaj>
    <derivirana_varijabla naziv="DomainObject.Predmet.StrankaNazivFormatedOIB_1">FINA Regionalni centar Zagreb, OIB 85821130368,VIRO-KOOPERACIJA d.o.o., OIB 47394697651,SLAVONIJA ŽUPANJA dioničko društvo za preradu i promet žitarica, OIB 62010045532,RH MF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VIRO-KOOPERACIJA d.o.o. zastupanog po punomoćniku Odvjetništvo društvo j.t.d. Mišetić i partneri</item>
      <item>SLAVONIJA ŽUPANJA dioničko društvo za preradu i promet žitarica zastupanog po punomoćniku Odvjetništvo društvo j.t.d. Mišetić i partneri</item>
      <item>RH MF Porezna uprava zastupanog po punomoćniku ŽDO u Sisku</item>
    </izvorni_sadrzaj>
    <derivirana_varijabla naziv="DomainObject.Predmet.StrankaListFormated_1">
      <item>FINA Regionalni centar Zagreb</item>
      <item>VIRO-KOOPERACIJA d.o.o. zastupanog po punomoćniku Odvjetništvo društvo j.t.d. Mišetić i partneri</item>
      <item>SLAVONIJA ŽUPANJA dioničko društvo za preradu i promet žitarica zastupanog po punomoćniku Odvjetništvo društvo j.t.d. Mišetić i partneri</item>
      <item>RH MF Porezna uprava zastupanog po punomoćniku ŽDO u Sisku</item>
    </derivirana_varijabla>
  </DomainObject.Predmet.StrankaListFormated>
  <DomainObject.Predmet.StrankaListFormatedOIB>
    <izvorni_sadrzaj>
      <item>FINA Regionalni centar Zagreb, OIB 85821130368</item>
      <item>VIRO-KOOPERACIJA d.o.o., OIB 47394697651 zastupanog po punomoćniku Odvjetništvo društvo j.t.d. Mišetić i partneri</item>
      <item>SLAVONIJA ŽUPANJA dioničko društvo za preradu i promet žitarica, OIB 62010045532 zastupanog po punomoćniku Odvjetništvo društvo j.t.d. Mišetić i partneri</item>
      <item>RH MF Porezna uprava, OIB 18683136487 zastupanog po punomoćniku ŽDO u Sisku</item>
    </izvorni_sadrzaj>
    <derivirana_varijabla naziv="DomainObject.Predmet.StrankaListFormatedOIB_1">
      <item>FINA Regionalni centar Zagreb, OIB 85821130368</item>
      <item>VIRO-KOOPERACIJA d.o.o., OIB 47394697651 zastupanog po punomoćniku Odvjetništvo društvo j.t.d. Mišetić i partneri</item>
      <item>SLAVONIJA ŽUPANJA dioničko društvo za preradu i promet žitarica, OIB 62010045532 zastupanog po punomoćniku Odvjetništvo društvo j.t.d. Mišetić i partneri</item>
      <item>RH MF Porezna uprava, OIB 18683136487 zastupanog po punomoćniku ŽDO u Sisku</item>
    </derivirana_varijabla>
  </DomainObject.Predmet.StrankaListFormatedOIB>
  <DomainObject.Predmet.StrankaListFormatedWithAdress>
    <izvorni_sadrzaj>
      <item>FINA Regionalni centar Zagreb, Trg svibanjskih žrtava 1995. 1, 10000 Zagreb</item>
      <item>VIRO-KOOPERACIJA d.o.o., Šećerana 63, 32270 Županja zastupanog po punomoćniku Odvjetništvo društvo j.t.d. Mišetić i partneri</item>
      <item>SLAVONIJA ŽUPANJA dioničko društvo za preradu i promet žitarica, J.J.Strossmayera 65, 32270 Županja zastupanog po punomoćniku Odvjetništvo društvo j.t.d. Mišetić i partneri</item>
      <item>RH MF Porezna uprava zastupanog po punomoćniku ŽDO u Sisku</item>
    </izvorni_sadrzaj>
    <derivirana_varijabla naziv="DomainObject.Predmet.StrankaListFormatedWithAdress_1">
      <item>FINA Regionalni centar Zagreb, Trg svibanjskih žrtava 1995. 1, 10000 Zagreb</item>
      <item>VIRO-KOOPERACIJA d.o.o., Šećerana 63, 32270 Županja zastupanog po punomoćniku Odvjetništvo društvo j.t.d. Mišetić i partneri</item>
      <item>SLAVONIJA ŽUPANJA dioničko društvo za preradu i promet žitarica, J.J.Strossmayera 65, 32270 Županja zastupanog po punomoćniku Odvjetništvo društvo j.t.d. Mišetić i partneri</item>
      <item>RH MF Porezna uprava zastupanog po punomoćniku ŽDO u Sisku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VIRO-KOOPERACIJA d.o.o., OIB 47394697651, Šećerana 63, 32270 Županja zastupanog po punomoćniku Odvjetništvo društvo j.t.d. Mišetić i partneri</item>
      <item>SLAVONIJA ŽUPANJA dioničko društvo za preradu i promet žitarica, OIB 62010045532, J.J.Strossmayera 65, 32270 Županja zastupanog po punomoćniku Odvjetništvo društvo j.t.d. Mišetić i partneri</item>
      <item>RH MF Porezna uprava, OIB 18683136487 zastupanog po punomoćniku ŽDO u Sisku</item>
    </izvorni_sadrzaj>
    <derivirana_varijabla naziv="DomainObject.Predmet.StrankaListFormatedWithAdressOIB_1">
      <item>FINA Regionalni centar Zagreb, OIB 85821130368, Trg svibanjskih žrtava 1995. 1, 10000 Zagreb</item>
      <item>VIRO-KOOPERACIJA d.o.o., OIB 47394697651, Šećerana 63, 32270 Županja zastupanog po punomoćniku Odvjetništvo društvo j.t.d. Mišetić i partneri</item>
      <item>SLAVONIJA ŽUPANJA dioničko društvo za preradu i promet žitarica, OIB 62010045532, J.J.Strossmayera 65, 32270 Županja zastupanog po punomoćniku Odvjetništvo društvo j.t.d. Mišetić i partneri</item>
      <item>RH MF Porezna uprava, OIB 18683136487 zastupanog po punomoćniku ŽDO u Sisku</item>
    </derivirana_varijabla>
  </DomainObject.Predmet.StrankaListFormatedWithAdressOIB>
  <DomainObject.Predmet.StrankaListNazivFormated>
    <izvorni_sadrzaj>
      <item>FINA Regionalni centar Zagreb</item>
      <item>VIRO-KOOPERACIJA d.o.o.</item>
      <item>SLAVONIJA ŽUPANJA dioničko društvo za preradu i promet žitarica</item>
      <item>RH MF Porezna uprava</item>
    </izvorni_sadrzaj>
    <derivirana_varijabla naziv="DomainObject.Predmet.StrankaListNazivFormated_1">
      <item>FINA Regionalni centar Zagreb</item>
      <item>VIRO-KOOPERACIJA d.o.o.</item>
      <item>SLAVONIJA ŽUPANJA dioničko društvo za preradu i promet žitarica</item>
      <item>RH MF Porezna uprava</item>
    </derivirana_varijabla>
  </DomainObject.Predmet.StrankaListNazivFormated>
  <DomainObject.Predmet.StrankaListNazivFormatedOIB>
    <izvorni_sadrzaj>
      <item>FINA Regionalni centar Zagreb, OIB 85821130368</item>
      <item>VIRO-KOOPERACIJA d.o.o., OIB 47394697651</item>
      <item>SLAVONIJA ŽUPANJA dioničko društvo za preradu i promet žitarica, OIB 62010045532</item>
      <item>RH MF Porezna uprava, OIB 18683136487</item>
    </izvorni_sadrzaj>
    <derivirana_varijabla naziv="DomainObject.Predmet.StrankaListNazivFormatedOIB_1">
      <item>FINA Regionalni centar Zagreb, OIB 85821130368</item>
      <item>VIRO-KOOPERACIJA d.o.o., OIB 47394697651</item>
      <item>SLAVONIJA ŽUPANJA dioničko društvo za preradu i promet žitarica, OIB 62010045532</item>
      <item>RH MF Porezna uprava, OIB 18683136487</item>
    </derivirana_varijabla>
  </DomainObject.Predmet.StrankaListNazivFormatedOIB>
  <DomainObject.Predmet.ProtuStrankaListFormated>
    <izvorni_sadrzaj>
      <item>GOSPODARSTVO OBRANOVIĆ d.o.o.</item>
    </izvorni_sadrzaj>
    <derivirana_varijabla naziv="DomainObject.Predmet.ProtuStrankaListFormated_1">
      <item>GOSPODARSTVO OBRANOVIĆ d.o.o.</item>
    </derivirana_varijabla>
  </DomainObject.Predmet.ProtuStrankaListFormated>
  <DomainObject.Predmet.ProtuStrankaListFormatedOIB>
    <izvorni_sadrzaj>
      <item>GOSPODARSTVO OBRANOVIĆ d.o.o., OIB 57030294343</item>
    </izvorni_sadrzaj>
    <derivirana_varijabla naziv="DomainObject.Predmet.ProtuStrankaListFormatedOIB_1">
      <item>GOSPODARSTVO OBRANOVIĆ d.o.o., OIB 57030294343</item>
    </derivirana_varijabla>
  </DomainObject.Predmet.ProtuStrankaListFormatedOIB>
  <DomainObject.Predmet.ProtuStrankaListFormatedWithAdress>
    <izvorni_sadrzaj>
      <item>GOSPODARSTVO OBRANOVIĆ d.o.o., Ravnik/11 A, 44317 Popovača</item>
    </izvorni_sadrzaj>
    <derivirana_varijabla naziv="DomainObject.Predmet.ProtuStrankaListFormatedWithAdress_1">
      <item>GOSPODARSTVO OBRANOVIĆ d.o.o., Ravnik/11 A, 44317 Popovača</item>
    </derivirana_varijabla>
  </DomainObject.Predmet.ProtuStrankaListFormatedWithAdress>
  <DomainObject.Predmet.ProtuStrankaListFormatedWithAdressOIB>
    <izvorni_sadrzaj>
      <item>GOSPODARSTVO OBRANOVIĆ d.o.o., OIB 57030294343, Ravnik/11 A, 44317 Popovača</item>
    </izvorni_sadrzaj>
    <derivirana_varijabla naziv="DomainObject.Predmet.ProtuStrankaListFormatedWithAdressOIB_1">
      <item>GOSPODARSTVO OBRANOVIĆ d.o.o., OIB 57030294343, Ravnik/11 A, 44317 Popovača</item>
    </derivirana_varijabla>
  </DomainObject.Predmet.ProtuStrankaListFormatedWithAdressOIB>
  <DomainObject.Predmet.ProtuStrankaListNazivFormated>
    <izvorni_sadrzaj>
      <item>GOSPODARSTVO OBRANOVIĆ d.o.o.</item>
    </izvorni_sadrzaj>
    <derivirana_varijabla naziv="DomainObject.Predmet.ProtuStrankaListNazivFormated_1">
      <item>GOSPODARSTVO OBRANOVIĆ d.o.o.</item>
    </derivirana_varijabla>
  </DomainObject.Predmet.ProtuStrankaListNazivFormated>
  <DomainObject.Predmet.ProtuStrankaListNazivFormatedOIB>
    <izvorni_sadrzaj>
      <item>GOSPODARSTVO OBRANOVIĆ d.o.o., OIB 57030294343</item>
    </izvorni_sadrzaj>
    <derivirana_varijabla naziv="DomainObject.Predmet.ProtuStrankaListNazivFormatedOIB_1">
      <item>GOSPODARSTVO OBRANOVIĆ d.o.o., OIB 57030294343</item>
    </derivirana_varijabla>
  </DomainObject.Predmet.ProtuStrankaListNazivFormatedOIB>
  <DomainObject.Predmet.OstaliListFormated>
    <izvorni_sadrzaj>
      <item>Odvjetništvo društvo j.t.d. Mišetić i partneri punomoćnik sudionika u postupku SLAVONIJA ŽUPANJA dioničko društvo za preradu i promet žitarica; VIRO-KOOPERACIJA d.o.o.</item>
      <item>ŽDO u Sisku punomoćnik sudionika u postupku RH MF Porezna uprava</item>
      <item>Janko Vidiček</item>
      <item>Mario Obranović</item>
    </izvorni_sadrzaj>
    <derivirana_varijabla naziv="DomainObject.Predmet.OstaliListFormated_1">
      <item>Odvjetništvo društvo j.t.d. Mišetić i partneri punomoćnik sudionika u postupku SLAVONIJA ŽUPANJA dioničko društvo za preradu i promet žitarica; VIRO-KOOPERACIJA d.o.o.</item>
      <item>ŽDO u Sisku punomoćnik sudionika u postupku RH MF Porezna uprava</item>
      <item>Janko Vidiček</item>
      <item>Mario Obranović</item>
    </derivirana_varijabla>
  </DomainObject.Predmet.OstaliListFormated>
  <DomainObject.Predmet.OstaliListFormatedOIB>
    <izvorni_sadrzaj>
      <item>Odvjetništvo društvo j.t.d. Mišetić i partneri punomoćnik sudionika u postupku SLAVONIJA ŽUPANJA dioničko društvo za preradu i promet žitarica; VIRO-KOOPERACIJA d.o.o.</item>
      <item>ŽDO u Sisku, OIB 05526850490 punomoćnik sudionika u postupku RH MF Porezna uprava</item>
      <item>Janko Vidiček, OIB 51043553915</item>
      <item>Mario Obranović, OIB 38143593768</item>
    </izvorni_sadrzaj>
    <derivirana_varijabla naziv="DomainObject.Predmet.OstaliListFormatedOIB_1">
      <item>Odvjetništvo društvo j.t.d. Mišetić i partneri punomoćnik sudionika u postupku SLAVONIJA ŽUPANJA dioničko društvo za preradu i promet žitarica; VIRO-KOOPERACIJA d.o.o.</item>
      <item>ŽDO u Sisku, OIB 05526850490 punomoćnik sudionika u postupku RH MF Porezna uprava</item>
      <item>Janko Vidiček, OIB 51043553915</item>
      <item>Mario Obranović, OIB 38143593768</item>
    </derivirana_varijabla>
  </DomainObject.Predmet.OstaliListFormatedOIB>
  <DomainObject.Predmet.OstaliListFormatedWithAdress>
    <izvorni_sadrzaj>
      <item>Odvjetništvo društvo j.t.d. Mišetić i partneri, Mihanovićeva 20, 10000 Zagreb punomoćnik sudionika u postupku SLAVONIJA ŽUPANJA dioničko društvo za preradu i promet žitarica; VIRO-KOOPERACIJA d.o.o.</item>
      <item>ŽDO u Sisku, Ferde Hefelea 57, 44000 Sisak punomoćnik sudionika u postupku RH MF Porezna uprava</item>
      <item>Janko Vidiček, Brazilska Ulica 3, 10000 Zagreb</item>
      <item>Mario Obranović, Ulica Mije Stuparića 9, 44317 Vidrenjak</item>
    </izvorni_sadrzaj>
    <derivirana_varijabla naziv="DomainObject.Predmet.OstaliListFormatedWithAdress_1">
      <item>Odvjetništvo društvo j.t.d. Mišetić i partneri, Mihanovićeva 20, 10000 Zagreb punomoćnik sudionika u postupku SLAVONIJA ŽUPANJA dioničko društvo za preradu i promet žitarica; VIRO-KOOPERACIJA d.o.o.</item>
      <item>ŽDO u Sisku, Ferde Hefelea 57, 44000 Sisak punomoćnik sudionika u postupku RH MF Porezna uprava</item>
      <item>Janko Vidiček, Brazilska Ulica 3, 10000 Zagreb</item>
      <item>Mario Obranović, Ulica Mije Stuparića 9, 44317 Vidrenjak</item>
    </derivirana_varijabla>
  </DomainObject.Predmet.OstaliListFormatedWithAdress>
  <DomainObject.Predmet.OstaliListFormatedWithAdressOIB>
    <izvorni_sadrzaj>
      <item>Odvjetništvo društvo j.t.d. Mišetić i partneri, Mihanovićeva 20, 10000 Zagreb punomoćnik sudionika u postupku SLAVONIJA ŽUPANJA dioničko društvo za preradu i promet žitarica; VIRO-KOOPERACIJA d.o.o.</item>
      <item>ŽDO u Sisku, OIB 05526850490, Ferde Hefelea 57, 44000 Sisak punomoćnik sudionika u postupku RH MF Porezna uprava</item>
      <item>Janko Vidiček, OIB 51043553915, Brazilska Ulica 3, 10000 Zagreb</item>
      <item>Mario Obranović, OIB 38143593768, Ulica Mije Stuparića 9, 44317 Vidrenjak</item>
    </izvorni_sadrzaj>
    <derivirana_varijabla naziv="DomainObject.Predmet.OstaliListFormatedWithAdressOIB_1">
      <item>Odvjetništvo društvo j.t.d. Mišetić i partneri, Mihanovićeva 20, 10000 Zagreb punomoćnik sudionika u postupku SLAVONIJA ŽUPANJA dioničko društvo za preradu i promet žitarica; VIRO-KOOPERACIJA d.o.o.</item>
      <item>ŽDO u Sisku, OIB 05526850490, Ferde Hefelea 57, 44000 Sisak punomoćnik sudionika u postupku RH MF Porezna uprava</item>
      <item>Janko Vidiček, OIB 51043553915, Brazilska Ulica 3, 10000 Zagreb</item>
      <item>Mario Obranović, OIB 38143593768, Ulica Mije Stuparića 9, 44317 Vidrenjak</item>
    </derivirana_varijabla>
  </DomainObject.Predmet.OstaliListFormatedWithAdressOIB>
  <DomainObject.Predmet.OstaliListNazivFormated>
    <izvorni_sadrzaj>
      <item>Odvjetništvo društvo j.t.d. Mišetić i partneri</item>
      <item>ŽDO u Sisku</item>
      <item>Janko Vidiček</item>
      <item>Mario Obranović</item>
    </izvorni_sadrzaj>
    <derivirana_varijabla naziv="DomainObject.Predmet.OstaliListNazivFormated_1">
      <item>Odvjetništvo društvo j.t.d. Mišetić i partneri</item>
      <item>ŽDO u Sisku</item>
      <item>Janko Vidiček</item>
      <item>Mario Obranović</item>
    </derivirana_varijabla>
  </DomainObject.Predmet.OstaliListNazivFormated>
  <DomainObject.Predmet.OstaliListNazivFormatedOIB>
    <izvorni_sadrzaj>
      <item>Odvjetništvo društvo j.t.d. Mišetić i partneri</item>
      <item>ŽDO u Sisku, OIB 05526850490</item>
      <item>Janko Vidiček, OIB 51043553915</item>
      <item>Mario Obranović, OIB 38143593768</item>
    </izvorni_sadrzaj>
    <derivirana_varijabla naziv="DomainObject.Predmet.OstaliListNazivFormatedOIB_1">
      <item>Odvjetništvo društvo j.t.d. Mišetić i partneri</item>
      <item>ŽDO u Sisku, OIB 05526850490</item>
      <item>Janko Vidiček, OIB 51043553915</item>
      <item>Mario Obranović, OIB 38143593768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GOSPODARSTVO OBRANOVIĆ d.o.o.</izvorni_sadrzaj>
    <derivirana_varijabla naziv="DomainObject.Predmet.ProtustrankaIDrugi_1">GOSPODARSTVO OBRANOVIĆ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GOSPODARSTVO OBRANOVIĆ d.o.o., OIB 57030294343, Ravnik/11 A, 44317 Popovača</izvorni_sadrzaj>
    <derivirana_varijabla naziv="DomainObject.Predmet.ProtustrankaIDrugiAdressOIB_1">GOSPODARSTVO OBRANOVIĆ d.o.o., OIB 57030294343, Ravnik/11 A, 44317 Popovača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GOSPODARSTVO OBRANOVIĆ d.o.o.</item>
      <item>FINA Regionalni centar Zagreb</item>
      <item>VIRO-KOOPERACIJA d.o.o.</item>
      <item>SLAVONIJA ŽUPANJA dioničko društvo za preradu i promet žitarica</item>
      <item>Odvjetništvo društvo j.t.d. Mišetić i partneri</item>
      <item>RH MF Porezna uprava</item>
      <item>ŽDO u Sisku</item>
      <item>Janko Vidiček</item>
      <item>Mario Obranović</item>
    </izvorni_sadrzaj>
    <derivirana_varijabla naziv="DomainObject.Predmet.SudioniciListNaziv_1">
      <item>GOSPODARSTVO OBRANOVIĆ d.o.o.</item>
      <item>FINA Regionalni centar Zagreb</item>
      <item>VIRO-KOOPERACIJA d.o.o.</item>
      <item>SLAVONIJA ŽUPANJA dioničko društvo za preradu i promet žitarica</item>
      <item>Odvjetništvo društvo j.t.d. Mišetić i partneri</item>
      <item>RH MF Porezna uprava</item>
      <item>ŽDO u Sisku</item>
      <item>Janko Vidiček</item>
      <item>Mario Obranović</item>
    </derivirana_varijabla>
  </DomainObject.Predmet.SudioniciListNaziv>
  <DomainObject.Predmet.SudioniciListAdressOIB>
    <izvorni_sadrzaj>
      <item>GOSPODARSTVO OBRANOVIĆ d.o.o., OIB 57030294343, Ravnik/11 A,44317 Popovača</item>
      <item>FINA Regionalni centar Zagreb, OIB 85821130368, Trg svibanjskih žrtava 1995. 1,10000 Zagreb</item>
      <item>VIRO-KOOPERACIJA d.o.o., OIB 47394697651, Šećerana 63,32270 Županja</item>
      <item>SLAVONIJA ŽUPANJA dioničko društvo za preradu i promet žitarica, OIB 62010045532, J.J.Strossmayera 65,32270 Županja</item>
      <item>Odvjetništvo društvo j.t.d. Mišetić i partneri, Mihanovićeva 20,10000 Zagreb</item>
      <item>RH MF Porezna uprava, OIB 18683136487</item>
      <item>ŽDO u Sisku, OIB 05526850490, Ferde Hefelea 57,44000 Sisak</item>
      <item>Janko Vidiček, OIB 51043553915, Brazilska Ulica 3,10000 Zagreb</item>
      <item>Mario Obranović, OIB 38143593768, Ulica Mije Stuparića 9,44317 Vidrenjak</item>
    </izvorni_sadrzaj>
    <derivirana_varijabla naziv="DomainObject.Predmet.SudioniciListAdressOIB_1">
      <item>GOSPODARSTVO OBRANOVIĆ d.o.o., OIB 57030294343, Ravnik/11 A,44317 Popovača</item>
      <item>FINA Regionalni centar Zagreb, OIB 85821130368, Trg svibanjskih žrtava 1995. 1,10000 Zagreb</item>
      <item>VIRO-KOOPERACIJA d.o.o., OIB 47394697651, Šećerana 63,32270 Županja</item>
      <item>SLAVONIJA ŽUPANJA dioničko društvo za preradu i promet žitarica, OIB 62010045532, J.J.Strossmayera 65,32270 Županja</item>
      <item>Odvjetništvo društvo j.t.d. Mišetić i partneri, Mihanovićeva 20,10000 Zagreb</item>
      <item>RH MF Porezna uprava, OIB 18683136487</item>
      <item>ŽDO u Sisku, OIB 05526850490, Ferde Hefelea 57,44000 Sisak</item>
      <item>Janko Vidiček, OIB 51043553915, Brazilska Ulica 3,10000 Zagreb</item>
      <item>Mario Obranović, OIB 38143593768, Ulica Mije Stuparića 9,44317 Vidrenjak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57030294343</item>
      <item>, OIB 85821130368</item>
      <item>, OIB 47394697651</item>
      <item>, OIB 62010045532</item>
      <item>, OIB null</item>
      <item>, OIB 18683136487</item>
      <item>, OIB 05526850490</item>
      <item>, OIB 51043553915</item>
      <item>, OIB 38143593768</item>
    </izvorni_sadrzaj>
    <derivirana_varijabla naziv="DomainObject.Predmet.SudioniciListNazivOIB_1">
      <item>, OIB 57030294343</item>
      <item>, OIB 85821130368</item>
      <item>, OIB 47394697651</item>
      <item>, OIB 62010045532</item>
      <item>, OIB null</item>
      <item>, OIB 18683136487</item>
      <item>, OIB 05526850490</item>
      <item>, OIB 51043553915</item>
      <item>, OIB 38143593768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203</properties:Words>
  <properties:Characters>1070</properties:Characters>
  <properties:Lines>37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2017-09-18T11:45:00Z</dcterms:created>
  <dc:creator>nmarkovic</dc:creator>
  <cp:lastModifiedBy>Ivana Stampf</cp:lastModifiedBy>
  <cp:lastPrinted>2016-03-29T09:02:00Z</cp:lastPrinted>
  <dcterms:modified xmlns:xsi="http://www.w3.org/2001/XMLSchema-instance" xsi:type="dcterms:W3CDTF">2017-09-19T05:46:00Z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