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7274" w14:paraId="4227274" w:rsidRDefault="00F63D38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F63D38">
        <w:t>1448/13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BE40B9" w:rsidRPr="00CC029B">
        <w:t xml:space="preserve">CENTAR ZA MARKETING CEMA d.o.o. u stečaju, Makančeva 16, Zagreb, </w:t>
      </w:r>
      <w:proofErr w:type="spellStart"/>
      <w:r w:rsidR="00BE40B9" w:rsidRPr="00CC029B">
        <w:t>OIB</w:t>
      </w:r>
      <w:proofErr w:type="spellEnd"/>
      <w:r w:rsidR="00BE40B9" w:rsidRPr="00CC029B">
        <w:t>:03194436526</w:t>
      </w:r>
      <w:r w:rsidR="00BD7A25" w:rsidRPr="006756CC">
        <w:t xml:space="preserve">, </w:t>
      </w:r>
      <w:r w:rsidR="0052343B">
        <w:t xml:space="preserve">7. </w:t>
      </w:r>
      <w:r w:rsidR="00BE40B9">
        <w:t>ožujka 2018.</w:t>
      </w:r>
      <w:r w:rsidR="00BD7A25" w:rsidRPr="006756CC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BE40B9">
        <w:t>7. ožujka 2018.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BE40B9">
        <w:t>7. ožujka 2018.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117C6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jc w:val="both"/>
      </w:pPr>
    </w:p>
    <w:p w:rsidRDefault="00BD641E" w:rsidP="00BD641E" w:rsidR="00BD641E"/>
    <w:p w:rsidRDefault="00117C6A" w:rsidR="00117C6A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17C6A" w:rsidR="00117C6A" w:rsidRPr="000504A6">
      <w:r>
        <w:tab/>
        <w:t xml:space="preserve">      </w:t>
      </w:r>
      <w:r w:rsidRPr="000E6531">
        <w:t>Ivana Stampf</w:t>
      </w:r>
    </w:p>
    <w:p w:rsidRDefault="00117C6A" w:rsidP="00BD641E" w:rsidR="00117C6A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17C6A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BE40B9"/>
    <w:rsid w:val="00DB06B8"/>
    <w:rsid w:val="00ED0496"/>
    <w:rsid w:val="00F63D3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stečajnoj upraviteljici</izvorni_sadrzaj>
    <derivirana_varijabla naziv="DomainObject.Primjedba_1">obavijest o nagradi stečajnoj upraviteljici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  <item>VJEROVNICI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  <item>VJEROVNICI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  <item>, OIB null</item>
    </izvorni_sadrzaj>
    <derivirana_varijabla naziv="DomainObject.Predmet.SudioniciListNazivOIB_1">
      <item>, OIB 85821130368</item>
      <item>, OIB 03194436526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526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2018-03-07T10:12:00Z</dcterms:created>
  <dc:creator>nmarkovic</dc:creator>
  <cp:lastModifiedBy>Ivana Stampf</cp:lastModifiedBy>
  <cp:lastPrinted>2014-03-31T10:11:00Z</cp:lastPrinted>
  <dcterms:modified xmlns:xsi="http://www.w3.org/2001/XMLSchema-instance" xsi:type="dcterms:W3CDTF">2018-03-07T10:29:00Z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(28 St-1448-13 Obavijest o nagradi - ogl.ploča.docx)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