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faaf" w14:paraId="661faaf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9A4ADE">
        <w:t>20</w:t>
      </w:r>
      <w:r w:rsidR="004F16DA">
        <w:t xml:space="preserve">. </w:t>
      </w:r>
      <w:r w:rsidR="0029216F">
        <w:t>prosinca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317A30" w:rsidRPr="00317A30">
        <w:t xml:space="preserve"> </w:t>
      </w:r>
      <w:r w:rsidR="00317A30">
        <w:t>NCP-BRODOSERVIS d.o.o., Šibenik, Velimira Škorpika 6, OIB:76842195081</w:t>
      </w:r>
      <w:r w:rsidR="0051226C">
        <w:t xml:space="preserve">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C96200" w:rsidP="006525A1" w:rsidR="006525A1" w:rsidRPr="00C74552">
      <w:pPr>
        <w:jc w:val="both"/>
      </w:pPr>
      <w:r>
        <w:t>Martina Kalmeta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2930D3" w:rsidR="0095475A" w:rsidRPr="0095475A">
      <w:pPr>
        <w:jc w:val="both"/>
      </w:pPr>
      <w:r w:rsidRPr="00C74552">
        <w:t xml:space="preserve">Početak u </w:t>
      </w:r>
      <w:r w:rsidR="00123B79">
        <w:t>9,15</w:t>
      </w:r>
      <w:r w:rsidRPr="00C74552">
        <w:t xml:space="preserve"> sati</w:t>
      </w:r>
      <w:r w:rsidR="00A966E9">
        <w:t>.</w:t>
      </w:r>
    </w:p>
    <w:p w:rsidRDefault="0095475A" w:rsidP="0095475A" w:rsidR="0095475A">
      <w:pPr>
        <w:jc w:val="both"/>
        <w:rPr>
          <w:b/>
        </w:rPr>
      </w:pPr>
    </w:p>
    <w:p w:rsidRDefault="00110B7D" w:rsidP="00110B7D" w:rsidR="00110B7D">
      <w:pPr>
        <w:jc w:val="both"/>
      </w:pPr>
      <w:r>
        <w:t>Utvrđuje se da su na ročište pristupili:</w:t>
      </w:r>
    </w:p>
    <w:p w:rsidRDefault="0029216F" w:rsidP="00123B79" w:rsidR="000C5F91">
      <w:r w:rsidRPr="004E4D4E">
        <w:tab/>
      </w:r>
      <w:r>
        <w:t xml:space="preserve">                                 </w:t>
      </w:r>
      <w:r w:rsidR="00123B79">
        <w:tab/>
      </w:r>
      <w:r w:rsidR="00123B79">
        <w:tab/>
        <w:t xml:space="preserve">      </w:t>
      </w:r>
    </w:p>
    <w:p w:rsidRDefault="00416550" w:rsidP="004F16DA" w:rsidR="00C96200">
      <w:pPr>
        <w:jc w:val="both"/>
      </w:pPr>
      <w:r>
        <w:t>-</w:t>
      </w:r>
      <w:r>
        <w:tab/>
      </w:r>
      <w:r w:rsidR="004B33CA">
        <w:t xml:space="preserve">za dužnika: </w:t>
      </w:r>
      <w:r w:rsidR="00C96200">
        <w:t xml:space="preserve">nitko, uredno obaviješten </w:t>
      </w:r>
    </w:p>
    <w:p w:rsidRDefault="00C96200" w:rsidP="004F16DA" w:rsidR="00C96200">
      <w:pPr>
        <w:jc w:val="both"/>
      </w:pPr>
    </w:p>
    <w:p w:rsidRDefault="00C96200" w:rsidP="004F16DA" w:rsidR="00C96200">
      <w:pPr>
        <w:jc w:val="both"/>
      </w:pPr>
      <w:r>
        <w:t xml:space="preserve">Konstatira se da je na današnje ročište pristupio suprug zastupnice dužnika po zakonu Goran </w:t>
      </w:r>
      <w:proofErr w:type="spellStart"/>
      <w:r>
        <w:t>Prgin</w:t>
      </w:r>
      <w:proofErr w:type="spellEnd"/>
      <w:r>
        <w:t xml:space="preserve"> koji je opravdao nedolazak iste jer je </w:t>
      </w:r>
      <w:proofErr w:type="spellStart"/>
      <w:r>
        <w:t>zz</w:t>
      </w:r>
      <w:proofErr w:type="spellEnd"/>
      <w:r>
        <w:t xml:space="preserve"> dužnika zbog zdravstvenih komplikacija završila u bolnici u Zagrebu slijedom čega isti u spis predaje i liječničku potvrdu za zastupnicu dužnika po zakonu.</w:t>
      </w:r>
      <w:r w:rsidR="000B5A05">
        <w:t xml:space="preserve"> S obzirom na navedeno suprug zakonske zastupnice predlaže odgoditi današnje ročište te po mogućnosti sljedeće zakazati nakon 16. siječnja 2019.</w:t>
      </w:r>
    </w:p>
    <w:p w:rsidRDefault="00C96200" w:rsidP="004F16DA" w:rsidR="00C96200">
      <w:pPr>
        <w:jc w:val="both"/>
      </w:pPr>
    </w:p>
    <w:p w:rsidRDefault="000B5A05" w:rsidP="000B5A05" w:rsidR="000B5A05" w:rsidRPr="00B43922">
      <w:pPr>
        <w:jc w:val="both"/>
      </w:pPr>
      <w:r w:rsidRPr="00B43922">
        <w:t xml:space="preserve">Sud donosi </w:t>
      </w:r>
    </w:p>
    <w:p w:rsidRDefault="000B5A05" w:rsidP="000B5A05" w:rsidR="000B5A05" w:rsidRPr="00B43922">
      <w:pPr>
        <w:jc w:val="both"/>
      </w:pPr>
    </w:p>
    <w:p w:rsidRDefault="000B5A05" w:rsidP="000B5A05" w:rsidR="000B5A05" w:rsidRPr="00B43922">
      <w:pPr>
        <w:jc w:val="center"/>
      </w:pPr>
      <w:r w:rsidRPr="00B43922">
        <w:t xml:space="preserve">r j e š e nj e </w:t>
      </w:r>
    </w:p>
    <w:p w:rsidRDefault="000B5A05" w:rsidP="000B5A05" w:rsidR="000B5A05" w:rsidRPr="004E4D4E">
      <w:pPr>
        <w:jc w:val="center"/>
      </w:pPr>
    </w:p>
    <w:p w:rsidRDefault="000B5A05" w:rsidP="000B5A05" w:rsidR="000B5A05" w:rsidRPr="004E4D4E">
      <w:pPr>
        <w:jc w:val="both"/>
      </w:pPr>
      <w:r w:rsidRPr="004E4D4E">
        <w:t>Današnje ročište se odgađa</w:t>
      </w:r>
      <w:r>
        <w:t xml:space="preserve"> slijedeće se određuje za dan 22. siječnja 2019. u 8,30</w:t>
      </w:r>
      <w:r w:rsidRPr="004E4D4E">
        <w:t xml:space="preserve"> sati, sudnica 14/I</w:t>
      </w:r>
      <w:r>
        <w:t xml:space="preserve"> na koje će se ročište pozvati zastupnica dužnika po zakonu dostavom ovog ročišnog zapisnika</w:t>
      </w:r>
      <w:r w:rsidRPr="004E4D4E">
        <w:t xml:space="preserve">. </w:t>
      </w:r>
    </w:p>
    <w:p w:rsidRDefault="000B5A05" w:rsidP="000B5A05" w:rsidR="000B5A05" w:rsidRPr="004E4D4E">
      <w:pPr>
        <w:jc w:val="both"/>
      </w:pPr>
    </w:p>
    <w:p w:rsidRDefault="000B5A05" w:rsidP="000B5A05" w:rsidR="000B5A05" w:rsidRPr="004E4D4E">
      <w:pPr>
        <w:jc w:val="center"/>
      </w:pPr>
      <w:r>
        <w:t xml:space="preserve">Dovršeno u 9,20 </w:t>
      </w:r>
      <w:r w:rsidRPr="004E4D4E">
        <w:t>sati</w:t>
      </w:r>
    </w:p>
    <w:p w:rsidRDefault="000B5A05" w:rsidP="000B5A05" w:rsidR="000B5A05" w:rsidRPr="004E4D4E">
      <w:pPr>
        <w:jc w:val="both"/>
      </w:pPr>
    </w:p>
    <w:p w:rsidRDefault="000B5A05" w:rsidP="000B5A05" w:rsidR="000B5A05" w:rsidRPr="004E4D4E">
      <w:pPr>
        <w:ind w:firstLine="708" w:left="2832"/>
      </w:pPr>
      <w:r w:rsidRPr="004E4D4E">
        <w:tab/>
      </w:r>
    </w:p>
    <w:p w:rsidRDefault="000B5A05" w:rsidP="000B5A05" w:rsidR="000B5A05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0B5A05" w:rsidP="000B5A05" w:rsidR="000B5A05">
      <w:pPr>
        <w:jc w:val="both"/>
      </w:pPr>
    </w:p>
    <w:p w:rsidRDefault="000B5A05" w:rsidP="000B5A05" w:rsidR="000B5A05" w:rsidRPr="004E4D4E">
      <w:pPr>
        <w:jc w:val="both"/>
      </w:pPr>
    </w:p>
    <w:p w:rsidRDefault="000B5A05" w:rsidP="000B5A05" w:rsidR="000B5A05" w:rsidRPr="004E4D4E">
      <w:pPr>
        <w:ind w:firstLine="708" w:left="2832"/>
      </w:pPr>
      <w:r>
        <w:t xml:space="preserve">  </w:t>
      </w:r>
      <w:r w:rsidRPr="004E4D4E">
        <w:t>Zapisničar</w:t>
      </w:r>
      <w:r w:rsidRPr="004E4D4E">
        <w:tab/>
      </w:r>
      <w:r w:rsidRPr="004E4D4E">
        <w:tab/>
      </w:r>
      <w:r w:rsidRPr="004E4D4E">
        <w:tab/>
        <w:t xml:space="preserve"> </w:t>
      </w:r>
      <w:r w:rsidRPr="004E4D4E">
        <w:tab/>
        <w:t xml:space="preserve">         </w:t>
      </w:r>
    </w:p>
    <w:p w:rsidRDefault="000B5A05" w:rsidP="000B5A05" w:rsidR="000B5A05">
      <w:pPr>
        <w:jc w:val="both"/>
      </w:pPr>
    </w:p>
    <w:p w:rsidRDefault="000B5A05" w:rsidP="000B5A05" w:rsidR="000B5A05" w:rsidRPr="004E4D4E"/>
    <w:p w:rsidRDefault="00C96200" w:rsidP="004F16DA" w:rsidR="00C96200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p w:rsidRDefault="000B5A05" w:rsidP="004F16DA" w:rsidR="000B5A05">
      <w:pPr>
        <w:jc w:val="both"/>
      </w:pPr>
    </w:p>
    <w:sectPr w:rsidSect="002D27FE" w:rsidR="000B5A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30" w:rsidR="00317A3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30" w:rsidR="00317A3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30" w:rsidR="00317A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317A30" w:rsidR="00317A30">
    <w:pPr>
      <w:pStyle w:val="Zaglavlje"/>
      <w:jc w:val="right"/>
    </w:pPr>
    <w:r>
      <w:t>Poslovni broj: 2 St-</w:t>
    </w:r>
    <w:r w:rsidR="00317A30">
      <w:t>370/2017-15</w:t>
    </w:r>
  </w:p>
  <w:p w:rsidRDefault="004F16DA" w:rsidP="004F16DA" w:rsidR="004F16DA">
    <w:pPr>
      <w:pStyle w:val="Zaglavlje"/>
      <w:jc w:val="right"/>
    </w:pP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123B79">
      <w:t>370/2017-15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B5A05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17A30"/>
    <w:rsid w:val="0032512E"/>
    <w:rsid w:val="00325873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96200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5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5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2018.</izvorni_sadrzaj>
    <derivirana_varijabla naziv="DomainObject.StvarniPocetakDatum_1">20. prosinca 2018.</derivirana_varijabla>
  </DomainObject.StvarniPocetakDatum>
  <DomainObject.StvarniZavrsetakDatum>
    <izvorni_sadrzaj>20. prosinca 2018.</izvorni_sadrzaj>
    <derivirana_varijabla naziv="DomainObject.StvarniZavrsetakDatum_1">20. prosinca 2018.</derivirana_varijabla>
  </DomainObject.StvarniZavrsetakDatum>
  <DomainObject.PlaniraniZavrsetakDatum>
    <izvorni_sadrzaj>20. prosinca 2018.</izvorni_sadrzaj>
    <derivirana_varijabla naziv="DomainObject.PlaniraniZavrsetakDatum_1">20. prosinca 2018.</derivirana_varijabla>
  </DomainObject.PlaniraniZavrsetakDatum>
  <DomainObject.PlaniraniPocetakDatum>
    <izvorni_sadrzaj>20. prosinca 2018.</izvorni_sadrzaj>
    <derivirana_varijabla naziv="DomainObject.PlaniraniPocetakDatum_1">20. prosinca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09:24</izvorni_sadrzaj>
    <derivirana_varijabla naziv="DomainObject.PlaniraniZavrsetakVrijeme_1">09:24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2018.</izvorni_sadrzaj>
    <derivirana_varijabla naziv="DomainObject.Zapisnik.DatumKreiranja_1">20.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St-370/2017-11</izvorni_sadrzaj>
    <derivirana_varijabla naziv="DomainObject.Zapisnik.Oznaka_1">St-370/2017-11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NCP-BRODOSERVIS društvo s ograničenom odgovornošću za radove u brodogradnji</izvorni_sadrzaj>
    <derivirana_varijabla naziv="DomainObject.Predmet.ProtustrankaFormated_1">  NCP-BRODOSERVIS društvo s ograničenom odgovornošću za radove u brodogradnji</derivirana_varijabla>
  </DomainObject.Predmet.ProtustrankaFormated>
  <DomainObject.Predmet.ProtustrankaFormatedOIB>
    <izvorni_sadrzaj>  NCP-BRODOSERVIS društvo s ograničenom odgovornošću za radove u brodogradnji, OIB 76842195081</izvorni_sadrzaj>
    <derivirana_varijabla naziv="DomainObject.Predmet.ProtustrankaFormatedOIB_1">  NCP-BRODOSERVIS društvo s ograničenom odgovornošću za radove u brodogradnji, OIB 76842195081</derivirana_varijabla>
  </DomainObject.Predmet.ProtustrankaFormatedOIB>
  <DomainObject.Predmet.ProtustrankaFormatedWithAdress>
    <izvorni_sadrzaj> NCP-BRODOSERVIS društvo s ograničenom odgovornošću za radove u brodogradnji, Velimira Škorpika 6 , 22000 Šibenik</izvorni_sadrzaj>
    <derivirana_varijabla naziv="DomainObject.Predmet.ProtustrankaFormatedWithAdress_1"> NCP-BRODOSERVIS društvo s ograničenom odgovornošću za radove u brodogradnji, Velimira Škorpika 6 , 22000 Šibenik</derivirana_varijabla>
  </DomainObject.Predmet.ProtustrankaFormatedWithAdress>
  <DomainObject.Predmet.ProtustrankaFormatedWithAdressOIB>
    <izvorni_sadrzaj> NCP-BRODOSERVIS društvo s ograničenom odgovornošću za radove u brodogradnji, OIB 76842195081, Velimira Škorpika 6 , 22000 Šibenik</izvorni_sadrzaj>
    <derivirana_varijabla naziv="DomainObject.Predmet.ProtustrankaFormatedWithAdressOIB_1"> NCP-BRODOSERVIS društvo s ograničenom odgovornošću za radove u brodogradnji, OIB 76842195081, Velimira Škorpika 6 , 22000 Šibenik</derivirana_varijabla>
  </DomainObject.Predmet.ProtustrankaFormatedWithAdressOIB>
  <DomainObject.Predmet.ProtustrankaWithAdress>
    <izvorni_sadrzaj>NCP-BRODOSERVIS društvo s ograničenom odgovornošću za radove u brodogradnji Velimira Škorpika 6 , 22000 Šibenik</izvorni_sadrzaj>
    <derivirana_varijabla naziv="DomainObject.Predmet.ProtustrankaWithAdress_1">NCP-BRODOSERVIS društvo s ograničenom odgovornošću za radove u brodogradnji Velimira Škorpika 6 , 22000 Šibenik</derivirana_varijabla>
  </DomainObject.Predmet.ProtustrankaWithAdress>
  <DomainObject.Predmet.ProtustrankaWithAdressOIB>
    <izvorni_sadrzaj>NCP-BRODOSERVIS društvo s ograničenom odgovornošću za radove u brodogradnji, OIB 76842195081, Velimira Škorpika 6 , 22000 Šibenik</izvorni_sadrzaj>
    <derivirana_varijabla naziv="DomainObject.Predmet.ProtustrankaWithAdressOIB_1">NCP-BRODOSERVIS društvo s ograničenom odgovornošću za radove u brodogradnji, OIB 76842195081, Velimira Škorpika 6 , 22000 Šibenik</derivirana_varijabla>
  </DomainObject.Predmet.ProtustrankaWithAdressOIB>
  <DomainObject.Predmet.ProtustrankaNazivFormated>
    <izvorni_sadrzaj>NCP-BRODOSERVIS društvo s ograničenom odgovornošću za radove u brodogradnji</izvorni_sadrzaj>
    <derivirana_varijabla naziv="DomainObject.Predmet.ProtustrankaNazivFormated_1">NCP-BRODOSERVIS društvo s ograničenom odgovornošću za radove u brodogradnji</derivirana_varijabla>
  </DomainObject.Predmet.ProtustrankaNazivFormated>
  <DomainObject.Predmet.ProtustrankaNazivFormatedOIB>
    <izvorni_sadrzaj>NCP-BRODOSERVIS društvo s ograničenom odgovornošću za radove u brodogradnji, OIB 76842195081</izvorni_sadrzaj>
    <derivirana_varijabla naziv="DomainObject.Predmet.ProtustrankaNazivFormatedOIB_1">NCP-BRODOSERVIS društvo s ograničenom odgovornošću za radove u brodogradnji, OIB 76842195081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Goran Prgin; Ivana Prgin Horvat</izvorni_sadrzaj>
    <derivirana_varijabla naziv="DomainObject.Predmet.StrankaFormated_1">  FINA - Podružnica Šibenik; Goran Prgin; Ivana Prgin Horvat</derivirana_varijabla>
  </DomainObject.Predmet.StrankaFormated>
  <DomainObject.Predmet.StrankaFormatedOIB>
    <izvorni_sadrzaj>  FINA - Podružnica Šibenik, OIB 85821130368; Goran Prgin, OIB 06692714941; Ivana Prgin Horvat, OIB 01415090421</izvorni_sadrzaj>
    <derivirana_varijabla naziv="DomainObject.Predmet.StrankaFormatedOIB_1">  FINA - Podružnica Šibenik, OIB 85821130368; Goran Prgin, OIB 06692714941; Ivana Prgin Horvat, OIB 01415090421</derivirana_varijabla>
  </DomainObject.Predmet.StrankaFormatedOIB>
  <DomainObject.Predmet.StrankaFormatedWithAdress>
    <izvorni_sadrzaj> FINA - Podružnica Šibenik, Perivoj L. Marune 1, 22000 Šibenik; Goran Prgin, Obala Palih Boraca 114, 22000 Šibenik; Ivana Prgin Horvat, ULICA ŠIBENSKIH VATROGASACA 9 (ranije: ŠIBENIK, ULICA ŠIBENSKIH VATROGASACA, 9), 22000 Šibenik</izvorni_sadrzaj>
    <derivirana_varijabla naziv="DomainObject.Predmet.StrankaFormatedWithAdress_1"> FINA - Podružnica Šibenik, Perivoj L. Marune 1, 22000 Šibenik; Goran Prgin, Obala Palih Boraca 114, 22000 Šibenik; Ivana Prgin Horvat, ULICA ŠIBENSKIH VATROGASACA 9 (ranije: ŠIBENIK, ULICA ŠIBENSKIH VATROGASACA, 9), 22000 Šibenik</derivirana_varijabla>
  </DomainObject.Predmet.StrankaFormatedWithAdress>
  <DomainObject.Predmet.StrankaFormatedWithAdressOIB>
    <izvorni_sadrzaj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izvorni_sadrzaj>
    <derivirana_varijabla naziv="DomainObject.Predmet.StrankaFormatedWithAdressOIB_1"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derivirana_varijabla>
  </DomainObject.Predmet.StrankaFormatedWithAdressOIB>
  <DomainObject.Predmet.StrankaWithAdress>
    <izvorni_sadrzaj>FINA - Podružnica Šibenik Perivoj L. Marune 1,22000 Šibenik,Goran Prgin Obala Palih Boraca 114,22000 Šibenik,Ivana Prgin Horvat ULICA ŠIBENSKIH VATROGASACA 9 (ranije: ŠIBENIK, ULICA ŠIBENSKIH VATROGASACA, 9),22000 Šibenik</izvorni_sadrzaj>
    <derivirana_varijabla naziv="DomainObject.Predmet.StrankaWithAdress_1">FINA - Podružnica Šibenik Perivoj L. Marune 1,22000 Šibenik,Goran Prgin Obala Palih Boraca 114,22000 Šibenik,Ivana Prgin Horvat ULICA ŠIBENSKIH VATROGASACA 9 (ranije: ŠIBENIK, ULICA ŠIBENSKIH VATROGASACA, 9),22000 Šibenik</derivirana_varijabla>
  </DomainObject.Predmet.StrankaWithAdress>
  <DomainObject.Predmet.StrankaWithAdressOIB>
    <izvorni_sadrzaj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izvorni_sadrzaj>
    <derivirana_varijabla naziv="DomainObject.Predmet.StrankaWithAdressOIB_1"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derivirana_varijabla>
  </DomainObject.Predmet.StrankaWithAdressOIB>
  <DomainObject.Predmet.StrankaNazivFormated>
    <izvorni_sadrzaj>FINA - Podružnica Šibenik,Goran Prgin,Ivana Prgin Horvat</izvorni_sadrzaj>
    <derivirana_varijabla naziv="DomainObject.Predmet.StrankaNazivFormated_1">FINA - Podružnica Šibenik,Goran Prgin,Ivana Prgin Horvat</derivirana_varijabla>
  </DomainObject.Predmet.StrankaNazivFormated>
  <DomainObject.Predmet.StrankaNazivFormatedOIB>
    <izvorni_sadrzaj>FINA - Podružnica Šibenik, OIB 85821130368,Goran Prgin, OIB 06692714941,Ivana Prgin Horvat, OIB 01415090421</izvorni_sadrzaj>
    <derivirana_varijabla naziv="DomainObject.Predmet.StrankaNazivFormatedOIB_1">FINA - Podružnica Šibenik, OIB 85821130368,Goran Prgin, OIB 06692714941,Ivana Prgin Horvat, OIB 01415090421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Goran Prgin</item>
      <item>Ivana Prgin Horvat</item>
    </izvorni_sadrzaj>
    <derivirana_varijabla naziv="DomainObject.Predmet.StrankaListFormated_1">
      <item>FINA - Podružnica Šibenik</item>
      <item>Goran Prgin</item>
      <item>Ivana Prgin Horvat</item>
    </derivirana_varijabla>
  </DomainObject.Predmet.StrankaListFormated>
  <DomainObject.Predmet.StrankaList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FormatedOIB_1">
      <item>FINA - Podružnica Šibenik, OIB 85821130368</item>
      <item>Goran Prgin, OIB 06692714941</item>
      <item>Ivana Prgin Horvat, OIB 01415090421</item>
    </derivirana_varijabla>
  </DomainObject.Predmet.StrankaListFormatedOIB>
  <DomainObject.Predmet.StrankaListFormatedWithAdress>
    <izvorni_sadrzaj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izvorni_sadrzaj>
    <derivirana_varijabla naziv="DomainObject.Predmet.StrankaListFormatedWithAdress_1"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izvorni_sadrzaj>
    <derivirana_varijabla naziv="DomainObject.Predmet.StrankaListFormatedWithAdressOIB_1"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derivirana_varijabla>
  </DomainObject.Predmet.StrankaListFormatedWithAdressOIB>
  <DomainObject.Predmet.StrankaListNazivFormated>
    <izvorni_sadrzaj>
      <item>FINA - Podružnica Šibenik</item>
      <item>Goran Prgin</item>
      <item>Ivana Prgin Horvat</item>
    </izvorni_sadrzaj>
    <derivirana_varijabla naziv="DomainObject.Predmet.StrankaListNazivFormated_1">
      <item>FINA - Podružnica Šibenik</item>
      <item>Goran Prgin</item>
      <item>Ivana Prgin Horvat</item>
    </derivirana_varijabla>
  </DomainObject.Predmet.StrankaListNazivFormated>
  <DomainObject.Predmet.StrankaListNaziv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NazivFormatedOIB_1">
      <item>FINA - Podružnica Šibenik, OIB 85821130368</item>
      <item>Goran Prgin, OIB 06692714941</item>
      <item>Ivana Prgin Horvat, OIB 01415090421</item>
    </derivirana_varijabla>
  </DomainObject.Predmet.StrankaListNazivFormatedOIB>
  <DomainObject.Predmet.ProtuStrankaListFormated>
    <izvorni_sadrzaj>
      <item>NCP-BRODOSERVIS društvo s ograničenom odgovornošću za radove u brodogradnji</item>
    </izvorni_sadrzaj>
    <derivirana_varijabla naziv="DomainObject.Predmet.ProtuStrankaListFormated_1">
      <item>NCP-BRODOSERVIS društvo s ograničenom odgovornošću za radove u brodogradnji</item>
    </derivirana_varijabla>
  </DomainObject.Predmet.ProtuStrankaListFormated>
  <DomainObject.Predmet.ProtuStrankaListFormatedOIB>
    <izvorni_sadrzaj>
      <item>NCP-BRODOSERVIS društvo s ograničenom odgovornošću za radove u brodogradnji, OIB 76842195081</item>
    </izvorni_sadrzaj>
    <derivirana_varijabla naziv="DomainObject.Predmet.ProtuStrankaListFormatedOIB_1">
      <item>NCP-BRODOSERVIS društvo s ograničenom odgovornošću za radove u brodogradnji, OIB 76842195081</item>
    </derivirana_varijabla>
  </DomainObject.Predmet.ProtuStrankaListFormatedOIB>
  <DomainObject.Predmet.ProtuStrankaListFormatedWithAdress>
    <izvorni_sadrzaj>
      <item>NCP-BRODOSERVIS društvo s ograničenom odgovornošću za radove u brodogradnji, Velimira Škorpika 6 , 22000 Šibenik</item>
    </izvorni_sadrzaj>
    <derivirana_varijabla naziv="DomainObject.Predmet.ProtuStrankaListFormatedWithAdress_1">
      <item>NCP-BRODOSERVIS društvo s ograničenom odgovornošću za radove u brodogradnji, Velimira Škorpika 6 , 22000 Šibenik</item>
    </derivirana_varijabla>
  </DomainObject.Predmet.ProtuStrankaListFormatedWithAdress>
  <DomainObject.Predmet.ProtuStrankaListFormatedWithAdressOIB>
    <izvorni_sadrzaj>
      <item>NCP-BRODOSERVIS društvo s ograničenom odgovornošću za radove u brodogradnji, OIB 76842195081, Velimira Škorpika 6 , 22000 Šibenik</item>
    </izvorni_sadrzaj>
    <derivirana_varijabla naziv="DomainObject.Predmet.ProtuStrankaListFormatedWithAdressOIB_1">
      <item>NCP-BRODOSERVIS društvo s ograničenom odgovornošću za radove u brodogradnji, OIB 76842195081, Velimira Škorpika 6 , 22000 Šibenik</item>
    </derivirana_varijabla>
  </DomainObject.Predmet.ProtuStrankaListFormatedWithAdressOIB>
  <DomainObject.Predmet.ProtuStrankaListNazivFormated>
    <izvorni_sadrzaj>
      <item>NCP-BRODOSERVIS društvo s ograničenom odgovornošću za radove u brodogradnji</item>
    </izvorni_sadrzaj>
    <derivirana_varijabla naziv="DomainObject.Predmet.ProtuStrankaListNazivFormated_1">
      <item>NCP-BRODOSERVIS društvo s ograničenom odgovornošću za radove u brodogradnji</item>
    </derivirana_varijabla>
  </DomainObject.Predmet.ProtuStrankaListNazivFormated>
  <DomainObject.Predmet.ProtuStrankaListNazivFormatedOIB>
    <izvorni_sadrzaj>
      <item>NCP-BRODOSERVIS društvo s ograničenom odgovornošću za radove u brodogradnji, OIB 76842195081</item>
    </izvorni_sadrzaj>
    <derivirana_varijabla naziv="DomainObject.Predmet.ProtuStrankaListNazivFormatedOIB_1">
      <item>NCP-BRODOSERVIS društvo s ograničenom odgovornošću za radove u brodogradnji, OIB 76842195081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St-370/2017-11</izvorni_sadrzaj>
    <derivirana_varijabla naziv="DomainObject.PoslovniBrojDokumenta_1">St-370/2017-11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NCP-BRODOSERVIS društvo s ograničenom odgovornošću za radove u brodogradnji</izvorni_sadrzaj>
    <derivirana_varijabla naziv="DomainObject.Predmet.ProtustrankaIDrugi_1">NCP-BRODOSERVIS društvo s ograničenom odgovornošću za radove u brodogradnji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NCP-BRODOSERVIS društvo s ograničenom odgovornošću za radove u brodogradnji, OIB 76842195081, Velimira Škorpika 6 , 22000 Šibenik</izvorni_sadrzaj>
    <derivirana_varijabla naziv="DomainObject.Predmet.ProtustrankaIDrugiAdressOIB_1">NCP-BRODOSERVIS društvo s ograničenom odgovornošću za radove u brodogradnji, OIB 76842195081,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NCP-BRODOSERVIS društvo s ograničenom odgovornošću za radove u brodogradnji</item>
      <item>Goran Prgin</item>
      <item>Ivana Prgin Horvat</item>
    </izvorni_sadrzaj>
    <derivirana_varijabla naziv="DomainObject.Predmet.SudioniciListNaziv_1">
      <item>FINA - Podružnica Šibenik</item>
      <item>NCP-BRODOSERVIS društvo s ograničenom odgovornošću za radove u brodogradnji</item>
      <item>Goran Prgin</item>
      <item>Ivana Prgin Horvat</item>
    </derivirana_varijabla>
  </DomainObject.Predmet.SudioniciListNaziv>
  <DomainObject.Predmet.SudioniciListAdressOIB>
    <izvorni_sadrzaj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izvorni_sadrzaj>
    <derivirana_varijabla naziv="DomainObject.Predmet.SudioniciListAdressOIB_1"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76842195081</item>
      <item>, OIB 06692714941</item>
      <item>, OIB 01415090421</item>
    </izvorni_sadrzaj>
    <derivirana_varijabla naziv="DomainObject.Predmet.SudioniciListNazivOIB_1">
      <item>, OIB 85821130368</item>
      <item>, OIB 76842195081</item>
      <item>, OIB 06692714941</item>
      <item>, OIB 01415090421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1E06F-CCE7-407A-8528-38FD8C8D3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1028</properties:Characters>
  <properties:Lines>50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2018-12-19T14:09:00Z</dcterms:created>
  <dc:creator>Ardena Bajlo</dc:creator>
  <cp:lastModifiedBy>Martina Kalmeta</cp:lastModifiedBy>
  <cp:lastPrinted>2018-12-04T09:49:00Z</cp:lastPrinted>
  <dcterms:modified xmlns:xsi="http://www.w3.org/2001/XMLSchema-instance" xsi:type="dcterms:W3CDTF">2018-12-20T09:03:00Z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St-370/2017-11 / Zapisnik - Ročište radi izjašnjenja o prijedlogu za otvaranje steč.post (St-370-17 NCP - BRODOSERVIS  d.o.o. 20.12.2018.docx)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