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5e30543" w14:textId="5e30543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EB4A0A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8369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783698">
        <w:rPr>
          <w:rFonts w:ascii="Times New Roman" w:hAnsi="Times New Roman"/>
          <w:sz w:val="24"/>
          <w:szCs w:val="24"/>
        </w:rPr>
        <w:t>SSKa</w:t>
      </w:r>
      <w:proofErr w:type="spellEnd"/>
      <w:r w:rsidR="00783698">
        <w:rPr>
          <w:rFonts w:ascii="Times New Roman" w:hAnsi="Times New Roman"/>
          <w:sz w:val="24"/>
          <w:szCs w:val="24"/>
        </w:rPr>
        <w:t xml:space="preserve"> St-1009</w:t>
      </w:r>
      <w:r w:rsidR="00EB4A0A">
        <w:rPr>
          <w:rFonts w:ascii="Times New Roman" w:hAnsi="Times New Roman"/>
          <w:sz w:val="24"/>
          <w:szCs w:val="24"/>
        </w:rPr>
        <w:t>/2019</w:t>
      </w:r>
      <w:r w:rsidR="00783698">
        <w:rPr>
          <w:rFonts w:ascii="Times New Roman" w:hAnsi="Times New Roman"/>
          <w:sz w:val="24"/>
          <w:szCs w:val="24"/>
        </w:rPr>
        <w:tab/>
      </w:r>
      <w:r w:rsidR="00783698">
        <w:rPr>
          <w:rFonts w:ascii="Times New Roman" w:hAnsi="Times New Roman"/>
          <w:sz w:val="24"/>
          <w:szCs w:val="24"/>
        </w:rPr>
        <w:tab/>
      </w:r>
      <w:r w:rsidR="00783698">
        <w:rPr>
          <w:rFonts w:ascii="Times New Roman" w:hAnsi="Times New Roman"/>
          <w:sz w:val="24"/>
          <w:szCs w:val="24"/>
        </w:rPr>
        <w:tab/>
      </w:r>
      <w:r w:rsidR="00783698">
        <w:rPr>
          <w:rFonts w:ascii="Times New Roman" w:hAnsi="Times New Roman"/>
          <w:sz w:val="24"/>
          <w:szCs w:val="24"/>
        </w:rPr>
        <w:tab/>
      </w:r>
      <w:r w:rsidR="00783698"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783698" w:rsidRDefault="0078369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St-1009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783698" w:rsidR="00783698" w:rsidP="00783698" w:rsidRDefault="0078369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83698">
        <w:rPr>
          <w:rFonts w:ascii="Times New Roman" w:hAnsi="Times New Roman"/>
          <w:sz w:val="24"/>
          <w:szCs w:val="24"/>
        </w:rPr>
        <w:t>VALENTINA ČIBARIĆ jednostavno društvo s ograničenom odgovornošću za usluge;</w:t>
      </w:r>
    </w:p>
    <w:p w:rsidR="007D35D0" w:rsidP="00783698" w:rsidRDefault="0078369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Janjevci 2, OIB: 58232132847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3698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36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369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3698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369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369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6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369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36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36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St-1009/2019</izvorni_sadrzaj>
    <derivirana_varijabla naziv="DomainObject.Predmet.OznakaBroj_1">St-1009/2019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VALENTINA ČIBARIĆ jednostavno društvo s ograničenom odgovornošću za usluge zastupanog po punomoćniku Valentina Čibarić</izvorni_sadrzaj>
    <derivirana_varijabla naziv="DomainObject.Predmet.ProtustrankaFormated_1">  VALENTINA ČIBARIĆ jednostavno društvo s ograničenom odgovornošću za usluge zastupanog po punomoćniku Valentina Čibarić</derivirana_varijabla>
  </DomainObject.Predmet.ProtustrankaFormated>
  <DomainObject.Predmet.ProtustrankaFormatedOIB>
    <izvorni_sadrzaj>  VALENTINA ČIBARIĆ jednostavno društvo s ograničenom odgovornošću za usluge, OIB 58232132847 zastupanog po punomoćniku Valentina Čibarić</izvorni_sadrzaj>
    <derivirana_varijabla naziv="DomainObject.Predmet.ProtustrankaFormatedOIB_1">  VALENTINA ČIBARIĆ jednostavno društvo s ograničenom odgovornošću za usluge, OIB 58232132847 zastupanog po punomoćniku Valentina Čibarić</derivirana_varijabla>
  </DomainObject.Predmet.ProtustrankaFormatedOIB>
  <DomainObject.Predmet.ProtustrankaFormatedWithAdress>
    <izvorni_sadrzaj> VALENTINA ČIBARIĆ jednostavno društvo s ograničenom odgovornošću za usluge, Janjevci 2, 10000 Zagreb zastupanog po punomoćniku Valentina Čibarić</izvorni_sadrzaj>
    <derivirana_varijabla naziv="DomainObject.Predmet.ProtustrankaFormatedWithAdress_1"> VALENTINA ČIBARIĆ jednostavno društvo s ograničenom odgovornošću za usluge, Janjevci 2, 10000 Zagreb zastupanog po punomoćniku Valentina Čibarić</derivirana_varijabla>
  </DomainObject.Predmet.ProtustrankaFormatedWithAdress>
  <DomainObject.Predmet.ProtustrankaFormatedWithAdressOIB>
    <izvorni_sadrzaj> VALENTINA ČIBARIĆ jednostavno društvo s ograničenom odgovornošću za usluge, OIB 58232132847, Janjevci 2, 10000 Zagreb zastupanog po punomoćniku Valentina Čibarić</izvorni_sadrzaj>
    <derivirana_varijabla naziv="DomainObject.Predmet.ProtustrankaFormatedWithAdressOIB_1"> VALENTINA ČIBARIĆ jednostavno društvo s ograničenom odgovornošću za usluge, OIB 58232132847, Janjevci 2, 10000 Zagreb zastupanog po punomoćniku Valentina Čibarić</derivirana_varijabla>
  </DomainObject.Predmet.ProtustrankaFormatedWithAdressOIB>
  <DomainObject.Predmet.ProtustrankaWithAdress>
    <izvorni_sadrzaj>VALENTINA ČIBARIĆ jednostavno društvo s ograničenom odgovornošću za usluge Janjevci 2, 10000 Zagreb</izvorni_sadrzaj>
    <derivirana_varijabla naziv="DomainObject.Predmet.ProtustrankaWithAdress_1">VALENTINA ČIBARIĆ jednostavno društvo s ograničenom odgovornošću za usluge Janjevci 2, 10000 Zagreb</derivirana_varijabla>
  </DomainObject.Predmet.ProtustrankaWithAdress>
  <DomainObject.Predmet.ProtustrankaWithAdressOIB>
    <izvorni_sadrzaj>VALENTINA ČIBARIĆ jednostavno društvo s ograničenom odgovornošću za usluge, OIB 58232132847, Janjevci 2, 10000 Zagreb</izvorni_sadrzaj>
    <derivirana_varijabla naziv="DomainObject.Predmet.ProtustrankaWithAdressOIB_1">VALENTINA ČIBARIĆ jednostavno društvo s ograničenom odgovornošću za usluge, OIB 58232132847, Janjevci 2, 10000 Zagreb</derivirana_varijabla>
  </DomainObject.Predmet.ProtustrankaWithAdressOIB>
  <DomainObject.Predmet.ProtustrankaNazivFormated>
    <izvorni_sadrzaj>VALENTINA ČIBARIĆ jednostavno društvo s ograničenom odgovornošću za usluge</izvorni_sadrzaj>
    <derivirana_varijabla naziv="DomainObject.Predmet.ProtustrankaNazivFormated_1">VALENTINA ČIBARIĆ jednostavno društvo s ograničenom odgovornošću za usluge</derivirana_varijabla>
  </DomainObject.Predmet.ProtustrankaNazivFormated>
  <DomainObject.Predmet.ProtustrankaNazivFormatedOIB>
    <izvorni_sadrzaj>VALENTINA ČIBARIĆ jednostavno društvo s ograničenom odgovornošću za usluge, OIB 58232132847</izvorni_sadrzaj>
    <derivirana_varijabla naziv="DomainObject.Predmet.ProtustrankaNazivFormatedOIB_1">VALENTINA ČIBARIĆ jednostavno društvo s ograničenom odgovornošću za usluge, OIB 58232132847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VALENTINA ČIBARIĆ jednostavno društvo s ograničenom odgovornošću za usluge zastupanog po punomoćniku Valentina Čibarić</item>
    </izvorni_sadrzaj>
    <derivirana_varijabla naziv="DomainObject.Predmet.ProtuStrankaListFormated_1">
      <item>VALENTINA ČIBARIĆ jednostavno društvo s ograničenom odgovornošću za usluge zastupanog po punomoćniku Valentina Čibarić</item>
    </derivirana_varijabla>
  </DomainObject.Predmet.ProtuStrankaListFormated>
  <DomainObject.Predmet.ProtuStrankaListFormatedOIB>
    <izvorni_sadrzaj>
      <item>VALENTINA ČIBARIĆ jednostavno društvo s ograničenom odgovornošću za usluge, OIB 58232132847 zastupanog po punomoćniku Valentina Čibarić</item>
    </izvorni_sadrzaj>
    <derivirana_varijabla naziv="DomainObject.Predmet.ProtuStrankaListFormatedOIB_1">
      <item>VALENTINA ČIBARIĆ jednostavno društvo s ograničenom odgovornošću za usluge, OIB 58232132847 zastupanog po punomoćniku Valentina Čibarić</item>
    </derivirana_varijabla>
  </DomainObject.Predmet.ProtuStrankaListFormatedOIB>
  <DomainObject.Predmet.ProtuStrankaListFormatedWithAdress>
    <izvorni_sadrzaj>
      <item>VALENTINA ČIBARIĆ jednostavno društvo s ograničenom odgovornošću za usluge, Janjevci 2, 10000 Zagreb zastupanog po punomoćniku Valentina Čibarić</item>
    </izvorni_sadrzaj>
    <derivirana_varijabla naziv="DomainObject.Predmet.ProtuStrankaListFormatedWithAdress_1">
      <item>VALENTINA ČIBARIĆ jednostavno društvo s ograničenom odgovornošću za usluge, Janjevci 2, 10000 Zagreb zastupanog po punomoćniku Valentina Čibarić</item>
    </derivirana_varijabla>
  </DomainObject.Predmet.ProtuStrankaListFormatedWithAdress>
  <DomainObject.Predmet.ProtuStrankaListFormatedWithAdressOIB>
    <izvorni_sadrzaj>
      <item>VALENTINA ČIBARIĆ jednostavno društvo s ograničenom odgovornošću za usluge, OIB 58232132847, Janjevci 2, 10000 Zagreb zastupanog po punomoćniku Valentina Čibarić</item>
    </izvorni_sadrzaj>
    <derivirana_varijabla naziv="DomainObject.Predmet.ProtuStrankaListFormatedWithAdressOIB_1">
      <item>VALENTINA ČIBARIĆ jednostavno društvo s ograničenom odgovornošću za usluge, OIB 58232132847, Janjevci 2, 10000 Zagreb zastupanog po punomoćniku Valentina Čibarić</item>
    </derivirana_varijabla>
  </DomainObject.Predmet.ProtuStrankaListFormatedWithAdressOIB>
  <DomainObject.Predmet.ProtuStrankaListNazivFormated>
    <izvorni_sadrzaj>
      <item>VALENTINA ČIBARIĆ jednostavno društvo s ograničenom odgovornošću za usluge</item>
    </izvorni_sadrzaj>
    <derivirana_varijabla naziv="DomainObject.Predmet.ProtuStrankaListNazivFormated_1">
      <item>VALENTINA ČIBARIĆ jednostavno društvo s ograničenom odgovornošću za usluge</item>
    </derivirana_varijabla>
  </DomainObject.Predmet.ProtuStrankaListNazivFormated>
  <DomainObject.Predmet.ProtuStrankaListNazivFormatedOIB>
    <izvorni_sadrzaj>
      <item>VALENTINA ČIBARIĆ jednostavno društvo s ograničenom odgovornošću za usluge, OIB 58232132847</item>
    </izvorni_sadrzaj>
    <derivirana_varijabla naziv="DomainObject.Predmet.ProtuStrankaListNazivFormatedOIB_1">
      <item>VALENTINA ČIBARIĆ jednostavno društvo s ograničenom odgovornošću za usluge, OIB 58232132847</item>
    </derivirana_varijabla>
  </DomainObject.Predmet.ProtuStrankaListNazivFormatedOIB>
  <DomainObject.Predmet.OstaliListFormated>
    <izvorni_sadrzaj>
      <item>Valentina Čibarić punomoćnica sudionika u postupku VALENTINA ČIBARIĆ jednostavno društvo s ograničenom odgovornošću za usluge</item>
    </izvorni_sadrzaj>
    <derivirana_varijabla naziv="DomainObject.Predmet.OstaliListFormated_1">
      <item>Valentina Čibarić punomoćnica sudionika u postupku VALENTINA ČIBARIĆ jednostavno društvo s ograničenom odgovornošću za usluge</item>
    </derivirana_varijabla>
  </DomainObject.Predmet.OstaliListFormated>
  <DomainObject.Predmet.OstaliListFormatedOIB>
    <izvorni_sadrzaj>
      <item>Valentina Čibarić, OIB 73226554546 punomoćnica sudionika u postupku VALENTINA ČIBARIĆ jednostavno društvo s ograničenom odgovornošću za usluge</item>
    </izvorni_sadrzaj>
    <derivirana_varijabla naziv="DomainObject.Predmet.OstaliListFormatedOIB_1">
      <item>Valentina Čibarić, OIB 73226554546 punomoćnica sudionika u postupku VALENTINA ČIBARIĆ jednostavno društvo s ograničenom odgovornošću za usluge</item>
    </derivirana_varijabla>
  </DomainObject.Predmet.OstaliListFormatedOIB>
  <DomainObject.Predmet.OstaliListFormatedWithAdress>
    <izvorni_sadrzaj>
      <item>Valentina Čibarić, Janjevci 2, 10000 Zagreb punomoćnica sudionika u postupku VALENTINA ČIBARIĆ jednostavno društvo s ograničenom odgovornošću za usluge</item>
    </izvorni_sadrzaj>
    <derivirana_varijabla naziv="DomainObject.Predmet.OstaliListFormatedWithAdress_1">
      <item>Valentina Čibarić, Janjevci 2, 10000 Zagreb punomoćnica sudionika u postupku VALENTINA ČIBARIĆ jednostavno društvo s ograničenom odgovornošću za usluge</item>
    </derivirana_varijabla>
  </DomainObject.Predmet.OstaliListFormatedWithAdress>
  <DomainObject.Predmet.OstaliListFormatedWithAdressOIB>
    <izvorni_sadrzaj>
      <item>Valentina Čibarić, OIB 73226554546, Janjevci 2, 10000 Zagreb punomoćnica sudionika u postupku VALENTINA ČIBARIĆ jednostavno društvo s ograničenom odgovornošću za usluge</item>
    </izvorni_sadrzaj>
    <derivirana_varijabla naziv="DomainObject.Predmet.OstaliListFormatedWithAdressOIB_1">
      <item>Valentina Čibarić, OIB 73226554546, Janjevci 2, 10000 Zagreb punomoćnica sudionika u postupku VALENTINA ČIBARIĆ jednostavno društvo s ograničenom odgovornošću za usluge</item>
    </derivirana_varijabla>
  </DomainObject.Predmet.OstaliListFormatedWithAdressOIB>
  <DomainObject.Predmet.OstaliListNazivFormated>
    <izvorni_sadrzaj>
      <item>Valentina Čibarić</item>
    </izvorni_sadrzaj>
    <derivirana_varijabla naziv="DomainObject.Predmet.OstaliListNazivFormated_1">
      <item>Valentina Čibarić</item>
    </derivirana_varijabla>
  </DomainObject.Predmet.OstaliListNazivFormated>
  <DomainObject.Predmet.OstaliListNazivFormatedOIB>
    <izvorni_sadrzaj>
      <item>Valentina Čibarić, OIB 73226554546</item>
    </izvorni_sadrzaj>
    <derivirana_varijabla naziv="DomainObject.Predmet.OstaliListNazivFormatedOIB_1">
      <item>Valentina Čibarić, OIB 73226554546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VALENTINA ČIBARIĆ jednostavno društvo s ograničenom odgovornošću za usluge</izvorni_sadrzaj>
    <derivirana_varijabla naziv="DomainObject.Predmet.ProtustrankaIDrugi_1">VALENTINA ČIBARIĆ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VALENTINA ČIBARIĆ jednostavno društvo s ograničenom odgovornošću za usluge, OIB 58232132847, Janjevci 2, 10000 Zagreb</izvorni_sadrzaj>
    <derivirana_varijabla naziv="DomainObject.Predmet.ProtustrankaIDrugiAdressOIB_1">VALENTINA ČIBARIĆ jednostavno društvo s ograničenom odgovornošću za usluge, OIB 58232132847, Janjevci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ČIBARIĆ jednostavno društvo s ograničenom odgovornošću za usluge</item>
      <item>FINANCIJSKA AGENCIJA, RC Zagreb</item>
      <item>Valentina Čibarić</item>
    </izvorni_sadrzaj>
    <derivirana_varijabla naziv="DomainObject.Predmet.SudioniciListNaziv_1">
      <item>VALENTINA ČIBARIĆ jednostavno društvo s ograničenom odgovornošću za usluge</item>
      <item>FINANCIJSKA AGENCIJA, RC Zagreb</item>
      <item>Valentina Čibarić</item>
    </derivirana_varijabla>
  </DomainObject.Predmet.SudioniciListNaziv>
  <DomainObject.Predmet.SudioniciListAdressOIB>
    <izvorni_sadrzaj>
      <item>VALENTINA ČIBARIĆ jednostavno društvo s ograničenom odgovornošću za usluge, OIB 58232132847, Janjevci 2,10000 Zagreb</item>
      <item>FINANCIJSKA AGENCIJA, RC Zagreb, OIB 85821130368, Trg svibanjskih žrtava 1995. 1,10000 Zagreb</item>
      <item>Valentina Čibarić, OIB 73226554546, Janjevci 2,10000 Zagreb</item>
    </izvorni_sadrzaj>
    <derivirana_varijabla naziv="DomainObject.Predmet.SudioniciListAdressOIB_1">
      <item>VALENTINA ČIBARIĆ jednostavno društvo s ograničenom odgovornošću za usluge, OIB 58232132847, Janjevci 2,10000 Zagreb</item>
      <item>FINANCIJSKA AGENCIJA, RC Zagreb, OIB 85821130368, Trg svibanjskih žrtava 1995. 1,10000 Zagreb</item>
      <item>Valentina Čibarić, OIB 73226554546, Janjevci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58232132847</item>
      <item>, OIB 85821130368</item>
      <item>, OIB 73226554546</item>
    </izvorni_sadrzaj>
    <derivirana_varijabla naziv="DomainObject.Predmet.SudioniciListNazivOIB_1">
      <item>, OIB 58232132847</item>
      <item>, OIB 85821130368</item>
      <item>, OIB 73226554546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8B659-BAAD-4072-B6AF-329AB8E162C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874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2019-09-03T07:11:00Z</cp:lastPrinted>
  <dcterms:modified xmlns:xsi="http://www.w3.org/2001/XMLSchema-instance" xsi:type="dcterms:W3CDTF">2019-09-03T07:11:00Z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