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c415" w14:paraId="09dc415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3B43D8">
        <w:rPr>
          <w:bCs/>
        </w:rPr>
        <w:t>196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3B43D8">
        <w:t>GRICKO j.d.o.o. za ugostiteljstvo i trgovinu, Šopot, Šopot 126, OIB: 99289433108</w:t>
      </w:r>
      <w:r w:rsidR="00C947ED">
        <w:t xml:space="preserve">, povodom zahtjeva Financijske agencije, Regionalnog centra Split, Podružnice Zadar, Ivana Danila 4, OIB: 85821130368 od </w:t>
      </w:r>
      <w:r w:rsidR="003B43D8">
        <w:t>6</w:t>
      </w:r>
      <w:r w:rsidR="002A4229">
        <w:t xml:space="preserve">. </w:t>
      </w:r>
      <w:r w:rsidR="003B43D8">
        <w:t>lipnja</w:t>
      </w:r>
      <w:r w:rsidR="00757DF3">
        <w:t xml:space="preserve"> 2018</w:t>
      </w:r>
      <w:r w:rsidR="00C947ED">
        <w:t xml:space="preserve">., </w:t>
      </w:r>
      <w:r w:rsidR="003B43D8">
        <w:t>19</w:t>
      </w:r>
      <w:r w:rsidR="00572FB9">
        <w:t xml:space="preserve">. </w:t>
      </w:r>
      <w:r w:rsidR="007F4A0A">
        <w:t>lipnja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3B43D8">
        <w:t>GRICKO j.d.o.o. za ugostiteljstvo i trgovinu, Šopot, Šopot 126, OIB: 99289433108</w:t>
      </w:r>
      <w:r>
        <w:t xml:space="preserve">, na temelju neizvršenih osnova za plaćanje iznosi </w:t>
      </w:r>
      <w:r w:rsidR="003B43D8">
        <w:t>6.687,44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3B43D8">
        <w:t>Mario Rogić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3B43D8">
        <w:t>19</w:t>
      </w:r>
      <w:r w:rsidR="00572FB9">
        <w:t xml:space="preserve">. </w:t>
      </w:r>
      <w:r w:rsidR="007F4A0A">
        <w:t>lipnja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F4A0A" w:rsidP="00C947ED" w:rsidR="007F4A0A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3B43D8" w:rsidR="003B43D8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3B43D8">
      <w:rPr>
        <w:bCs/>
      </w:rPr>
      <w:t>Poslovni broj: 6 St-196/2018-5</w:t>
    </w: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3306D2"/>
    <w:rsid w:val="003619F6"/>
    <w:rsid w:val="003B43D8"/>
    <w:rsid w:val="003B6340"/>
    <w:rsid w:val="003E538F"/>
    <w:rsid w:val="00402768"/>
    <w:rsid w:val="00427A5D"/>
    <w:rsid w:val="004766F8"/>
    <w:rsid w:val="0047690B"/>
    <w:rsid w:val="0048096C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B3E63"/>
    <w:rsid w:val="008C339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3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C3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 i trgovinu</izvorni_sadrzaj>
    <derivirana_varijabla naziv="DomainObject.Predmet.ProtustrankaFormated_1">  GRICKO j.d.o.o. za ugostiteljstvo i trgovinu</derivirana_varijabla>
  </DomainObject.Predmet.ProtustrankaFormated>
  <DomainObject.Predmet.ProtustrankaFormatedOIB>
    <izvorni_sadrzaj>  GRICKO j.d.o.o. za ugostiteljstvo i trgovinu, OIB 99289433108</izvorni_sadrzaj>
    <derivirana_varijabla naziv="DomainObject.Predmet.ProtustrankaFormatedOIB_1">  GRICKO j.d.o.o. za ugostiteljstvo i trgovinu, OIB 99289433108</derivirana_varijabla>
  </DomainObject.Predmet.ProtustrankaFormatedOIB>
  <DomainObject.Predmet.ProtustrankaFormatedWithAdress>
    <izvorni_sadrzaj> GRICKO j.d.o.o. za ugostiteljstvo i trgovinu, Šopot 126, 23420 Šopot</izvorni_sadrzaj>
    <derivirana_varijabla naziv="DomainObject.Predmet.ProtustrankaFormatedWithAdress_1"> GRICKO j.d.o.o. za ugostiteljstvo i trgovinu, Šopot 126, 23420 Šopot</derivirana_varijabla>
  </DomainObject.Predmet.ProtustrankaFormatedWithAdress>
  <DomainObject.Predmet.ProtustrankaFormatedWithAdressOIB>
    <izvorni_sadrzaj> GRICKO j.d.o.o. za ugostiteljstvo i trgovinu, OIB 99289433108, Šopot 126, 23420 Šopot</izvorni_sadrzaj>
    <derivirana_varijabla naziv="DomainObject.Predmet.ProtustrankaFormatedWithAdressOIB_1"> GRICKO j.d.o.o. za ugostiteljstvo i trgovinu, OIB 99289433108, Šopot 126, 23420 Šopot</derivirana_varijabla>
  </DomainObject.Predmet.ProtustrankaFormatedWithAdressOIB>
  <DomainObject.Predmet.ProtustrankaWithAdress>
    <izvorni_sadrzaj>GRICKO j.d.o.o. za ugostiteljstvo i trgovinu Šopot 126, 23420 Šopot</izvorni_sadrzaj>
    <derivirana_varijabla naziv="DomainObject.Predmet.ProtustrankaWithAdress_1">GRICKO j.d.o.o. za ugostiteljstvo i trgovinu Šopot 126, 23420 Šopot</derivirana_varijabla>
  </DomainObject.Predmet.ProtustrankaWithAdress>
  <DomainObject.Predmet.ProtustrankaWithAdressOIB>
    <izvorni_sadrzaj>GRICKO j.d.o.o. za ugostiteljstvo i trgovinu, OIB 99289433108, Šopot 126, 23420 Šopot</izvorni_sadrzaj>
    <derivirana_varijabla naziv="DomainObject.Predmet.ProtustrankaWithAdressOIB_1">GRICKO j.d.o.o. za ugostiteljstvo i trgovinu, OIB 99289433108, Šopot 126, 23420 Šopot</derivirana_varijabla>
  </DomainObject.Predmet.ProtustrankaWithAdressOIB>
  <DomainObject.Predmet.ProtustrankaNazivFormated>
    <izvorni_sadrzaj>GRICKO j.d.o.o. za ugostiteljstvo i trgovinu</izvorni_sadrzaj>
    <derivirana_varijabla naziv="DomainObject.Predmet.ProtustrankaNazivFormated_1">GRICKO j.d.o.o. za ugostiteljstvo i trgovinu</derivirana_varijabla>
  </DomainObject.Predmet.ProtustrankaNazivFormated>
  <DomainObject.Predmet.ProtustrankaNazivFormatedOIB>
    <izvorni_sadrzaj>GRICKO j.d.o.o. za ugostiteljstvo i trgovinu, OIB 99289433108</izvorni_sadrzaj>
    <derivirana_varijabla naziv="DomainObject.Predmet.ProtustrankaNazivFormatedOIB_1">GRICKO j.d.o.o. za ugostiteljstvo i trgovinu, OIB 99289433108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GRICKO j.d.o.o. za ugostiteljstvo i trgovinu</item>
    </izvorni_sadrzaj>
    <derivirana_varijabla naziv="DomainObject.Predmet.ProtuStrankaListFormated_1">
      <item>GRICKO j.d.o.o. za ugostiteljstvo i trgovinu</item>
    </derivirana_varijabla>
  </DomainObject.Predmet.ProtuStrankaListFormated>
  <DomainObject.Predmet.ProtuStrankaListFormatedOIB>
    <izvorni_sadrzaj>
      <item>GRICKO j.d.o.o. za ugostiteljstvo i trgovinu, OIB 99289433108</item>
    </izvorni_sadrzaj>
    <derivirana_varijabla naziv="DomainObject.Predmet.ProtuStrankaListFormatedOIB_1">
      <item>GRICKO j.d.o.o. za ugostiteljstvo i trgovinu, OIB 99289433108</item>
    </derivirana_varijabla>
  </DomainObject.Predmet.ProtuStrankaListFormatedOIB>
  <DomainObject.Predmet.ProtuStrankaListFormatedWithAdress>
    <izvorni_sadrzaj>
      <item>GRICKO j.d.o.o. za ugostiteljstvo i trgovinu, Šopot 126, 23420 Šopot</item>
    </izvorni_sadrzaj>
    <derivirana_varijabla naziv="DomainObject.Predmet.ProtuStrankaListFormatedWithAdress_1">
      <item>GRICKO j.d.o.o. za ugostiteljstvo i trgovinu, Šopot 126, 23420 Šopot</item>
    </derivirana_varijabla>
  </DomainObject.Predmet.ProtuStrankaListFormatedWithAdress>
  <DomainObject.Predmet.ProtuStrankaListFormatedWithAdressOIB>
    <izvorni_sadrzaj>
      <item>GRICKO j.d.o.o. za ugostiteljstvo i trgovinu, OIB 99289433108, Šopot 126, 23420 Šopot</item>
    </izvorni_sadrzaj>
    <derivirana_varijabla naziv="DomainObject.Predmet.ProtuStrankaListFormatedWithAdressOIB_1">
      <item>GRICKO j.d.o.o. za ugostiteljstvo i trgovinu, OIB 99289433108, Šopot 126, 23420 Šopot</item>
    </derivirana_varijabla>
  </DomainObject.Predmet.ProtuStrankaListFormatedWithAdressOIB>
  <DomainObject.Predmet.ProtuStrankaListNazivFormated>
    <izvorni_sadrzaj>
      <item>GRICKO j.d.o.o. za ugostiteljstvo i trgovinu</item>
    </izvorni_sadrzaj>
    <derivirana_varijabla naziv="DomainObject.Predmet.ProtuStrankaListNazivFormated_1">
      <item>GRICKO j.d.o.o. za ugostiteljstvo i trgovinu</item>
    </derivirana_varijabla>
  </DomainObject.Predmet.ProtuStrankaListNazivFormated>
  <DomainObject.Predmet.ProtuStrankaListNazivFormatedOIB>
    <izvorni_sadrzaj>
      <item>GRICKO j.d.o.o. za ugostiteljstvo i trgovinu, OIB 99289433108</item>
    </izvorni_sadrzaj>
    <derivirana_varijabla naziv="DomainObject.Predmet.ProtuStrankaListNazivFormatedOIB_1">
      <item>GRICKO j.d.o.o. za ugostiteljstvo i trgovinu, OIB 99289433108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GRICKO j.d.o.o. za ugostiteljstvo i trgovinu</izvorni_sadrzaj>
    <derivirana_varijabla naziv="DomainObject.Predmet.ProtustrankaIDrugi_1">GRICKO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GRICKO j.d.o.o. za ugostiteljstvo i trgovinu, OIB 99289433108, Šopot 126, 23420 Šopot</izvorni_sadrzaj>
    <derivirana_varijabla naziv="DomainObject.Predmet.ProtustrankaIDrugiAdressOIB_1">GRICKO j.d.o.o. za ugostiteljstvo i trgovinu, OIB 99289433108, Šopot 126,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GRICKO j.d.o.o. za ugostiteljstvo i trgovinu</item>
    </izvorni_sadrzaj>
    <derivirana_varijabla naziv="DomainObject.Predmet.SudioniciListNaziv_1">
      <item>FINA</item>
      <item>GRICKO j.d.o.o. za ugostiteljstvo i trgovinu</item>
    </derivirana_varijabla>
  </DomainObject.Predmet.SudioniciListNaziv>
  <DomainObject.Predmet.SudioniciListAdressOIB>
    <izvorni_sadrzaj>
      <item>FINA, OIB 85821130368, Ivana Danila 4,23000 Zadar</item>
      <item>GRICKO j.d.o.o. za ugostiteljstvo i trgovinu, OIB 99289433108, Šopot 126,23420 Šopot</item>
    </izvorni_sadrzaj>
    <derivirana_varijabla naziv="DomainObject.Predmet.SudioniciListAdressOIB_1">
      <item>FINA, OIB 85821130368, Ivana Danila 4,23000 Zadar</item>
      <item>GRICKO j.d.o.o. za ugostiteljstvo i trgovinu, OIB 99289433108, Šopot 126,23420 Šopot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99289433108</item>
    </izvorni_sadrzaj>
    <derivirana_varijabla naziv="DomainObject.Predmet.SudioniciListNazivOIB_1">
      <item>, OIB 85821130368</item>
      <item>, OIB 99289433108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392</properties:Words>
  <properties:Characters>2008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2018-06-19T05:58:00Z</dcterms:created>
  <dc:creator>mklismanic</dc:creator>
  <cp:lastModifiedBy>Anita Ivandić</cp:lastModifiedBy>
  <cp:lastPrinted>2018-06-19T05:57:00Z</cp:lastPrinted>
  <dcterms:modified xmlns:xsi="http://www.w3.org/2001/XMLSchema-instance" xsi:type="dcterms:W3CDTF">2018-06-19T08:12:00Z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