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39eb" w14:paraId="c3239eb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/>
    <w:p w:rsidRDefault="00A0396E" w:rsidP="00A0396E" w:rsidR="00A0396E">
      <w:pPr>
        <w:jc w:val="center"/>
      </w:pPr>
    </w:p>
    <w:p w:rsidRDefault="006D5AB7" w:rsidP="006D5AB7" w:rsidR="006D5AB7" w:rsidRPr="00697A12">
      <w:pPr>
        <w:jc w:val="center"/>
      </w:pPr>
    </w:p>
    <w:p w:rsidRDefault="006D5AB7" w:rsidP="006D5AB7" w:rsidR="006D5AB7" w:rsidRPr="00697A12">
      <w:pPr>
        <w:jc w:val="center"/>
      </w:pPr>
      <w:r w:rsidRPr="00697A12">
        <w:t>R E P U B L I K A   H R V A T S K A</w:t>
      </w:r>
    </w:p>
    <w:p w:rsidRDefault="006D5AB7" w:rsidP="006D5AB7" w:rsidR="006D5AB7" w:rsidRPr="00697A12">
      <w:pPr>
        <w:jc w:val="center"/>
      </w:pPr>
      <w:r w:rsidRPr="00697A12">
        <w:t>R J E Š E NJ E</w:t>
      </w:r>
    </w:p>
    <w:p w:rsidRDefault="006D5AB7" w:rsidP="006D5AB7" w:rsidR="006D5AB7" w:rsidRPr="00697A12">
      <w:pPr>
        <w:jc w:val="both"/>
      </w:pPr>
    </w:p>
    <w:p w:rsidRDefault="006D5AB7" w:rsidP="006D5AB7" w:rsidR="006D5AB7">
      <w:pPr>
        <w:jc w:val="both"/>
      </w:pPr>
      <w:r w:rsidRPr="003A4EFA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80302D">
        <w:t>15</w:t>
      </w:r>
      <w:r w:rsidRPr="003A4EFA">
        <w:t>.</w:t>
      </w:r>
      <w:r>
        <w:t xml:space="preserve"> </w:t>
      </w:r>
      <w:r w:rsidR="0080302D">
        <w:t>listopada</w:t>
      </w:r>
      <w:r w:rsidRPr="003A4EFA">
        <w:t xml:space="preserve"> 2018. godine</w:t>
      </w: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Utvrđuje se kako je vjerovnik: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C93F9B" w:rsidP="003D584E" w:rsidR="003D584E">
      <w:pPr>
        <w:pStyle w:val="BodyText21"/>
        <w:jc w:val="left"/>
        <w:rPr>
          <w:rFonts w:hAnsi="Times New Roman" w:ascii="Times New Roman"/>
          <w:szCs w:val="24"/>
        </w:rPr>
      </w:pPr>
      <w:r w:rsidRPr="00C93F9B">
        <w:rPr>
          <w:rFonts w:hAnsi="Times New Roman" w:ascii="Times New Roman"/>
          <w:szCs w:val="24"/>
        </w:rPr>
        <w:t xml:space="preserve">VENTILACIJSKI SISTEMI MIKEC društvo s ograničenom odgovornošću za proizvodnju, </w:t>
      </w:r>
      <w:r w:rsidR="003D584E">
        <w:rPr>
          <w:rFonts w:hAnsi="Times New Roman" w:ascii="Times New Roman"/>
          <w:szCs w:val="24"/>
        </w:rPr>
        <w:t xml:space="preserve"> </w:t>
      </w:r>
    </w:p>
    <w:p w:rsidRDefault="00C93F9B" w:rsidP="003D584E" w:rsidR="003D584E">
      <w:pPr>
        <w:pStyle w:val="BodyText21"/>
        <w:jc w:val="left"/>
        <w:rPr>
          <w:rFonts w:hAnsi="Times New Roman" w:ascii="Times New Roman"/>
          <w:szCs w:val="24"/>
        </w:rPr>
      </w:pPr>
      <w:r w:rsidRPr="00C93F9B">
        <w:rPr>
          <w:rFonts w:hAnsi="Times New Roman" w:ascii="Times New Roman"/>
          <w:szCs w:val="24"/>
        </w:rPr>
        <w:t>trgovinu i usluge</w:t>
      </w:r>
      <w:r w:rsidR="003D584E">
        <w:rPr>
          <w:rFonts w:hAnsi="Times New Roman" w:ascii="Times New Roman"/>
          <w:szCs w:val="24"/>
        </w:rPr>
        <w:t>, OIB:</w:t>
      </w:r>
      <w:r w:rsidRPr="00C93F9B">
        <w:rPr>
          <w:rFonts w:hAnsi="Times New Roman" w:ascii="Times New Roman"/>
          <w:szCs w:val="24"/>
        </w:rPr>
        <w:t>16277651179</w:t>
      </w:r>
      <w:r w:rsidR="003D584E">
        <w:rPr>
          <w:rFonts w:hAnsi="Times New Roman" w:ascii="Times New Roman"/>
          <w:szCs w:val="24"/>
        </w:rPr>
        <w:t xml:space="preserve">, </w:t>
      </w:r>
      <w:r w:rsidRPr="00C93F9B">
        <w:rPr>
          <w:rFonts w:hAnsi="Times New Roman" w:ascii="Times New Roman"/>
          <w:szCs w:val="24"/>
        </w:rPr>
        <w:t>Vrtna 24, 40324 Goričan</w:t>
      </w:r>
      <w:r w:rsidR="006D5AB7" w:rsidRPr="006D5AB7">
        <w:rPr>
          <w:rFonts w:hAnsi="Times New Roman" w:ascii="Times New Roman"/>
          <w:szCs w:val="24"/>
        </w:rPr>
        <w:t>, pov</w:t>
      </w:r>
      <w:r w:rsidR="007E5232">
        <w:rPr>
          <w:rFonts w:hAnsi="Times New Roman" w:ascii="Times New Roman"/>
          <w:szCs w:val="24"/>
        </w:rPr>
        <w:t>ukao</w:t>
      </w:r>
      <w:r w:rsidR="003D584E">
        <w:rPr>
          <w:rFonts w:hAnsi="Times New Roman" w:ascii="Times New Roman"/>
          <w:szCs w:val="24"/>
        </w:rPr>
        <w:t xml:space="preserve"> </w:t>
      </w:r>
      <w:r w:rsidR="006D5AB7" w:rsidRPr="006D5AB7">
        <w:rPr>
          <w:rFonts w:hAnsi="Times New Roman" w:ascii="Times New Roman"/>
          <w:szCs w:val="24"/>
        </w:rPr>
        <w:t>prijavu tražbine</w:t>
      </w:r>
    </w:p>
    <w:p w:rsidRDefault="006D5AB7" w:rsidP="003D584E" w:rsidR="007E5232">
      <w:pPr>
        <w:pStyle w:val="BodyText21"/>
        <w:jc w:val="left"/>
        <w:rPr>
          <w:rFonts w:hAnsi="Times New Roman" w:ascii="Times New Roman"/>
          <w:szCs w:val="24"/>
        </w:rPr>
      </w:pPr>
      <w:r w:rsidRPr="006D5AB7">
        <w:rPr>
          <w:rFonts w:hAnsi="Times New Roman" w:ascii="Times New Roman"/>
          <w:szCs w:val="24"/>
        </w:rPr>
        <w:t>prema dužniku u cijelosti</w:t>
      </w:r>
      <w:r w:rsidR="007E5232">
        <w:rPr>
          <w:rFonts w:hAnsi="Times New Roman" w:ascii="Times New Roman"/>
          <w:szCs w:val="24"/>
        </w:rPr>
        <w:t>,</w:t>
      </w:r>
      <w:r w:rsidRPr="006D5AB7">
        <w:rPr>
          <w:rFonts w:hAnsi="Times New Roman" w:ascii="Times New Roman"/>
          <w:szCs w:val="24"/>
        </w:rPr>
        <w:t xml:space="preserve"> u iznosu od </w:t>
      </w:r>
      <w:r w:rsidR="003D584E" w:rsidRPr="00C93F9B">
        <w:rPr>
          <w:rFonts w:hAnsi="Times New Roman" w:ascii="Times New Roman"/>
          <w:szCs w:val="24"/>
        </w:rPr>
        <w:t>64.630,54</w:t>
      </w:r>
      <w:r w:rsidR="003D584E">
        <w:rPr>
          <w:rFonts w:hAnsi="Times New Roman" w:ascii="Times New Roman"/>
          <w:szCs w:val="24"/>
        </w:rPr>
        <w:t xml:space="preserve"> </w:t>
      </w:r>
      <w:r w:rsidR="007E5232">
        <w:rPr>
          <w:rFonts w:hAnsi="Times New Roman" w:ascii="Times New Roman"/>
          <w:szCs w:val="24"/>
        </w:rPr>
        <w:t>kuna</w:t>
      </w: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 w:rsidRPr="005779C6">
      <w:pPr>
        <w:jc w:val="center"/>
      </w:pPr>
      <w:r w:rsidRPr="005779C6">
        <w:t>Obrazloženje</w:t>
      </w:r>
    </w:p>
    <w:p w:rsidRDefault="00904E39" w:rsidP="00904E39" w:rsidR="00904E39" w:rsidRPr="005779C6">
      <w:pPr>
        <w:jc w:val="both"/>
      </w:pPr>
    </w:p>
    <w:p w:rsidRDefault="00904E39" w:rsidP="00904E39" w:rsidR="00904E39" w:rsidRPr="00DB238F"/>
    <w:p w:rsidRDefault="003D584E" w:rsidP="003D584E" w:rsidR="00096C1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12.10.2018. vjerovnik </w:t>
      </w:r>
      <w:r w:rsidRPr="003D584E">
        <w:rPr>
          <w:rFonts w:hAnsi="Times New Roman" w:ascii="Times New Roman"/>
          <w:szCs w:val="24"/>
        </w:rPr>
        <w:t xml:space="preserve">VENTILACIJSKI SISTEMI MIKEC društvo s </w:t>
      </w:r>
      <w:r w:rsidR="00096C10">
        <w:rPr>
          <w:rFonts w:hAnsi="Times New Roman" w:ascii="Times New Roman"/>
          <w:szCs w:val="24"/>
        </w:rPr>
        <w:t xml:space="preserve"> </w:t>
      </w:r>
    </w:p>
    <w:p w:rsidRDefault="003D584E" w:rsidP="003D584E" w:rsidR="00096C10">
      <w:pPr>
        <w:pStyle w:val="BodyText21"/>
        <w:rPr>
          <w:rFonts w:hAnsi="Times New Roman" w:ascii="Times New Roman"/>
          <w:szCs w:val="24"/>
        </w:rPr>
      </w:pPr>
      <w:r w:rsidRPr="003D584E">
        <w:rPr>
          <w:rFonts w:hAnsi="Times New Roman" w:ascii="Times New Roman"/>
          <w:szCs w:val="24"/>
        </w:rPr>
        <w:t>ograničenom odgovornošću za proizvodnju,  trgovinu i usluge, OIB:16277651179, Vrtna 24,</w:t>
      </w:r>
    </w:p>
    <w:p w:rsidRDefault="003D584E" w:rsidP="003D584E" w:rsidR="00096C10">
      <w:pPr>
        <w:pStyle w:val="BodyText21"/>
        <w:rPr>
          <w:rFonts w:hAnsi="Times New Roman" w:ascii="Times New Roman"/>
          <w:szCs w:val="24"/>
        </w:rPr>
      </w:pPr>
      <w:r w:rsidRPr="003D584E">
        <w:rPr>
          <w:rFonts w:hAnsi="Times New Roman" w:ascii="Times New Roman"/>
          <w:szCs w:val="24"/>
        </w:rPr>
        <w:t xml:space="preserve">40324 Goričan, povukao </w:t>
      </w:r>
      <w:r w:rsidR="00096C10">
        <w:rPr>
          <w:rFonts w:hAnsi="Times New Roman" w:ascii="Times New Roman"/>
          <w:szCs w:val="24"/>
        </w:rPr>
        <w:t xml:space="preserve">je </w:t>
      </w:r>
      <w:r w:rsidRPr="003D584E">
        <w:rPr>
          <w:rFonts w:hAnsi="Times New Roman" w:ascii="Times New Roman"/>
          <w:szCs w:val="24"/>
        </w:rPr>
        <w:t>prijavu tražbine</w:t>
      </w:r>
      <w:r w:rsidR="00096C10">
        <w:rPr>
          <w:rFonts w:hAnsi="Times New Roman" w:ascii="Times New Roman"/>
          <w:szCs w:val="24"/>
        </w:rPr>
        <w:t xml:space="preserve"> </w:t>
      </w:r>
      <w:r w:rsidRPr="003D584E">
        <w:rPr>
          <w:rFonts w:hAnsi="Times New Roman" w:ascii="Times New Roman"/>
          <w:szCs w:val="24"/>
        </w:rPr>
        <w:t>prema dužniku u cijelosti, u iznosu od 64.630,54</w:t>
      </w:r>
    </w:p>
    <w:p w:rsidRDefault="003D584E" w:rsidP="00626B8D" w:rsidR="00742B84">
      <w:pPr>
        <w:pStyle w:val="BodyText21"/>
        <w:rPr>
          <w:rFonts w:hAnsi="Times New Roman" w:ascii="Times New Roman"/>
          <w:szCs w:val="24"/>
        </w:rPr>
      </w:pPr>
      <w:r w:rsidRPr="003D584E">
        <w:rPr>
          <w:rFonts w:hAnsi="Times New Roman" w:ascii="Times New Roman"/>
          <w:szCs w:val="24"/>
        </w:rPr>
        <w:t>kuna</w:t>
      </w:r>
      <w:r w:rsidR="00096C10">
        <w:rPr>
          <w:rFonts w:hAnsi="Times New Roman" w:ascii="Times New Roman"/>
          <w:szCs w:val="24"/>
        </w:rPr>
        <w:t>.</w:t>
      </w:r>
    </w:p>
    <w:p w:rsidRDefault="00096C10" w:rsidP="00626B8D" w:rsidR="00096C10">
      <w:pPr>
        <w:pStyle w:val="BodyText21"/>
        <w:rPr>
          <w:rFonts w:hAnsi="Times New Roman" w:ascii="Times New Roman"/>
          <w:szCs w:val="24"/>
        </w:rPr>
      </w:pPr>
    </w:p>
    <w:p w:rsidRDefault="00096C10" w:rsidP="00096C10" w:rsidR="00096C10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podnesku od 12.10.2018. godine navodi se kako je potraživanje vjerovnika u cijelosti</w:t>
      </w:r>
    </w:p>
    <w:p w:rsidRDefault="00096C10" w:rsidP="00096C10" w:rsidR="00096C10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podmireno.</w:t>
      </w:r>
    </w:p>
    <w:p w:rsidRDefault="00626B8D" w:rsidP="00904E39" w:rsidR="00626B8D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navedenoga, a </w:t>
      </w:r>
      <w:r w:rsidR="00742B84">
        <w:rPr>
          <w:rFonts w:hAnsi="Times New Roman" w:ascii="Times New Roman"/>
          <w:szCs w:val="24"/>
        </w:rPr>
        <w:t xml:space="preserve">da je vjerovnik povukao </w:t>
      </w:r>
      <w:r>
        <w:rPr>
          <w:rFonts w:hAnsi="Times New Roman" w:ascii="Times New Roman"/>
          <w:szCs w:val="24"/>
        </w:rPr>
        <w:t>svoj</w:t>
      </w:r>
      <w:r w:rsidR="00742B84">
        <w:rPr>
          <w:rFonts w:hAnsi="Times New Roman" w:ascii="Times New Roman"/>
          <w:szCs w:val="24"/>
        </w:rPr>
        <w:t>e potraživanje</w:t>
      </w:r>
      <w:r>
        <w:rPr>
          <w:rFonts w:hAnsi="Times New Roman" w:ascii="Times New Roman"/>
          <w:szCs w:val="24"/>
        </w:rPr>
        <w:t xml:space="preserve"> prema predstečajnom dužniku,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</w:t>
      </w:r>
      <w:r w:rsidR="00096C10">
        <w:t xml:space="preserve"> 15</w:t>
      </w:r>
      <w:r w:rsidRPr="005779C6">
        <w:t>.</w:t>
      </w:r>
      <w:r w:rsidR="00096C10">
        <w:t xml:space="preserve"> listopada</w:t>
      </w:r>
      <w:r w:rsidRPr="005779C6">
        <w:t xml:space="preserve"> 201</w:t>
      </w:r>
      <w:r>
        <w:t>8</w:t>
      </w:r>
      <w:r w:rsidRPr="005779C6">
        <w:t xml:space="preserve">. </w:t>
      </w:r>
      <w:r>
        <w:t>godine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C34FE3" w:rsidP="00E91121" w:rsidR="00C34F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4FE3" w:rsidP="00E91121" w:rsidR="00C34F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34FE3" w:rsidP="00E91121" w:rsidR="00C34F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34FE3" w:rsidP="00E91121" w:rsidR="00C34FE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34FE3" w:rsidP="00E91121" w:rsidR="00C34FE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56134" w:rsidP="00096C10" w:rsidR="00E561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F23BB" w:rsidP="00742B84" w:rsidR="00CF23B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C95E56">
      <w:pPr>
        <w:pStyle w:val="Tijeloteksta"/>
        <w:ind w:firstLine="612" w:left="5760"/>
      </w:pPr>
    </w:p>
    <w:p w:rsidRDefault="00904E39" w:rsidP="00904E39" w:rsidR="00904E39">
      <w:pPr>
        <w:pStyle w:val="Tijeloteksta"/>
        <w:ind w:left="5760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UPUTA O PRAVNOM LIJEKU :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rješenja..</w:t>
      </w:r>
    </w:p>
    <w:p w:rsidRDefault="00904E39" w:rsidP="00904E39" w:rsidR="00904E39" w:rsidRPr="0051483F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F23BB" w:rsidP="00904E39" w:rsidR="00CF23BB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p w:rsidRDefault="00C34FE3" w:rsidP="00904E39" w:rsidR="00C34FE3">
      <w:pPr>
        <w:numPr>
          <w:ilvl w:val="12"/>
          <w:numId w:val="0"/>
        </w:numPr>
        <w:jc w:val="both"/>
      </w:pPr>
    </w:p>
    <w:sectPr w:rsidSect="006D5AB7" w:rsidR="00C34FE3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9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>
      <w:t>72</w:t>
    </w:r>
    <w:r w:rsidR="006E62F6">
      <w:t>. St -</w:t>
    </w:r>
    <w:r w:rsidR="006D5AB7">
      <w:t>1379/2018</w:t>
    </w:r>
    <w:r w:rsidR="00C34FE3">
      <w:t>-27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517"/>
    <w:rsid w:val="000846DF"/>
    <w:rsid w:val="00096C10"/>
    <w:rsid w:val="000A7D42"/>
    <w:rsid w:val="000D7DD4"/>
    <w:rsid w:val="000F0FE6"/>
    <w:rsid w:val="00104573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D584E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D6970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302D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34FE3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91CEA"/>
    <w:rsid w:val="00DA72C1"/>
    <w:rsid w:val="00DB6251"/>
    <w:rsid w:val="00E02326"/>
    <w:rsid w:val="00E23F05"/>
    <w:rsid w:val="00E3002E"/>
    <w:rsid w:val="00E33446"/>
    <w:rsid w:val="00E3369C"/>
    <w:rsid w:val="00E371BF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</izvorni_sadrzaj>
    <derivirana_varijabla naziv="DomainObject.Predmet.OstaliListNazivFormated_1">
      <item>JUJNOVIĆ LUČIĆ MARKOVIĆ Odvjetničko društvo javno trgovačko društvo</item>
      <item>FINA ZAGREB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</izvorni_sadrzaj>
    <derivirana_varijabla naziv="DomainObject.Predmet.SudioniciListNazivOIB_1">
      <item>, OIB 15542378415</item>
      <item>, OIB 15542378415</item>
      <item>, OIB 46736017727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F92BE-8A16-479A-9A59-8B4904FE8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250</properties:Words>
  <properties:Characters>1347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2018-10-15T10:59:00Z</dcterms:created>
  <dc:creator>nribaric</dc:creator>
  <cp:lastModifiedBy>Jadranka Zelić</cp:lastModifiedBy>
  <cp:lastPrinted>2018-10-15T10:59:00Z</cp:lastPrinted>
  <dcterms:modified xmlns:xsi="http://www.w3.org/2001/XMLSchema-instance" xsi:type="dcterms:W3CDTF">2018-10-15T11:01:00Z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(povačenje prijave mikroklima 15.10.2018. ventilacijski sistemi mikec.docx)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