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086f8" w14:paraId="48086f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8360FC">
        <w:t>3319</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FINANCIJSKA AGENCIJA, Zagreb, Ulica grada Vukovara 70, za otvaranje stečajnog postupka nad dužnikom </w:t>
      </w:r>
      <w:r w:rsidR="008360FC" w:rsidRPr="00CC382A">
        <w:t>STAPHILEUS d.o.o., Zagreb, Siget 16/E, OIB 66074158865</w:t>
      </w:r>
      <w:r w:rsidR="00AC6038">
        <w:t xml:space="preserve">, dana </w:t>
      </w:r>
      <w:r w:rsidR="008360FC">
        <w:t>16. svibnja</w:t>
      </w:r>
      <w:r w:rsidR="00BF3187">
        <w:t xml:space="preserve"> 2017</w:t>
      </w:r>
      <w:r w:rsidR="00AC6038" w:rsidRPr="00255267">
        <w:t>.</w:t>
      </w:r>
      <w:r w:rsidR="00AC6038">
        <w:t xml:space="preserve"> godine</w:t>
      </w:r>
    </w:p>
    <w:p w:rsidRDefault="0061769D" w:rsidP="000A2CA0" w:rsidR="0061769D" w:rsidRPr="00C254D4">
      <w:pPr>
        <w:jc w:val="both"/>
      </w:pPr>
    </w:p>
    <w:p w:rsidRDefault="000A2CA0" w:rsidP="000A2CA0" w:rsidR="000A2CA0">
      <w:pPr>
        <w:jc w:val="center"/>
      </w:pPr>
      <w:r w:rsidRPr="00C254D4">
        <w:t>r i j e š i o    j e</w:t>
      </w:r>
    </w:p>
    <w:p w:rsidRDefault="000A2CA0" w:rsidP="000A2CA0" w:rsidR="000A2CA0" w:rsidRPr="00D04603">
      <w:pPr>
        <w:jc w:val="both"/>
      </w:pPr>
    </w:p>
    <w:p w:rsidRDefault="00E21746" w:rsidP="000A2CA0" w:rsidR="00E21746">
      <w:pPr>
        <w:ind w:firstLine="708"/>
        <w:jc w:val="both"/>
      </w:pPr>
      <w:r w:rsidRPr="00D04603">
        <w:t xml:space="preserve">I. </w:t>
      </w:r>
      <w:r w:rsidR="00C85042">
        <w:t xml:space="preserve">Nalaže se </w:t>
      </w:r>
      <w:r w:rsidR="008360FC">
        <w:t>Jošku Klišmaniću, Posavski Bregi, Savska 128, OIB 29145592464</w:t>
      </w:r>
      <w:r w:rsidR="00BF3187">
        <w:t>, kao osob</w:t>
      </w:r>
      <w:r w:rsidR="00C85042">
        <w:t>i</w:t>
      </w:r>
      <w:r w:rsidR="00BF3187">
        <w:t xml:space="preserve"> ovlašten</w:t>
      </w:r>
      <w:r w:rsidR="00C85042">
        <w:t>oj</w:t>
      </w:r>
      <w:r w:rsidR="00BF3187">
        <w:t xml:space="preserve"> za zastupanje dužnika po zakonu, da u roku od 8 dana </w:t>
      </w:r>
      <w:r w:rsidR="00C85042">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8360FC">
        <w:rPr>
          <w:color w:val="000000"/>
        </w:rPr>
        <w:t>3319</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r w:rsidR="008360FC">
        <w:t xml:space="preserve"> </w:t>
      </w:r>
    </w:p>
    <w:p w:rsidRDefault="00E21746" w:rsidP="0002743A" w:rsidR="0002743A">
      <w:pPr>
        <w:ind w:firstLine="708"/>
        <w:jc w:val="both"/>
        <w:outlineLvl w:val="0"/>
      </w:pPr>
      <w:r>
        <w:t xml:space="preserve">II. </w:t>
      </w:r>
      <w:r w:rsidR="0002743A" w:rsidRPr="00111060">
        <w:t>Ako osob</w:t>
      </w:r>
      <w:r w:rsidR="00C85042">
        <w:t>a</w:t>
      </w:r>
      <w:r w:rsidR="0002743A" w:rsidRPr="00111060">
        <w:t xml:space="preserve"> iz točke I. izreke ovog rješenja ne uplat</w:t>
      </w:r>
      <w:r w:rsidR="00C85042">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sredstvima obveznika sa svih nj</w:t>
      </w:r>
      <w:r w:rsidR="00C85042">
        <w:t>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8360FC">
        <w:rPr>
          <w:color w:val="000000"/>
        </w:rPr>
        <w:t>3319</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6E5A8F">
      <w:pPr>
        <w:ind w:firstLine="708"/>
        <w:jc w:val="both"/>
      </w:pPr>
      <w:r>
        <w:t xml:space="preserve">FINA-a Regionalni centar Zagreb, podnijela je ovom sudu dana </w:t>
      </w:r>
      <w:r w:rsidR="008360FC">
        <w:t>4. travnja</w:t>
      </w:r>
      <w:r w:rsidR="0061769D">
        <w:t xml:space="preserve"> 2016</w:t>
      </w:r>
      <w:r>
        <w:t xml:space="preserve">. prijedlog za otvaranje stečajnog postupka nad dužnikom </w:t>
      </w:r>
      <w:r w:rsidR="008360FC" w:rsidRPr="00CC382A">
        <w:t>STAPHILEUS d.o.o., Zagreb, Siget 16/E, OIB 66074158865</w:t>
      </w:r>
      <w:r>
        <w:t xml:space="preserve">, koji prijedlog je podnesen temeljem odredbe članka </w:t>
      </w:r>
      <w:r w:rsidR="0061769D">
        <w:t>444</w:t>
      </w:r>
      <w:r>
        <w:t>. stav</w:t>
      </w:r>
      <w:r w:rsidR="0061769D">
        <w:t>ka 2</w:t>
      </w:r>
      <w:r>
        <w:t>. Stečajnog zakona (Narodne novine broj 71/15, dalje u tekstu: SZ-a).</w:t>
      </w:r>
    </w:p>
    <w:p w:rsidRDefault="00D04F1A" w:rsidP="00D04F1A" w:rsidR="00D04F1A">
      <w:pPr>
        <w:ind w:firstLine="708"/>
        <w:jc w:val="both"/>
      </w:pPr>
    </w:p>
    <w:p w:rsidRDefault="001C0150" w:rsidP="001C0150" w:rsidR="001C0150">
      <w:pPr>
        <w:ind w:firstLine="708"/>
        <w:jc w:val="both"/>
      </w:pPr>
      <w:r>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8360FC" w:rsidP="008360FC" w:rsidR="008360FC">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1.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osam mjeseci, ali ne ranije od šest mjeseci od dana stupanja na snagu toga Zakona za pravnu osobu koja u Očevidniku redoslijeda osnova za plaćanje imaju evidentirane neizvršene osnove za plaćanje u neprekinutom razdoblju od 120 dana i jednog zaposlenog.</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8360FC">
        <w:t>3319</w:t>
      </w:r>
      <w:r w:rsidR="0061769D">
        <w:t>/16</w:t>
      </w:r>
      <w:r>
        <w:t xml:space="preserve"> od </w:t>
      </w:r>
      <w:r w:rsidR="008360FC">
        <w:t>19. listopada 2016</w:t>
      </w:r>
      <w:r>
        <w:t>. godine naloženo je zakonsk</w:t>
      </w:r>
      <w:r w:rsidR="002557BF">
        <w:t>om</w:t>
      </w:r>
      <w:r>
        <w:t xml:space="preserve"> zastupni</w:t>
      </w:r>
      <w:r w:rsidR="002557BF">
        <w:t>ku</w:t>
      </w:r>
      <w:r w:rsidR="0061769D">
        <w:t xml:space="preserve"> </w:t>
      </w:r>
      <w:r>
        <w:t xml:space="preserve">dužnika </w:t>
      </w:r>
      <w:r w:rsidR="008360FC">
        <w:t>Jošku Klišmaniću</w:t>
      </w:r>
      <w:r>
        <w:t xml:space="preserve"> da </w:t>
      </w:r>
      <w:r w:rsidR="002557BF">
        <w:t>plati</w:t>
      </w:r>
      <w:r w:rsidR="0061769D">
        <w:t xml:space="preserve"> </w:t>
      </w:r>
      <w:r>
        <w:t>predujam u iznosu od 1.000,00 kn, a riječ je o predujmu koji se uplaćuje u korist Fonda za namirenje troškova stečajnog postupka, te tim rješenjem zakonski zastupni</w:t>
      </w:r>
      <w:r w:rsidR="002557BF">
        <w:t>k</w:t>
      </w:r>
      <w:r>
        <w:t xml:space="preserve"> dužnika ni</w:t>
      </w:r>
      <w:r w:rsidR="002557BF">
        <w:t>je</w:t>
      </w:r>
      <w:r>
        <w:t xml:space="preserve"> pozvan na platež dodatnog iznosa predujma. </w:t>
      </w:r>
    </w:p>
    <w:p w:rsidRDefault="001C0150" w:rsidP="000A2CA0" w:rsidR="001C0150">
      <w:pPr>
        <w:ind w:firstLine="708"/>
        <w:jc w:val="both"/>
      </w:pPr>
    </w:p>
    <w:p w:rsidRDefault="006E5A8F" w:rsidP="000A2CA0" w:rsidR="00047897">
      <w:pPr>
        <w:ind w:firstLine="708"/>
        <w:jc w:val="both"/>
      </w:pPr>
      <w:r>
        <w:t>Rješenjem ovog suda posl.br. 4 St-</w:t>
      </w:r>
      <w:r w:rsidR="008360FC">
        <w:t>3319</w:t>
      </w:r>
      <w:r w:rsidR="0061769D">
        <w:t>/16</w:t>
      </w:r>
      <w:r>
        <w:t xml:space="preserve"> od </w:t>
      </w:r>
      <w:r w:rsidR="008360FC">
        <w:t>16. svibnja</w:t>
      </w:r>
      <w:r w:rsidR="0061769D">
        <w:t xml:space="preserve"> 2017</w:t>
      </w:r>
      <w:r>
        <w:t xml:space="preserve">. godine </w:t>
      </w:r>
      <w:r w:rsidR="00AC6038">
        <w:t>imenova</w:t>
      </w:r>
      <w:r w:rsidR="00707C57">
        <w:t>n</w:t>
      </w:r>
      <w:r w:rsidR="00AC6038">
        <w:t xml:space="preserve"> je privremeni stečajni upravitelj </w:t>
      </w:r>
      <w:r w:rsidR="008360FC">
        <w:t>Dragutin Romić, Čepin, Ulica Papuka 28</w:t>
      </w:r>
      <w:r w:rsidR="001C0150">
        <w:t xml:space="preserve">. </w:t>
      </w:r>
    </w:p>
    <w:p w:rsidRDefault="001C0150" w:rsidP="000A2CA0" w:rsidR="001C0150">
      <w:pPr>
        <w:ind w:firstLine="708"/>
        <w:jc w:val="both"/>
      </w:pPr>
    </w:p>
    <w:p w:rsidRDefault="00AC6038" w:rsidP="000A2CA0" w:rsidR="00AC6038">
      <w:pPr>
        <w:ind w:firstLine="708"/>
        <w:jc w:val="both"/>
      </w:pPr>
      <w:r>
        <w:t xml:space="preserve">Zatraženi dodatni iznos predujma od 5.000,00 kn odnosi se na nužne troškove vođenja prethodnoga i stečajnog postupka, i to na ime troškova nagrade privremenom stečajnom upravitelju, materijalne i druge troškove privremenog stečajnog upravitelja, troškove pristojbi </w:t>
      </w:r>
      <w:r>
        <w:lastRenderedPageBreak/>
        <w:t>na izdavanje potvrda potrebnih za utvrđenje imovine dužnika, troškove izrade financijskih izvješća, izrade pečata, i sl.</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8360FC">
        <w:t>16. svibnja</w:t>
      </w:r>
      <w:r w:rsidR="0061769D">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8360FC" w:rsidR="004B58DE">
      <w:headerReference w:type="even" r:id="rId10"/>
      <w:headerReference w:type="default" r:id="rId11"/>
      <w:pgSz w:h="16838" w:w="11906"/>
      <w:pgMar w:gutter="0" w:footer="708" w:header="708" w:left="1417" w:bottom="1701"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37FA">
      <w:rPr>
        <w:rStyle w:val="Brojstranice"/>
        <w:noProof/>
      </w:rPr>
      <w:t>3</w:t>
    </w:r>
    <w:r>
      <w:rPr>
        <w:rStyle w:val="Brojstranice"/>
      </w:rPr>
      <w:fldChar w:fldCharType="end"/>
    </w:r>
  </w:p>
  <w:p w:rsidRDefault="00874E6C" w:rsidP="004D27C4" w:rsidR="00874E6C">
    <w:pPr>
      <w:pStyle w:val="Zaglavlje"/>
      <w:jc w:val="right"/>
    </w:pPr>
    <w:r>
      <w:t>4 St-</w:t>
    </w:r>
    <w:r w:rsidR="008360FC">
      <w:t>3319</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D3215"/>
    <w:rsid w:val="001E2CB6"/>
    <w:rsid w:val="001F119D"/>
    <w:rsid w:val="00217606"/>
    <w:rsid w:val="00217CDB"/>
    <w:rsid w:val="002557BF"/>
    <w:rsid w:val="0025788E"/>
    <w:rsid w:val="0027227B"/>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B37FA"/>
    <w:rsid w:val="005C6BCD"/>
    <w:rsid w:val="0061769D"/>
    <w:rsid w:val="0066743E"/>
    <w:rsid w:val="00683588"/>
    <w:rsid w:val="00692A6B"/>
    <w:rsid w:val="006E5A8F"/>
    <w:rsid w:val="006E6641"/>
    <w:rsid w:val="00707C57"/>
    <w:rsid w:val="00725DA9"/>
    <w:rsid w:val="007455D1"/>
    <w:rsid w:val="0075040F"/>
    <w:rsid w:val="00757A14"/>
    <w:rsid w:val="007B4990"/>
    <w:rsid w:val="00801A6D"/>
    <w:rsid w:val="008360FC"/>
    <w:rsid w:val="00874E6C"/>
    <w:rsid w:val="00875593"/>
    <w:rsid w:val="008B04F6"/>
    <w:rsid w:val="00906436"/>
    <w:rsid w:val="00945F2A"/>
    <w:rsid w:val="009A0E71"/>
    <w:rsid w:val="00A031C0"/>
    <w:rsid w:val="00A8529D"/>
    <w:rsid w:val="00AC6038"/>
    <w:rsid w:val="00B1314F"/>
    <w:rsid w:val="00B334EE"/>
    <w:rsid w:val="00B4244D"/>
    <w:rsid w:val="00B54C75"/>
    <w:rsid w:val="00BE1919"/>
    <w:rsid w:val="00BE3247"/>
    <w:rsid w:val="00BF3187"/>
    <w:rsid w:val="00C0305E"/>
    <w:rsid w:val="00C11889"/>
    <w:rsid w:val="00C254D4"/>
    <w:rsid w:val="00C27193"/>
    <w:rsid w:val="00C50F6D"/>
    <w:rsid w:val="00C85042"/>
    <w:rsid w:val="00CD09D3"/>
    <w:rsid w:val="00CE3CCE"/>
    <w:rsid w:val="00D04603"/>
    <w:rsid w:val="00D04F1A"/>
    <w:rsid w:val="00D541C7"/>
    <w:rsid w:val="00DA62AF"/>
    <w:rsid w:val="00DC75CE"/>
    <w:rsid w:val="00DE04B4"/>
    <w:rsid w:val="00E03C0B"/>
    <w:rsid w:val="00E21746"/>
    <w:rsid w:val="00E64F26"/>
    <w:rsid w:val="00EC7F36"/>
    <w:rsid w:val="00F11929"/>
    <w:rsid w:val="00F45C94"/>
    <w:rsid w:val="00F81E9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B37FA"/>
    <w:rPr>
      <w:color w:val="808080"/>
      <w:bdr w:space="0" w:sz="0" w:color="auto" w:val="none"/>
      <w:shd w:fill="auto" w:color="auto" w:val="clear"/>
    </w:rPr>
  </w:style>
  <w:style w:customStyle="true" w:styleId="eSPISCCParagraphDefaultFont" w:type="character">
    <w:name w:val="eSPIS_CC_Paragraph Default Font"/>
    <w:basedOn w:val="Zadanifontodlomka"/>
    <w:rsid w:val="005B37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37FA"/>
    <w:rPr>
      <w:bdr w:space="0" w:sz="0" w:color="auto" w:val="none"/>
      <w:shd w:fill="FFFFCC" w:color="auto" w:val="clear"/>
      <w:lang w:val="hr-HR"/>
    </w:rPr>
  </w:style>
  <w:style w:customStyle="true" w:styleId="PozadinaSvijetloCrvena" w:type="character">
    <w:name w:val="Pozadina_SvijetloCrvena"/>
    <w:basedOn w:val="eSPISCCParagraphDefaultFont"/>
    <w:rsid w:val="005B37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37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B37FA"/>
    <w:rPr>
      <w:color w:val="808080"/>
      <w:bdr w:color="auto" w:space="0" w:sz="0" w:val="none"/>
      <w:shd w:color="auto" w:fill="auto" w:val="clear"/>
    </w:rPr>
  </w:style>
  <w:style w:customStyle="1" w:styleId="eSPISCCParagraphDefaultFont" w:type="character">
    <w:name w:val="eSPIS_CC_Paragraph Default Font"/>
    <w:basedOn w:val="Zadanifontodlomka"/>
    <w:rsid w:val="005B37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37FA"/>
    <w:rPr>
      <w:bdr w:color="auto" w:space="0" w:sz="0" w:val="none"/>
      <w:shd w:color="auto" w:fill="FFFFCC" w:val="clear"/>
      <w:lang w:val="hr-HR"/>
    </w:rPr>
  </w:style>
  <w:style w:customStyle="1" w:styleId="PozadinaSvijetloCrvena" w:type="character">
    <w:name w:val="Pozadina_SvijetloCrvena"/>
    <w:basedOn w:val="eSPISCCParagraphDefaultFont"/>
    <w:rsid w:val="005B37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37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1626001">
      <w:bodyDiv w:val="true"/>
      <w:marLeft w:val="0"/>
      <w:marRight w:val="0"/>
      <w:marTop w:val="0"/>
      <w:marBottom w:val="0"/>
      <w:divBdr>
        <w:top w:space="0" w:sz="0" w:color="auto" w:val="none"/>
        <w:left w:space="0" w:sz="0" w:color="auto" w:val="none"/>
        <w:bottom w:space="0" w:sz="0" w:color="auto" w:val="none"/>
        <w:right w:space="0" w:sz="0" w:color="auto" w:val="none"/>
      </w:divBdr>
    </w:div>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platež dodatnog predujma - 5.000,00 kn</izvorni_sadrzaj>
    <derivirana_varijabla naziv="DomainObject.Primjedba_1">Poziv na platež dodatnog predujma - 5.000,00 kn</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3319</izvorni_sadrzaj>
    <derivirana_varijabla naziv="DomainObject.Predmet.Broj_1">3319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St-3319/2016</izvorni_sadrzaj>
    <derivirana_varijabla naziv="DomainObject.Predmet.OznakaBroj_1">St-3319/2016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STAPHILEUS d.o.o. zastupanog po punomoćniku Joško Klišmanić</izvorni_sadrzaj>
    <derivirana_varijabla naziv="DomainObject.Predmet.ProtustrankaFormated_1">  STAPHILEUS d.o.o. zastupanog po punomoćniku Joško Klišmanić</derivirana_varijabla>
  </DomainObject.Predmet.ProtustrankaFormated>
  <DomainObject.Predmet.ProtustrankaFormatedOIB>
    <izvorni_sadrzaj>  STAPHILEUS d.o.o., OIB 66074158865 zastupanog po punomoćniku Joško Klišmanić</izvorni_sadrzaj>
    <derivirana_varijabla naziv="DomainObject.Predmet.ProtustrankaFormatedOIB_1">  STAPHILEUS d.o.o., OIB 66074158865 zastupanog po punomoćniku Joško Klišmanić</derivirana_varijabla>
  </DomainObject.Predmet.ProtustrankaFormatedOIB>
  <DomainObject.Predmet.ProtustrankaFormatedWithAdress>
    <izvorni_sadrzaj> STAPHILEUS d.o.o., Siget 16/E, 10000 Zagreb zastupanog po punomoćniku Joško Klišmanić</izvorni_sadrzaj>
    <derivirana_varijabla naziv="DomainObject.Predmet.ProtustrankaFormatedWithAdress_1"> STAPHILEUS d.o.o., Siget 16/E, 10000 Zagreb zastupanog po punomoćniku Joško Klišmanić</derivirana_varijabla>
  </DomainObject.Predmet.ProtustrankaFormatedWithAdress>
  <DomainObject.Predmet.ProtustrankaFormatedWithAdressOIB>
    <izvorni_sadrzaj> STAPHILEUS d.o.o., OIB 66074158865, Siget 16/E, 10000 Zagreb zastupanog po punomoćniku Joško Klišmanić</izvorni_sadrzaj>
    <derivirana_varijabla naziv="DomainObject.Predmet.ProtustrankaFormatedWithAdressOIB_1"> STAPHILEUS d.o.o., OIB 66074158865, Siget 16/E, 10000 Zagreb zastupanog po punomoćniku Joško Klišmanić</derivirana_varijabla>
  </DomainObject.Predmet.ProtustrankaFormatedWithAdressOIB>
  <DomainObject.Predmet.ProtustrankaWithAdress>
    <izvorni_sadrzaj>STAPHILEUS d.o.o. Siget 16/E, 10000 Zagreb</izvorni_sadrzaj>
    <derivirana_varijabla naziv="DomainObject.Predmet.ProtustrankaWithAdress_1">STAPHILEUS d.o.o. Siget 16/E, 10000 Zagreb</derivirana_varijabla>
  </DomainObject.Predmet.ProtustrankaWithAdress>
  <DomainObject.Predmet.ProtustrankaWithAdressOIB>
    <izvorni_sadrzaj>STAPHILEUS d.o.o., OIB 66074158865, Siget 16/E, 10000 Zagreb</izvorni_sadrzaj>
    <derivirana_varijabla naziv="DomainObject.Predmet.ProtustrankaWithAdressOIB_1">STAPHILEUS d.o.o., OIB 66074158865, Siget 16/E, 10000 Zagreb</derivirana_varijabla>
  </DomainObject.Predmet.ProtustrankaWithAdressOIB>
  <DomainObject.Predmet.ProtustrankaNazivFormated>
    <izvorni_sadrzaj>STAPHILEUS d.o.o.</izvorni_sadrzaj>
    <derivirana_varijabla naziv="DomainObject.Predmet.ProtustrankaNazivFormated_1">STAPHILEUS d.o.o.</derivirana_varijabla>
  </DomainObject.Predmet.ProtustrankaNazivFormated>
  <DomainObject.Predmet.ProtustrankaNazivFormatedOIB>
    <izvorni_sadrzaj>STAPHILEUS d.o.o., OIB 66074158865</izvorni_sadrzaj>
    <derivirana_varijabla naziv="DomainObject.Predmet.ProtustrankaNazivFormatedOIB_1">STAPHILEUS d.o.o., OIB 66074158865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STAPHILEUS d.o.o. zastupanog po punomoćniku Joško Klišmanić</item>
    </izvorni_sadrzaj>
    <derivirana_varijabla naziv="DomainObject.Predmet.ProtuStrankaListFormated_1">
      <item>STAPHILEUS d.o.o. zastupanog po punomoćniku Joško Klišmanić</item>
    </derivirana_varijabla>
  </DomainObject.Predmet.ProtuStrankaListFormated>
  <DomainObject.Predmet.ProtuStrankaListFormatedOIB>
    <izvorni_sadrzaj>
      <item>STAPHILEUS d.o.o., OIB 66074158865 zastupanog po punomoćniku Joško Klišmanić</item>
    </izvorni_sadrzaj>
    <derivirana_varijabla naziv="DomainObject.Predmet.ProtuStrankaListFormatedOIB_1">
      <item>STAPHILEUS d.o.o., OIB 66074158865 zastupanog po punomoćniku Joško Klišmanić</item>
    </derivirana_varijabla>
  </DomainObject.Predmet.ProtuStrankaListFormatedOIB>
  <DomainObject.Predmet.ProtuStrankaListFormatedWithAdress>
    <izvorni_sadrzaj>
      <item>STAPHILEUS d.o.o., Siget 16/E, 10000 Zagreb zastupanog po punomoćniku Joško Klišmanić</item>
    </izvorni_sadrzaj>
    <derivirana_varijabla naziv="DomainObject.Predmet.ProtuStrankaListFormatedWithAdress_1">
      <item>STAPHILEUS d.o.o., Siget 16/E, 10000 Zagreb zastupanog po punomoćniku Joško Klišmanić</item>
    </derivirana_varijabla>
  </DomainObject.Predmet.ProtuStrankaListFormatedWithAdress>
  <DomainObject.Predmet.ProtuStrankaListFormatedWithAdressOIB>
    <izvorni_sadrzaj>
      <item>STAPHILEUS d.o.o., OIB 66074158865, Siget 16/E, 10000 Zagreb zastupanog po punomoćniku Joško Klišmanić</item>
    </izvorni_sadrzaj>
    <derivirana_varijabla naziv="DomainObject.Predmet.ProtuStrankaListFormatedWithAdressOIB_1">
      <item>STAPHILEUS d.o.o., OIB 66074158865, Siget 16/E, 10000 Zagreb zastupanog po punomoćniku Joško Klišmanić</item>
    </derivirana_varijabla>
  </DomainObject.Predmet.ProtuStrankaListFormatedWithAdressOIB>
  <DomainObject.Predmet.ProtuStrankaListNazivFormated>
    <izvorni_sadrzaj>
      <item>STAPHILEUS d.o.o.</item>
    </izvorni_sadrzaj>
    <derivirana_varijabla naziv="DomainObject.Predmet.ProtuStrankaListNazivFormated_1">
      <item>STAPHILEUS d.o.o.</item>
    </derivirana_varijabla>
  </DomainObject.Predmet.ProtuStrankaListNazivFormated>
  <DomainObject.Predmet.ProtuStrankaListNazivFormatedOIB>
    <izvorni_sadrzaj>
      <item>STAPHILEUS d.o.o., OIB 66074158865</item>
    </izvorni_sadrzaj>
    <derivirana_varijabla naziv="DomainObject.Predmet.ProtuStrankaListNazivFormatedOIB_1">
      <item>STAPHILEUS d.o.o., OIB 66074158865</item>
    </derivirana_varijabla>
  </DomainObject.Predmet.ProtuStrankaListNazivFormatedOIB>
  <DomainObject.Predmet.OstaliListFormated>
    <izvorni_sadrzaj>
      <item>Joško Klišmanić punomoćnik sudionika u postupku STAPHILEUS d.o.o.</item>
    </izvorni_sadrzaj>
    <derivirana_varijabla naziv="DomainObject.Predmet.OstaliListFormated_1">
      <item>Joško Klišmanić punomoćnik sudionika u postupku STAPHILEUS d.o.o.</item>
    </derivirana_varijabla>
  </DomainObject.Predmet.OstaliListFormated>
  <DomainObject.Predmet.OstaliListFormatedOIB>
    <izvorni_sadrzaj>
      <item>Joško Klišmanić, OIB 29145592464 punomoćnik sudionika u postupku STAPHILEUS d.o.o.</item>
    </izvorni_sadrzaj>
    <derivirana_varijabla naziv="DomainObject.Predmet.OstaliListFormatedOIB_1">
      <item>Joško Klišmanić, OIB 29145592464 punomoćnik sudionika u postupku STAPHILEUS d.o.o.</item>
    </derivirana_varijabla>
  </DomainObject.Predmet.OstaliListFormatedOIB>
  <DomainObject.Predmet.OstaliListFormatedWithAdress>
    <izvorni_sadrzaj>
      <item>Joško Klišmanić, Savska 128, 10310 Posavski Bregi punomoćnik sudionika u postupku STAPHILEUS d.o.o.</item>
    </izvorni_sadrzaj>
    <derivirana_varijabla naziv="DomainObject.Predmet.OstaliListFormatedWithAdress_1">
      <item>Joško Klišmanić, Savska 128, 10310 Posavski Bregi punomoćnik sudionika u postupku STAPHILEUS d.o.o.</item>
    </derivirana_varijabla>
  </DomainObject.Predmet.OstaliListFormatedWithAdress>
  <DomainObject.Predmet.OstaliListFormatedWithAdressOIB>
    <izvorni_sadrzaj>
      <item>Joško Klišmanić, OIB 29145592464, Savska 128, 10310 Posavski Bregi punomoćnik sudionika u postupku STAPHILEUS d.o.o.</item>
    </izvorni_sadrzaj>
    <derivirana_varijabla naziv="DomainObject.Predmet.OstaliListFormatedWithAdressOIB_1">
      <item>Joško Klišmanić, OIB 29145592464, Savska 128, 10310 Posavski Bregi punomoćnik sudionika u postupku STAPHILEUS d.o.o.</item>
    </derivirana_varijabla>
  </DomainObject.Predmet.OstaliListFormatedWithAdressOIB>
  <DomainObject.Predmet.OstaliListNazivFormated>
    <izvorni_sadrzaj>
      <item>Joško Klišmanić</item>
    </izvorni_sadrzaj>
    <derivirana_varijabla naziv="DomainObject.Predmet.OstaliListNazivFormated_1">
      <item>Joško Klišmanić</item>
    </derivirana_varijabla>
  </DomainObject.Predmet.OstaliListNazivFormated>
  <DomainObject.Predmet.OstaliListNazivFormatedOIB>
    <izvorni_sadrzaj>
      <item>Joško Klišmanić, OIB 29145592464</item>
    </izvorni_sadrzaj>
    <derivirana_varijabla naziv="DomainObject.Predmet.OstaliListNazivFormatedOIB_1">
      <item>Joško Klišmanić, OIB 29145592464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STAPHILEUS d.o.o.</izvorni_sadrzaj>
    <derivirana_varijabla naziv="DomainObject.Predmet.ProtustrankaIDrugi_1">STAPHILEUS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STAPHILEUS d.o.o., OIB 66074158865, Siget 16/E, 10000 Zagreb</izvorni_sadrzaj>
    <derivirana_varijabla naziv="DomainObject.Predmet.ProtustrankaIDrugiAdressOIB_1">STAPHILEUS d.o.o., OIB 66074158865, Siget 16/E,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STAPHILEUS d.o.o.</item>
      <item>Joško Klišmanić</item>
    </izvorni_sadrzaj>
    <derivirana_varijabla naziv="DomainObject.Predmet.SudioniciListNaziv_1">
      <item>FINA Regionalni centar Zagreb</item>
      <item>STAPHILEUS d.o.o.</item>
      <item>Joško Klišmanić</item>
    </derivirana_varijabla>
  </DomainObject.Predmet.SudioniciListNaziv>
  <DomainObject.Predmet.SudioniciListAdressOIB>
    <izvorni_sadrzaj>
      <item>FINA Regionalni centar Zagreb, OIB 85821130368, Trg svibanjskih žrtava 1995. br. 1,10000 Zagreb</item>
      <item>STAPHILEUS d.o.o., OIB 66074158865, Siget 16/E,10000 Zagreb</item>
      <item>Joško Klišmanić, OIB 29145592464, Savska 128,10310 Posavski Bregi</item>
    </izvorni_sadrzaj>
    <derivirana_varijabla naziv="DomainObject.Predmet.SudioniciListAdressOIB_1">
      <item>FINA Regionalni centar Zagreb, OIB 85821130368, Trg svibanjskih žrtava 1995. br. 1,10000 Zagreb</item>
      <item>STAPHILEUS d.o.o., OIB 66074158865, Siget 16/E,10000 Zagreb</item>
      <item>Joško Klišmanić, OIB 29145592464, Savska 128,10310 Posavski Bregi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66074158865</item>
      <item>, OIB 29145592464</item>
    </izvorni_sadrzaj>
    <derivirana_varijabla naziv="DomainObject.Predmet.SudioniciListNazivOIB_1">
      <item>, OIB 85821130368</item>
      <item>, OIB 66074158865</item>
      <item>, OIB 29145592464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926</properties:Words>
  <properties:Characters>5008</properties:Characters>
  <properties:Lines>108</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2017-05-16T08:20:00Z</dcterms:created>
  <dc:creator>gboljkovac</dc:creator>
  <cp:lastModifiedBy>Goranka Boljkovac</cp:lastModifiedBy>
  <cp:lastPrinted>2017-04-26T10:46:00Z</cp:lastPrinted>
  <dcterms:modified xmlns:xsi="http://www.w3.org/2001/XMLSchema-instance" xsi:type="dcterms:W3CDTF">2017-05-16T08:21:00Z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