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bd0b" w14:paraId="af0bd0b" w:rsidRDefault="00AE649C" w:rsidP="00DD202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D2024" w:rsidP="00DD202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D202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D2024" w:rsidP="00DD2024" w:rsidR="00AE649C" w:rsidRPr="00B76F3C">
      <w:pPr>
        <w:pStyle w:val="SudSjedite"/>
      </w:pPr>
      <w:r>
        <w:t xml:space="preserve">                                                                                                  Poslovni broj: 4 St-300/16-4</w:t>
      </w:r>
      <w:r w:rsidR="00EA1C6D">
        <w:tab/>
      </w:r>
    </w:p>
    <w:p w:rsidRDefault="00DD2024" w:rsidP="00DD2024" w:rsidR="00DD202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D2024" w:rsidP="00DD2024" w:rsidR="00DD202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D2024" w:rsidP="00DD2024" w:rsidR="00DD202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D2024" w:rsidP="00DD2024" w:rsidR="00DD202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D2024" w:rsidP="00DD2024" w:rsidR="00DD2024">
      <w:pPr>
        <w:spacing w:after="0"/>
        <w:jc w:val="right"/>
        <w:rPr>
          <w:lang w:eastAsia="hr-HR"/>
        </w:rPr>
      </w:pPr>
    </w:p>
    <w:p w:rsidRDefault="00DD2024" w:rsidP="00DD2024" w:rsidR="00DD2024">
      <w:pPr>
        <w:spacing w:after="0"/>
        <w:jc w:val="right"/>
      </w:pPr>
    </w:p>
    <w:p w:rsidRDefault="00DD2024" w:rsidP="00DD2024" w:rsidR="00DD2024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SINT j.d.o.o., Koprivnica, Dravska 17, OIB: 89650225660,  11. ožujka 2016. temeljem čl. 430. Stečajnog zakona („NN“ 71/15, u daljnjem tekstu SZ) objavljuje sljedeći</w:t>
      </w:r>
    </w:p>
    <w:p w:rsidRDefault="00DD2024" w:rsidP="00DD2024" w:rsidR="00DD2024">
      <w:pPr>
        <w:spacing w:after="0"/>
        <w:jc w:val="center"/>
      </w:pPr>
    </w:p>
    <w:p w:rsidRDefault="00DD2024" w:rsidP="00DD2024" w:rsidR="00DD2024">
      <w:pPr>
        <w:spacing w:after="0"/>
        <w:jc w:val="center"/>
      </w:pPr>
      <w:r>
        <w:t>OGLAS</w:t>
      </w:r>
    </w:p>
    <w:p w:rsidRDefault="00DD2024" w:rsidP="00DD2024" w:rsidR="00DD2024">
      <w:pPr>
        <w:spacing w:after="0"/>
      </w:pPr>
    </w:p>
    <w:p w:rsidRDefault="00DD2024" w:rsidP="00DD2024" w:rsidR="00DD2024">
      <w:pPr>
        <w:spacing w:after="0"/>
        <w:jc w:val="both"/>
      </w:pPr>
      <w:r>
        <w:t>1/</w:t>
      </w:r>
      <w:r>
        <w:tab/>
        <w:t>Utvrđuje se da ukupni iznos evidentiranog duga dužnika SINT j.d.o.o., Koprivnica, Dravska 17, OIB: 89650225660 iznosi 8.538,92 kn.</w:t>
      </w:r>
    </w:p>
    <w:p w:rsidRDefault="00DD2024" w:rsidP="00DD2024" w:rsidR="00DD2024">
      <w:pPr>
        <w:spacing w:after="0"/>
        <w:jc w:val="both"/>
      </w:pPr>
    </w:p>
    <w:p w:rsidRDefault="00DD2024" w:rsidP="00DD2024" w:rsidR="00DD2024">
      <w:pPr>
        <w:spacing w:after="0"/>
        <w:jc w:val="both"/>
      </w:pPr>
      <w:r>
        <w:t>2/</w:t>
      </w:r>
      <w:r>
        <w:tab/>
        <w:t xml:space="preserve"> Poziva se direktor dužnika Siniša Prvčić izi Koprivnice, Miklinovec 225, OIB: 06857948964 da u roku od 15 dana od dana objave ovog oglasa na e-oglasnoj ploči suda podnese ovome sudu, pozivom na gornji broj spisa, javnobilježnički ovjerovljeni prokazni popis imovine i obveza dužnika na propisanom obrascu.</w:t>
      </w:r>
    </w:p>
    <w:p w:rsidRDefault="00DD2024" w:rsidP="00DD2024" w:rsidR="00DD2024">
      <w:pPr>
        <w:spacing w:after="0"/>
        <w:jc w:val="both"/>
      </w:pPr>
    </w:p>
    <w:p w:rsidRDefault="00DD2024" w:rsidP="00DD2024" w:rsidR="00DD2024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D2024" w:rsidP="00DD2024" w:rsidR="00DD2024">
      <w:pPr>
        <w:spacing w:after="0"/>
      </w:pPr>
    </w:p>
    <w:p w:rsidRDefault="00DD2024" w:rsidP="00DD2024" w:rsidR="00DD202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DD2024" w:rsidP="00DD2024" w:rsidR="00DD2024">
      <w:pPr>
        <w:spacing w:after="0"/>
        <w:jc w:val="both"/>
        <w:rPr>
          <w:color w:val="000000"/>
        </w:rPr>
      </w:pPr>
      <w:r>
        <w:tab/>
      </w:r>
    </w:p>
    <w:p w:rsidRDefault="00DD2024" w:rsidP="00DD2024" w:rsidR="00DD202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22030016 otvoren kod Hrvatske poštanske banke. </w:t>
      </w:r>
    </w:p>
    <w:p w:rsidRDefault="00DD2024" w:rsidP="00DD2024" w:rsidR="00DD2024">
      <w:pPr>
        <w:spacing w:after="0"/>
        <w:ind w:firstLine="708"/>
        <w:jc w:val="both"/>
      </w:pPr>
      <w:r>
        <w:lastRenderedPageBreak/>
        <w:t>U tom slučaju sud će po službenoj dužnosti donijeti rješenje o otvaranju i zaključenju stečajnog postupka uz primjenu odredbi čl. 132 i 133. te čl. 286. do 292. SZ-a na odgovarajući način.</w:t>
      </w:r>
    </w:p>
    <w:p w:rsidRDefault="00DD2024" w:rsidP="00DD2024" w:rsidR="00DD2024">
      <w:pPr>
        <w:spacing w:after="0"/>
        <w:jc w:val="both"/>
      </w:pPr>
    </w:p>
    <w:p w:rsidRDefault="00DD2024" w:rsidP="00DD2024" w:rsidR="00DD2024">
      <w:pPr>
        <w:spacing w:after="0"/>
        <w:jc w:val="center"/>
      </w:pPr>
      <w:r>
        <w:t>U Varaždinu, 11. ožujka 2016.</w:t>
      </w:r>
    </w:p>
    <w:p w:rsidRDefault="00DD2024" w:rsidP="00DD2024" w:rsidR="00DD2024">
      <w:pPr>
        <w:spacing w:after="0"/>
        <w:jc w:val="both"/>
      </w:pPr>
    </w:p>
    <w:p w:rsidRDefault="00DD2024" w:rsidP="00DD2024" w:rsidR="00DD202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D2024" w:rsidP="00DD2024" w:rsidR="00DD2024">
      <w:pPr>
        <w:spacing w:after="0"/>
      </w:pPr>
    </w:p>
    <w:p w:rsidRDefault="00DD2024" w:rsidP="00DD2024" w:rsidR="00DD202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DD2024" w:rsidR="00CB0EA4">
      <w:pPr>
        <w:pStyle w:val="Naslovdokumenta"/>
        <w:spacing w:after="0"/>
      </w:pPr>
    </w:p>
    <w:p w:rsidRDefault="0071688E" w:rsidP="00DD2024" w:rsidR="0071688E">
      <w:pPr>
        <w:pStyle w:val="Poetniodjeljak"/>
        <w:spacing w:after="0"/>
      </w:pPr>
    </w:p>
    <w:p w:rsidRDefault="00A21F0D" w:rsidP="00DD2024" w:rsidR="00A21F0D">
      <w:pPr>
        <w:pStyle w:val="NormaleSPIS"/>
        <w:spacing w:after="0"/>
        <w:rPr>
          <w:noProof/>
        </w:rPr>
      </w:pPr>
    </w:p>
    <w:p w:rsidRDefault="00DA0242" w:rsidP="00DD202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024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St-300/2016-4</izvorni_sadrzaj>
    <derivirana_varijabla naziv="DomainObject.Oznaka_1">St-300/2016-4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 jednostavno društvo s ograničenom odgovornošću za proizvodnju, trgovinu i usluge zastupanog po punomoćniku Siniša Prvčić</izvorni_sadrzaj>
    <derivirana_varijabla naziv="DomainObject.Predmet.ProtustrankaFormated_1">  SINT jednostavno društvo s ograničenom odgovornošću za proizvodnju, trgovinu i usluge zastupanog po punomoćniku Siniša Prvčić</derivirana_varijabla>
  </DomainObject.Predmet.ProtustrankaFormated>
  <DomainObject.Predmet.ProtustrankaFormatedOIB>
    <izvorni_sadrzaj>  SINT jednostavno društvo s ograničenom odgovornošću za proizvodnju, trgovinu i usluge, OIB 89650225660 zastupanog po punomoćniku Siniša Prvčić</izvorni_sadrzaj>
    <derivirana_varijabla naziv="DomainObject.Predmet.ProtustrankaFormatedOIB_1">  SINT jednostavno društvo s ograničenom odgovornošću za proizvodnju, trgovinu i usluge, OIB 89650225660 zastupanog po punomoćniku Siniša Prvčić</derivirana_varijabla>
  </DomainObject.Predmet.ProtustrankaFormatedOIB>
  <DomainObject.Predmet.ProtustrankaFormatedWithAdress>
    <izvorni_sadrzaj> SINT jednostavno društvo s ograničenom odgovornošću za proizvodnju, trgovinu i usluge, Dravska 17, 48000 Koprivnica zastupanog po punomoćniku Siniša Prvčić</izvorni_sadrzaj>
    <derivirana_varijabla naziv="DomainObject.Predmet.ProtustrankaFormatedWithAdress_1"> SINT jednostavno društvo s ograničenom odgovornošću za proizvodnju, trgovinu i usluge, Dravska 17, 48000 Koprivnica zastupanog po punomoćniku Siniša Prvčić</derivirana_varijabla>
  </DomainObject.Predmet.ProtustrankaFormatedWithAdress>
  <DomainObject.Predmet.ProtustrankaFormatedWithAdressOIB>
    <izvorni_sadrzaj> SINT jednostavno društvo s ograničenom odgovornošću za proizvodnju, trgovinu i usluge, OIB 89650225660, Dravska 17, 48000 Koprivnica zastupanog po punomoćniku Siniša Prvčić</izvorni_sadrzaj>
    <derivirana_varijabla naziv="DomainObject.Predmet.ProtustrankaFormatedWithAdressOIB_1"> SINT jednostavno društvo s ograničenom odgovornošću za proizvodnju, trgovinu i usluge, OIB 89650225660, Dravska 17, 48000 Koprivnica zastupanog po punomoćniku Siniša Prvčić</derivirana_varijabla>
  </DomainObject.Predmet.ProtustrankaFormatedWithAdressOIB>
  <DomainObject.Predmet.ProtustrankaWithAdress>
    <izvorni_sadrzaj>SINT jednostavno društvo s ograničenom odgovornošću za proizvodnju, trgovinu i usluge Dravska 17, 48000 Koprivnica</izvorni_sadrzaj>
    <derivirana_varijabla naziv="DomainObject.Predmet.ProtustrankaWithAdress_1">SINT jednostavno društvo s ograničenom odgovornošću za proizvodnju, trgovinu i usluge Dravska 17, 48000 Koprivnica</derivirana_varijabla>
  </DomainObject.Predmet.ProtustrankaWithAdress>
  <DomainObject.Predmet.ProtustrankaWithAdressOIB>
    <izvorni_sadrzaj>SINT jednostavno društvo s ograničenom odgovornošću za proizvodnju, trgovinu i usluge, OIB 89650225660, Dravska 17, 48000 Koprivnica</izvorni_sadrzaj>
    <derivirana_varijabla naziv="DomainObject.Predmet.ProtustrankaWithAdressOIB_1">SINT jednostavno društvo s ograničenom odgovornošću za proizvodnju, trgovinu i usluge, OIB 89650225660, Dravska 17, 48000 Koprivnica</derivirana_varijabla>
  </DomainObject.Predmet.ProtustrankaWithAdressOIB>
  <DomainObject.Predmet.ProtustrankaNazivFormated>
    <izvorni_sadrzaj>SINT jednostavno društvo s ograničenom odgovornošću za proizvodnju, trgovinu i usluge</izvorni_sadrzaj>
    <derivirana_varijabla naziv="DomainObject.Predmet.ProtustrankaNazivFormated_1">SINT jednostavno društvo s ograničenom odgovornošću za proizvodnju, trgovinu i usluge</derivirana_varijabla>
  </DomainObject.Predmet.ProtustrankaNazivFormated>
  <DomainObject.Predmet.ProtustrankaNazivFormatedOIB>
    <izvorni_sadrzaj>SINT jednostavno društvo s ograničenom odgovornošću za proizvodnju, trgovinu i usluge, OIB 89650225660</izvorni_sadrzaj>
    <derivirana_varijabla naziv="DomainObject.Predmet.ProtustrankaNazivFormatedOIB_1">SINT jednostavno društvo s ograničenom odgovornošću za proizvodnju, trgovinu i usluge, OIB 89650225660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8538.92</izvorni_sadrzaj>
    <derivirana_varijabla naziv="DomainObject.Predmet.TrenutnaVrijednost_1">8538.92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SINT jednostavno društvo s ograničenom odgovornošću za proizvodnju, trgovinu i usluge zastupanog po punomoćniku Siniša Prvčić</item>
    </izvorni_sadrzaj>
    <derivirana_varijabla naziv="DomainObject.Predmet.ProtuStrankaListFormated_1">
      <item>SINT jednostavno društvo s ograničenom odgovornošću za proizvodnju, trgovinu i usluge zastupanog po punomoćniku Siniša Prvčić</item>
    </derivirana_varijabla>
  </DomainObject.Predmet.ProtuStrankaListFormated>
  <DomainObject.Predmet.ProtuStrankaListFormatedOIB>
    <izvorni_sadrzaj>
      <item>SINT jednostavno društvo s ograničenom odgovornošću za proizvodnju, trgovinu i usluge, OIB 89650225660 zastupanog po punomoćniku Siniša Prvčić</item>
    </izvorni_sadrzaj>
    <derivirana_varijabla naziv="DomainObject.Predmet.ProtuStrankaListFormatedOIB_1">
      <item>SINT jednostavno društvo s ograničenom odgovornošću za proizvodnju, trgovinu i usluge, OIB 89650225660 zastupanog po punomoćniku Siniša Prvčić</item>
    </derivirana_varijabla>
  </DomainObject.Predmet.ProtuStrankaListFormatedOIB>
  <DomainObject.Predmet.ProtuStrankaListFormatedWithAdress>
    <izvorni_sadrzaj>
      <item>SINT jednostavno društvo s ograničenom odgovornošću za proizvodnju, trgovinu i usluge, Dravska 17, 48000 Koprivnica zastupanog po punomoćniku Siniša Prvčić</item>
    </izvorni_sadrzaj>
    <derivirana_varijabla naziv="DomainObject.Predmet.ProtuStrankaListFormatedWithAdress_1">
      <item>SINT jednostavno društvo s ograničenom odgovornošću za proizvodnju, trgovinu i usluge, Dravska 17, 48000 Koprivnica zastupanog po punomoćniku Siniša Prvčić</item>
    </derivirana_varijabla>
  </DomainObject.Predmet.ProtuStrankaListFormatedWithAdress>
  <DomainObject.Predmet.ProtuStrankaListFormatedWithAdressOIB>
    <izvorni_sadrzaj>
      <item>SINT jednostavno društvo s ograničenom odgovornošću za proizvodnju, trgovinu i usluge, OIB 89650225660, Dravska 17, 48000 Koprivnica zastupanog po punomoćniku Siniša Prvčić</item>
    </izvorni_sadrzaj>
    <derivirana_varijabla naziv="DomainObject.Predmet.ProtuStrankaListFormatedWithAdressOIB_1">
      <item>SINT jednostavno društvo s ograničenom odgovornošću za proizvodnju, trgovinu i usluge, OIB 89650225660, Dravska 17, 48000 Koprivnica zastupanog po punomoćniku Siniša Prvčić</item>
    </derivirana_varijabla>
  </DomainObject.Predmet.ProtuStrankaListFormatedWithAdressOIB>
  <DomainObject.Predmet.ProtuStrankaListNazivFormated>
    <izvorni_sadrzaj>
      <item>SINT jednostavno društvo s ograničenom odgovornošću za proizvodnju, trgovinu i usluge</item>
    </izvorni_sadrzaj>
    <derivirana_varijabla naziv="DomainObject.Predmet.ProtuStrankaListNazivFormated_1">
      <item>SINT jednostavno društvo s ograničenom odgovornošću za proizvodnju, trgovinu i usluge</item>
    </derivirana_varijabla>
  </DomainObject.Predmet.ProtuStrankaListNazivFormated>
  <DomainObject.Predmet.ProtuStrankaListNazivFormatedOIB>
    <izvorni_sadrzaj>
      <item>SINT jednostavno društvo s ograničenom odgovornošću za proizvodnju, trgovinu i usluge, OIB 89650225660</item>
    </izvorni_sadrzaj>
    <derivirana_varijabla naziv="DomainObject.Predmet.ProtuStrankaListNazivFormatedOIB_1">
      <item>SINT jednostavno društvo s ograničenom odgovornošću za proizvodnju, trgovinu i usluge, OIB 89650225660</item>
    </derivirana_varijabla>
  </DomainObject.Predmet.ProtuStrankaListNazivFormatedOIB>
  <DomainObject.Predmet.OstaliListFormated>
    <izvorni_sadrzaj>
      <item>Sudski registar</item>
      <item>Siniša Prvčić punomoćnik sudionika u postupku SINT jednostavno društvo s ograničenom odgovornošću za proizvodnju, trgovinu i usluge</item>
    </izvorni_sadrzaj>
    <derivirana_varijabla naziv="DomainObject.Predmet.OstaliListFormated_1">
      <item>Sudski registar</item>
      <item>Siniša Prvčić punomoćnik sudionika u postupku SINT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Siniša Prvčić, OIB 06857948964 punomoćnik sudionika u postupku SINT jednostavno društvo s ograničenom odgovornošću za proizvodnju, trgovinu i usluge</item>
    </izvorni_sadrzaj>
    <derivirana_varijabla naziv="DomainObject.Predmet.OstaliListFormatedOIB_1">
      <item>Sudski registar</item>
      <item>Siniša Prvčić, OIB 06857948964 punomoćnik sudionika u postupku SINT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Siniša Prvčić, Miklinovec 225, 48000 Koprivnica punomoćnik sudionika u postupku SINT jednostavno društvo s ograničenom odgovornošću za proizvodnju, trgovinu i usluge</item>
    </izvorni_sadrzaj>
    <derivirana_varijabla naziv="DomainObject.Predmet.OstaliListFormatedWithAdress_1">
      <item>Sudski registar</item>
      <item>Siniša Prvčić, Miklinovec 225, 48000 Koprivnica punomoćnik sudionika u postupku SINT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Siniša Prvčić, OIB 06857948964, Miklinovec 225, 48000 Koprivnica punomoćnik sudionika u postupku SINT jednostavno društvo s ograničenom odgovornošću za proizvodnju, trgovinu i usluge</item>
    </izvorni_sadrzaj>
    <derivirana_varijabla naziv="DomainObject.Predmet.OstaliListFormatedWithAdressOIB_1">
      <item>Sudski registar</item>
      <item>Siniša Prvčić, OIB 06857948964, Miklinovec 225, 48000 Koprivnica punomoćnik sudionika u postupku SINT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Siniša Prvčić</item>
    </izvorni_sadrzaj>
    <derivirana_varijabla naziv="DomainObject.Predmet.OstaliListNazivFormated_1">
      <item>Sudski registar</item>
      <item>Siniša Prvčić</item>
    </derivirana_varijabla>
  </DomainObject.Predmet.OstaliListNazivFormated>
  <DomainObject.Predmet.OstaliListNazivFormatedOIB>
    <izvorni_sadrzaj>
      <item>Sudski registar</item>
      <item>Siniša Prvčić, OIB 06857948964</item>
    </izvorni_sadrzaj>
    <derivirana_varijabla naziv="DomainObject.Predmet.OstaliListNazivFormatedOIB_1">
      <item>Sudski registar</item>
      <item>Siniša Prvčić, OIB 06857948964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St-300/2016-4</izvorni_sadrzaj>
    <derivirana_varijabla naziv="DomainObject.PoslovniBrojDokumenta_1">St-300/2016-4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SINT jednostavno društvo s ograničenom odgovornošću za proizvodnju, trgovinu i usluge</izvorni_sadrzaj>
    <derivirana_varijabla naziv="DomainObject.Predmet.ProtustrankaIDrugi_1">SINT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SINT jednostavno društvo s ograničenom odgovornošću za proizvodnju, trgovinu i usluge, OIB 89650225660, Dravska 17, 48000 Koprivnica</izvorni_sadrzaj>
    <derivirana_varijabla naziv="DomainObject.Predmet.ProtustrankaIDrugiAdressOIB_1">SINT jednostavno društvo s ograničenom odgovornošću za proizvodnju, trgovinu i usluge, OIB 89650225660,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SINT jednostavno društvo s ograničenom odgovornošću za proizvodnju, trgovinu i usluge</item>
      <item>Sudski registar</item>
      <item>Siniša Prvčić</item>
    </izvorni_sadrzaj>
    <derivirana_varijabla naziv="DomainObject.Predmet.SudioniciListNaziv_1">
      <item>Financijska agencija</item>
      <item>SINT jednostavno društvo s ograničenom odgovornošću za proizvodnju, trgovinu i usluge</item>
      <item>Sudski registar</item>
      <item>Siniša Prvčić</item>
    </derivirana_varijabla>
  </DomainObject.Predmet.SudioniciListNaziv>
  <DomainObject.Predmet.SudioniciListAdressOIB>
    <izvorni_sadrzaj>
      <item>Financijska agencija, OIB 85821130368, A. Cesarca 2,42000 Varaždin</item>
      <item>SINT jednostavno društvo s ograničenom odgovornošću za proizvodnju, trgovinu i usluge, OIB 89650225660, Dravska 17,48000 Koprivnica</item>
      <item>Sudski registar</item>
      <item>Siniša Prvčić, OIB 06857948964, Miklinovec 225,48000 Koprivnica</item>
    </izvorni_sadrzaj>
    <derivirana_varijabla naziv="DomainObject.Predmet.SudioniciListAdressOIB_1">
      <item>Financijska agencija, OIB 85821130368, A. Cesarca 2,42000 Varaždin</item>
      <item>SINT jednostavno društvo s ograničenom odgovornošću za proizvodnju, trgovinu i usluge, OIB 89650225660, Dravska 17,48000 Koprivnica</item>
      <item>Sudski registar</item>
      <item>Siniša Prvčić, OIB 06857948964, Miklinovec 225,48000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F9B38-FA5E-4832-B349-D0D36E9D1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1985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