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d189" w14:paraId="01ed18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8C2358">
        <w:rPr>
          <w:lang w:val="hr-HR"/>
        </w:rPr>
        <w:t>5</w:t>
      </w:r>
      <w:r w:rsidR="00490D59">
        <w:rPr>
          <w:lang w:val="hr-HR"/>
        </w:rPr>
        <w:t>3</w:t>
      </w:r>
      <w:r w:rsidR="005364D2">
        <w:rPr>
          <w:lang w:val="hr-HR"/>
        </w:rPr>
        <w:t>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</w:t>
      </w:r>
      <w:r w:rsidR="005364D2">
        <w:rPr>
          <w:lang w:val="hr-HR"/>
        </w:rPr>
        <w:t>TEHNOMONT jednostavno društvo s ograničenom odgovornošću za graditeljstvo i usluge, Bjelovar, Željka Markovića bb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364D2">
        <w:rPr>
          <w:lang w:val="hr-HR"/>
        </w:rPr>
        <w:t>010089343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364D2">
        <w:rPr>
          <w:lang w:val="hr-HR"/>
        </w:rPr>
        <w:t>87426247030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C2358">
        <w:rPr>
          <w:lang w:val="hr-HR"/>
        </w:rPr>
        <w:t>5</w:t>
      </w:r>
      <w:r w:rsidR="00490D59">
        <w:rPr>
          <w:lang w:val="hr-HR"/>
        </w:rPr>
        <w:t>3</w:t>
      </w:r>
      <w:r w:rsidR="005364D2">
        <w:rPr>
          <w:lang w:val="hr-HR"/>
        </w:rPr>
        <w:t>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364D2">
        <w:rPr>
          <w:lang w:val="hr-HR"/>
        </w:rPr>
        <w:t>24</w:t>
      </w:r>
      <w:r w:rsidR="004629E7">
        <w:rPr>
          <w:lang w:val="hr-HR"/>
        </w:rPr>
        <w:t xml:space="preserve">. </w:t>
      </w:r>
      <w:r w:rsidR="005364D2">
        <w:rPr>
          <w:lang w:val="hr-HR"/>
        </w:rPr>
        <w:t>prosinca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364D2">
        <w:rPr>
          <w:lang w:val="hr-HR"/>
        </w:rPr>
        <w:t>45.183,30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5364D2">
        <w:rPr>
          <w:lang w:val="hr-HR"/>
        </w:rPr>
        <w:t>Elvis Lebinac, iz Bjelovara, Željka Markovića 11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364D2">
        <w:rPr>
          <w:lang w:val="hr-HR"/>
        </w:rPr>
        <w:t>44888550479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C2358">
        <w:rPr>
          <w:lang w:val="hr-HR"/>
        </w:rPr>
        <w:t>31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C2358">
        <w:rPr>
          <w:lang w:val="hr-HR"/>
        </w:rPr>
        <w:t>31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A2C" w:rsidR="008A7A2C">
      <w:r>
        <w:separator/>
      </w:r>
    </w:p>
  </w:endnote>
  <w:endnote w:id="0" w:type="continuationSeparator">
    <w:p w:rsidRDefault="008A7A2C" w:rsidR="008A7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A2C" w:rsidR="008A7A2C">
      <w:r>
        <w:separator/>
      </w:r>
    </w:p>
  </w:footnote>
  <w:footnote w:id="0" w:type="continuationSeparator">
    <w:p w:rsidRDefault="008A7A2C" w:rsidR="008A7A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636"/>
    <w:rsid w:val="00020AD1"/>
    <w:rsid w:val="00071E80"/>
    <w:rsid w:val="00080DAD"/>
    <w:rsid w:val="000B218C"/>
    <w:rsid w:val="000B6A05"/>
    <w:rsid w:val="000E2229"/>
    <w:rsid w:val="000E2494"/>
    <w:rsid w:val="00135F65"/>
    <w:rsid w:val="00151C8B"/>
    <w:rsid w:val="00170D33"/>
    <w:rsid w:val="00184DF0"/>
    <w:rsid w:val="001B397D"/>
    <w:rsid w:val="00230CD2"/>
    <w:rsid w:val="00266260"/>
    <w:rsid w:val="0032457F"/>
    <w:rsid w:val="003A10F9"/>
    <w:rsid w:val="003E56D2"/>
    <w:rsid w:val="003F72C8"/>
    <w:rsid w:val="004006EF"/>
    <w:rsid w:val="004525DA"/>
    <w:rsid w:val="004629E7"/>
    <w:rsid w:val="00490D59"/>
    <w:rsid w:val="004B0A09"/>
    <w:rsid w:val="004B7E8E"/>
    <w:rsid w:val="004E2A79"/>
    <w:rsid w:val="00505F14"/>
    <w:rsid w:val="0052619D"/>
    <w:rsid w:val="005364D2"/>
    <w:rsid w:val="005609E1"/>
    <w:rsid w:val="005A21BE"/>
    <w:rsid w:val="005A3E3C"/>
    <w:rsid w:val="005D3406"/>
    <w:rsid w:val="00605F99"/>
    <w:rsid w:val="006107FD"/>
    <w:rsid w:val="00617995"/>
    <w:rsid w:val="00655553"/>
    <w:rsid w:val="00666165"/>
    <w:rsid w:val="00674F9D"/>
    <w:rsid w:val="006767EE"/>
    <w:rsid w:val="006B32F7"/>
    <w:rsid w:val="007733EB"/>
    <w:rsid w:val="007916AB"/>
    <w:rsid w:val="007E14B6"/>
    <w:rsid w:val="007E27E0"/>
    <w:rsid w:val="007F34CC"/>
    <w:rsid w:val="008259B1"/>
    <w:rsid w:val="00831DA7"/>
    <w:rsid w:val="008517A6"/>
    <w:rsid w:val="00891DB5"/>
    <w:rsid w:val="008A217A"/>
    <w:rsid w:val="008A7A2C"/>
    <w:rsid w:val="008C2358"/>
    <w:rsid w:val="008C7CA9"/>
    <w:rsid w:val="008D13FF"/>
    <w:rsid w:val="008E00AB"/>
    <w:rsid w:val="008E3DB0"/>
    <w:rsid w:val="008F112F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024E"/>
    <w:rsid w:val="00B53C1D"/>
    <w:rsid w:val="00B7583B"/>
    <w:rsid w:val="00B97F89"/>
    <w:rsid w:val="00BA6367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05288"/>
    <w:rsid w:val="00E568AC"/>
    <w:rsid w:val="00E97333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1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F1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1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St-535/2015</izvorni_sadrzaj>
    <derivirana_varijabla naziv="DomainObject.Predmet.OznakaBroj_1">St-535/2015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TEHNOMONT jednostavno društvo s ograničenom odgovrnošću za graditeljstvo i usluge, Bjelovar zastupanog po punomoćniku Elvis Lebinac</izvorni_sadrzaj>
    <derivirana_varijabla naziv="DomainObject.Predmet.ProtustrankaFormated_1">  TEHNOMONT jednostavno društvo s ograničenom odgovrnošću za graditeljstvo i usluge, Bjelovar zastupanog po punomoćniku Elvis Lebinac</derivirana_varijabla>
  </DomainObject.Predmet.ProtustrankaFormated>
  <DomainObject.Predmet.ProtustrankaFormatedOIB>
    <izvorni_sadrzaj>  TEHNOMONT jednostavno društvo s ograničenom odgovrnošću za graditeljstvo i usluge, Bjelovar, OIB 87426247030 zastupanog po punomoćniku Elvis Lebinac</izvorni_sadrzaj>
    <derivirana_varijabla naziv="DomainObject.Predmet.ProtustrankaFormatedOIB_1">  TEHNOMONT jednostavno društvo s ograničenom odgovrnošću za graditeljstvo i usluge, Bjelovar, OIB 87426247030 zastupanog po punomoćniku Elvis Lebinac</derivirana_varijabla>
  </DomainObject.Predmet.ProtustrankaFormatedOIB>
  <DomainObject.Predmet.ProtustrankaFormatedWithAdress>
    <izvorni_sadrzaj> TEHNOMONT jednostavno društvo s ograničenom odgovrnošću za graditeljstvo i usluge, Bjelovar, Željka Markovića/bb, 43000 Bjelovar zastupanog po punomoćniku Elvis Lebinac</izvorni_sadrzaj>
    <derivirana_varijabla naziv="DomainObject.Predmet.ProtustrankaFormatedWithAdress_1"> TEHNOMONT jednostavno društvo s ograničenom odgovrnošću za graditeljstvo i usluge, Bjelovar, Željka Markovića/bb, 43000 Bjelovar zastupanog po punomoćniku Elvis Lebinac</derivirana_varijabla>
  </DomainObject.Predmet.ProtustrankaFormatedWithAdress>
  <DomainObject.Predmet.ProtustrankaFormatedWithAdressOIB>
    <izvorni_sadrzaj> TEHNOMONT jednostavno društvo s ograničenom odgovrnošću za graditeljstvo i usluge, Bjelovar, OIB 87426247030, Željka Markovića/bb, 43000 Bjelovar zastupanog po punomoćniku Elvis Lebinac</izvorni_sadrzaj>
    <derivirana_varijabla naziv="DomainObject.Predmet.ProtustrankaFormatedWithAdressOIB_1"> TEHNOMONT jednostavno društvo s ograničenom odgovrnošću za graditeljstvo i usluge, Bjelovar, OIB 87426247030, Željka Markovića/bb, 43000 Bjelovar zastupanog po punomoćniku Elvis Lebinac</derivirana_varijabla>
  </DomainObject.Predmet.ProtustrankaFormatedWithAdressOIB>
  <DomainObject.Predmet.ProtustrankaWithAdress>
    <izvorni_sadrzaj>TEHNOMONT jednostavno društvo s ograničenom odgovrnošću za graditeljstvo i usluge, Bjelovar Željka Markovića/bb, 43000 Bjelovar</izvorni_sadrzaj>
    <derivirana_varijabla naziv="DomainObject.Predmet.ProtustrankaWithAdress_1">TEHNOMONT jednostavno društvo s ograničenom odgovrnošću za graditeljstvo i usluge, Bjelovar Željka Markovića/bb, 43000 Bjelovar</derivirana_varijabla>
  </DomainObject.Predmet.ProtustrankaWithAdress>
  <DomainObject.Predmet.ProtustrankaWithAdressOIB>
    <izvorni_sadrzaj>TEHNOMONT jednostavno društvo s ograničenom odgovrnošću za graditeljstvo i usluge, Bjelovar, OIB 87426247030, Željka Markovića/bb, 43000 Bjelovar</izvorni_sadrzaj>
    <derivirana_varijabla naziv="DomainObject.Predmet.ProtustrankaWithAdressOIB_1">TEHNOMONT jednostavno društvo s ograničenom odgovrnošću za graditeljstvo i usluge, Bjelovar, OIB 87426247030, Željka Markovića/bb, 43000 Bjelovar</derivirana_varijabla>
  </DomainObject.Predmet.ProtustrankaWithAdressOIB>
  <DomainObject.Predmet.ProtustrankaNazivFormated>
    <izvorni_sadrzaj>TEHNOMONT jednostavno društvo s ograničenom odgovrnošću za graditeljstvo i usluge, Bjelovar</izvorni_sadrzaj>
    <derivirana_varijabla naziv="DomainObject.Predmet.ProtustrankaNazivFormated_1">TEHNOMONT jednostavno društvo s ograničenom odgovrnošću za graditeljstvo i usluge, Bjelovar</derivirana_varijabla>
  </DomainObject.Predmet.ProtustrankaNazivFormated>
  <DomainObject.Predmet.ProtustrankaNazivFormatedOIB>
    <izvorni_sadrzaj>TEHNOMONT jednostavno društvo s ograničenom odgovrnošću za graditeljstvo i usluge, Bjelovar, OIB 87426247030</izvorni_sadrzaj>
    <derivirana_varijabla naziv="DomainObject.Predmet.ProtustrankaNazivFormatedOIB_1">TEHNOMONT jednostavno društvo s ograničenom odgovrnošću za graditeljstvo i usluge, Bjelovar, OIB 87426247030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TEHNOMONT jednostavno društvo s ograničenom odgovrnošću za graditeljstvo i usluge, Bjelovar zastupanog po punomoćniku Elvis Lebinac</item>
    </izvorni_sadrzaj>
    <derivirana_varijabla naziv="DomainObject.Predmet.ProtuStrankaListFormated_1">
      <item>TEHNOMONT jednostavno društvo s ograničenom odgovrnošću za graditeljstvo i usluge, Bjelovar zastupanog po punomoćniku Elvis Lebinac</item>
    </derivirana_varijabla>
  </DomainObject.Predmet.ProtuStrankaListFormated>
  <DomainObject.Predmet.ProtuStrankaListFormatedOIB>
    <izvorni_sadrzaj>
      <item>TEHNOMONT jednostavno društvo s ograničenom odgovrnošću za graditeljstvo i usluge, Bjelovar, OIB 87426247030 zastupanog po punomoćniku Elvis Lebinac</item>
    </izvorni_sadrzaj>
    <derivirana_varijabla naziv="DomainObject.Predmet.ProtuStrankaListFormatedOIB_1">
      <item>TEHNOMONT jednostavno društvo s ograničenom odgovrnošću za graditeljstvo i usluge, Bjelovar, OIB 87426247030 zastupanog po punomoćniku Elvis Lebinac</item>
    </derivirana_varijabla>
  </DomainObject.Predmet.ProtuStrankaListFormatedOIB>
  <DomainObject.Predmet.ProtuStrankaListFormatedWithAdress>
    <izvorni_sadrzaj>
      <item>TEHNOMONT jednostavno društvo s ograničenom odgovrnošću za graditeljstvo i usluge, Bjelovar, Željka Markovića/bb, 43000 Bjelovar zastupanog po punomoćniku Elvis Lebinac</item>
    </izvorni_sadrzaj>
    <derivirana_varijabla naziv="DomainObject.Predmet.ProtuStrankaListFormatedWithAdress_1">
      <item>TEHNOMONT jednostavno društvo s ograničenom odgovrnošću za graditeljstvo i usluge, Bjelovar, Željka Markovića/bb, 43000 Bjelovar zastupanog po punomoćniku Elvis Lebinac</item>
    </derivirana_varijabla>
  </DomainObject.Predmet.ProtuStrankaListFormatedWithAdress>
  <DomainObject.Predmet.ProtuStrankaListFormatedWithAdressOIB>
    <izvorni_sadrzaj>
      <item>TEHNOMONT jednostavno društvo s ograničenom odgovrnošću za graditeljstvo i usluge, Bjelovar, OIB 87426247030, Željka Markovića/bb, 43000 Bjelovar zastupanog po punomoćniku Elvis Lebinac</item>
    </izvorni_sadrzaj>
    <derivirana_varijabla naziv="DomainObject.Predmet.ProtuStrankaListFormatedWithAdressOIB_1">
      <item>TEHNOMONT jednostavno društvo s ograničenom odgovrnošću za graditeljstvo i usluge, Bjelovar, OIB 87426247030, Željka Markovića/bb, 43000 Bjelovar zastupanog po punomoćniku Elvis Lebinac</item>
    </derivirana_varijabla>
  </DomainObject.Predmet.ProtuStrankaListFormatedWithAdressOIB>
  <DomainObject.Predmet.ProtuStrankaListNazivFormated>
    <izvorni_sadrzaj>
      <item>TEHNOMONT jednostavno društvo s ograničenom odgovrnošću za graditeljstvo i usluge, Bjelovar</item>
    </izvorni_sadrzaj>
    <derivirana_varijabla naziv="DomainObject.Predmet.ProtuStrankaListNazivFormated_1">
      <item>TEHNOMONT jednostavno društvo s ograničenom odgovrnošću za graditeljstvo i usluge, Bjelovar</item>
    </derivirana_varijabla>
  </DomainObject.Predmet.ProtuStrankaListNazivFormated>
  <DomainObject.Predmet.ProtuStrankaListNazivFormatedOIB>
    <izvorni_sadrzaj>
      <item>TEHNOMONT jednostavno društvo s ograničenom odgovrnošću za graditeljstvo i usluge, Bjelovar, OIB 87426247030</item>
    </izvorni_sadrzaj>
    <derivirana_varijabla naziv="DomainObject.Predmet.ProtuStrankaListNazivFormatedOIB_1">
      <item>TEHNOMONT jednostavno društvo s ograničenom odgovrnošću za graditeljstvo i usluge, Bjelovar, OIB 87426247030</item>
    </derivirana_varijabla>
  </DomainObject.Predmet.ProtuStrankaListNazivFormatedOIB>
  <DomainObject.Predmet.OstaliListFormated>
    <izvorni_sadrzaj>
      <item>Elvis Lebinac punomoćnik sudionika u postupku TEHNOMONT jednostavno društvo s ograničenom odgovrnošću za graditeljstvo i usluge, Bjelovar</item>
    </izvorni_sadrzaj>
    <derivirana_varijabla naziv="DomainObject.Predmet.OstaliListFormated_1">
      <item>Elvis Lebinac punomoćnik sudionika u postupku TEHNOMONT jednostavno društvo s ograničenom odgovrnošću za graditeljstvo i usluge, Bjelovar</item>
    </derivirana_varijabla>
  </DomainObject.Predmet.OstaliListFormated>
  <DomainObject.Predmet.OstaliListFormatedOIB>
    <izvorni_sadrzaj>
      <item>Elvis Lebinac, OIB 44888550479 punomoćnik sudionika u postupku TEHNOMONT jednostavno društvo s ograničenom odgovrnošću za graditeljstvo i usluge, Bjelovar</item>
    </izvorni_sadrzaj>
    <derivirana_varijabla naziv="DomainObject.Predmet.OstaliListFormatedOIB_1">
      <item>Elvis Lebinac, OIB 44888550479 punomoćnik sudionika u postupku TEHNOMONT jednostavno društvo s ograničenom odgovrnošću za graditeljstvo i usluge, Bjelovar</item>
    </derivirana_varijabla>
  </DomainObject.Predmet.OstaliListFormatedOIB>
  <DomainObject.Predmet.OstaliListFormatedWithAdress>
    <izvorni_sadrzaj>
      <item>Elvis Lebinac, Željka Markovića 11, 43000 Bjelovar punomoćnik sudionika u postupku TEHNOMONT jednostavno društvo s ograničenom odgovrnošću za graditeljstvo i usluge, Bjelovar</item>
    </izvorni_sadrzaj>
    <derivirana_varijabla naziv="DomainObject.Predmet.OstaliListFormatedWithAdress_1">
      <item>Elvis Lebinac, Željka Markovića 11, 43000 Bjelovar punomoćnik sudionika u postupku TEHNOMONT jednostavno društvo s ograničenom odgovrnošću za graditeljstvo i usluge, Bjelovar</item>
    </derivirana_varijabla>
  </DomainObject.Predmet.OstaliListFormatedWithAdress>
  <DomainObject.Predmet.OstaliListFormatedWithAdressOIB>
    <izvorni_sadrzaj>
      <item>Elvis Lebinac, OIB 44888550479, Željka Markovića 11, 43000 Bjelovar punomoćnik sudionika u postupku TEHNOMONT jednostavno društvo s ograničenom odgovrnošću za graditeljstvo i usluge, Bjelovar</item>
    </izvorni_sadrzaj>
    <derivirana_varijabla naziv="DomainObject.Predmet.OstaliListFormatedWithAdressOIB_1">
      <item>Elvis Lebinac, OIB 44888550479, Željka Markovića 11, 43000 Bjelovar punomoćnik sudionika u postupku TEHNOMONT jednostavno društvo s ograničenom odgovrnošću za graditeljstvo i usluge, Bjelovar</item>
    </derivirana_varijabla>
  </DomainObject.Predmet.OstaliListFormatedWithAdressOIB>
  <DomainObject.Predmet.OstaliListNazivFormated>
    <izvorni_sadrzaj>
      <item>Elvis Lebinac</item>
    </izvorni_sadrzaj>
    <derivirana_varijabla naziv="DomainObject.Predmet.OstaliListNazivFormated_1">
      <item>Elvis Lebinac</item>
    </derivirana_varijabla>
  </DomainObject.Predmet.OstaliListNazivFormated>
  <DomainObject.Predmet.OstaliListNazivFormatedOIB>
    <izvorni_sadrzaj>
      <item>Elvis Lebinac, OIB 44888550479</item>
    </izvorni_sadrzaj>
    <derivirana_varijabla naziv="DomainObject.Predmet.OstaliListNazivFormatedOIB_1">
      <item>Elvis Lebinac, OIB 44888550479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TEHNOMONT jednostavno društvo s ograničenom odgovrnošću za graditeljstvo i usluge, Bjelovar</izvorni_sadrzaj>
    <derivirana_varijabla naziv="DomainObject.Predmet.ProtustrankaIDrugi_1">TEHNOMONT jednostavno društvo s ograničenom odgovrnošću za graditeljstvo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TEHNOMONT jednostavno društvo s ograničenom odgovrnošću za graditeljstvo i usluge, Bjelovar, OIB 87426247030, Željka Markovića/bb, 43000 Bjelovar</izvorni_sadrzaj>
    <derivirana_varijabla naziv="DomainObject.Predmet.ProtustrankaIDrugiAdressOIB_1">TEHNOMONT jednostavno društvo s ograničenom odgovrnošću za graditeljstvo i usluge, Bjelovar, OIB 87426247030, Željka Markovića/bb,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TEHNOMONT jednostavno društvo s ograničenom odgovrnošću za graditeljstvo i usluge, Bjelovar</item>
      <item>Elvis Lebinac</item>
    </izvorni_sadrzaj>
    <derivirana_varijabla naziv="DomainObject.Predmet.SudioniciListNaziv_1">
      <item>FINA, RC ZAGREB, Podružnica Bjelovar</item>
      <item>TEHNOMONT jednostavno društvo s ograničenom odgovrnošću za graditeljstvo i usluge, Bjelovar</item>
      <item>Elvis Lebinac</item>
    </derivirana_varijabla>
  </DomainObject.Predmet.SudioniciListNaziv>
  <DomainObject.Predmet.SudioniciListAdressOIB>
    <izvorni_sadrzaj>
      <item>FINA, RC ZAGREB, Podružnica Bjelovar, OIB 85821130368, F. Supila 4,43000 Bjelovar</item>
      <item>TEHNOMONT jednostavno društvo s ograničenom odgovrnošću za graditeljstvo i usluge, Bjelovar, OIB 87426247030, Željka Markovića/bb,43000 Bjelovar</item>
      <item>Elvis Lebinac, OIB 44888550479, Željka Markovića 11,43000 Bjelovar</item>
    </izvorni_sadrzaj>
    <derivirana_varijabla naziv="DomainObject.Predmet.SudioniciListAdressOIB_1">
      <item>FINA, RC ZAGREB, Podružnica Bjelovar, OIB 85821130368, F. Supila 4,43000 Bjelovar</item>
      <item>TEHNOMONT jednostavno društvo s ograničenom odgovrnošću za graditeljstvo i usluge, Bjelovar, OIB 87426247030, Željka Markovića/bb,43000 Bjelovar</item>
      <item>Elvis Lebinac, OIB 44888550479, Željka Markovića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87426247030</item>
      <item>, OIB 44888550479</item>
    </izvorni_sadrzaj>
    <derivirana_varijabla naziv="DomainObject.Predmet.SudioniciListNazivOIB_1">
      <item>, OIB 85821130368</item>
      <item>, OIB 87426247030</item>
      <item>, OIB 44888550479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4EDB2-EB76-4EB2-A5F4-CCB8A2D8D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1768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2015-12-31T08:13:00Z</dcterms:created>
  <dc:creator>ssabljic</dc:creator>
  <cp:lastModifiedBy>Miroslav Lovreković</cp:lastModifiedBy>
  <cp:lastPrinted>2015-12-15T06:55:00Z</cp:lastPrinted>
  <dcterms:modified xmlns:xsi="http://www.w3.org/2001/XMLSchema-instance" xsi:type="dcterms:W3CDTF">2015-12-31T08:14:00Z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