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8184739" w14:paraId="8184739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CA7A97">
        <w:rPr>
          <w:sz w:val="24"/>
        </w:rPr>
        <w:t>75. St-6950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CA7A97" w:rsidRPr="00CA7A97">
        <w:rPr>
          <w:sz w:val="24"/>
          <w:szCs w:val="24"/>
        </w:rPr>
        <w:t>VISOKOGRADNJA-PULJAK d.o.o., Sesvete, Zagrebačka 70/2, OIB: 39970019781</w:t>
      </w:r>
      <w:r w:rsidR="00442F90" w:rsidRPr="008600EF">
        <w:rPr>
          <w:sz w:val="24"/>
          <w:szCs w:val="24"/>
        </w:rPr>
        <w:t xml:space="preserve">, dana </w:t>
      </w:r>
      <w:r w:rsidR="00CA7A97">
        <w:rPr>
          <w:sz w:val="24"/>
          <w:szCs w:val="24"/>
        </w:rPr>
        <w:t xml:space="preserve">17.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CA7A97">
        <w:rPr>
          <w:sz w:val="24"/>
          <w:szCs w:val="24"/>
        </w:rPr>
        <w:t xml:space="preserve">17.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82453D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CA7A97">
          <w:rPr>
            <w:sz w:val="24"/>
            <w:szCs w:val="24"/>
          </w:rPr>
          <w:t>75. St-6950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2453D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A97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7573B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8245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53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53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53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53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8245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53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53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53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53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6950</izvorni_sadrzaj>
    <derivirana_varijabla naziv="DomainObject.Predmet.Broj_1">6950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St-6950/2015</izvorni_sadrzaj>
    <derivirana_varijabla naziv="DomainObject.Predmet.OznakaBroj_1">St-6950/2015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VISOKOGRADNJA-PULJAK d.o.o. zastupanog po punomoćniku Katica Puljak</izvorni_sadrzaj>
    <derivirana_varijabla naziv="DomainObject.Predmet.ProtustrankaFormated_1">  VISOKOGRADNJA-PULJAK d.o.o. zastupanog po punomoćniku Katica Puljak</derivirana_varijabla>
  </DomainObject.Predmet.ProtustrankaFormated>
  <DomainObject.Predmet.ProtustrankaFormatedOIB>
    <izvorni_sadrzaj>  VISOKOGRADNJA-PULJAK d.o.o., OIB 39970019781 zastupanog po punomoćniku Katica Puljak</izvorni_sadrzaj>
    <derivirana_varijabla naziv="DomainObject.Predmet.ProtustrankaFormatedOIB_1">  VISOKOGRADNJA-PULJAK d.o.o., OIB 39970019781 zastupanog po punomoćniku Katica Puljak</derivirana_varijabla>
  </DomainObject.Predmet.ProtustrankaFormatedOIB>
  <DomainObject.Predmet.ProtustrankaFormatedWithAdress>
    <izvorni_sadrzaj> VISOKOGRADNJA-PULJAK d.o.o., Zagrebačka 70/2, 10000 Zagreb zastupanog po punomoćniku Katica Puljak</izvorni_sadrzaj>
    <derivirana_varijabla naziv="DomainObject.Predmet.ProtustrankaFormatedWithAdress_1"> VISOKOGRADNJA-PULJAK d.o.o., Zagrebačka 70/2, 10000 Zagreb zastupanog po punomoćniku Katica Puljak</derivirana_varijabla>
  </DomainObject.Predmet.ProtustrankaFormatedWithAdress>
  <DomainObject.Predmet.ProtustrankaFormatedWithAdressOIB>
    <izvorni_sadrzaj> VISOKOGRADNJA-PULJAK d.o.o., OIB 39970019781, Zagrebačka 70/2, 10000 Zagreb zastupanog po punomoćniku Katica Puljak</izvorni_sadrzaj>
    <derivirana_varijabla naziv="DomainObject.Predmet.ProtustrankaFormatedWithAdressOIB_1"> VISOKOGRADNJA-PULJAK d.o.o., OIB 39970019781, Zagrebačka 70/2, 10000 Zagreb zastupanog po punomoćniku Katica Puljak</derivirana_varijabla>
  </DomainObject.Predmet.ProtustrankaFormatedWithAdressOIB>
  <DomainObject.Predmet.ProtustrankaWithAdress>
    <izvorni_sadrzaj>VISOKOGRADNJA-PULJAK d.o.o. Zagrebačka 70/2, 10000 Zagreb</izvorni_sadrzaj>
    <derivirana_varijabla naziv="DomainObject.Predmet.ProtustrankaWithAdress_1">VISOKOGRADNJA-PULJAK d.o.o. Zagrebačka 70/2, 10000 Zagreb</derivirana_varijabla>
  </DomainObject.Predmet.ProtustrankaWithAdress>
  <DomainObject.Predmet.ProtustrankaWithAdressOIB>
    <izvorni_sadrzaj>VISOKOGRADNJA-PULJAK d.o.o., OIB 39970019781, Zagrebačka 70/2, 10000 Zagreb</izvorni_sadrzaj>
    <derivirana_varijabla naziv="DomainObject.Predmet.ProtustrankaWithAdressOIB_1">VISOKOGRADNJA-PULJAK d.o.o., OIB 39970019781, Zagrebačka 70/2, 10000 Zagreb</derivirana_varijabla>
  </DomainObject.Predmet.ProtustrankaWithAdressOIB>
  <DomainObject.Predmet.ProtustrankaNazivFormated>
    <izvorni_sadrzaj>VISOKOGRADNJA-PULJAK d.o.o.</izvorni_sadrzaj>
    <derivirana_varijabla naziv="DomainObject.Predmet.ProtustrankaNazivFormated_1">VISOKOGRADNJA-PULJAK d.o.o.</derivirana_varijabla>
  </DomainObject.Predmet.ProtustrankaNazivFormated>
  <DomainObject.Predmet.ProtustrankaNazivFormatedOIB>
    <izvorni_sadrzaj>VISOKOGRADNJA-PULJAK d.o.o., OIB 39970019781</izvorni_sadrzaj>
    <derivirana_varijabla naziv="DomainObject.Predmet.ProtustrankaNazivFormatedOIB_1">VISOKOGRADNJA-PULJAK d.o.o., OIB 39970019781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VISOKOGRADNJA-PULJAK d.o.o. zastupanog po punomoćniku Katica Puljak</item>
    </izvorni_sadrzaj>
    <derivirana_varijabla naziv="DomainObject.Predmet.ProtuStrankaListFormated_1">
      <item>VISOKOGRADNJA-PULJAK d.o.o. zastupanog po punomoćniku Katica Puljak</item>
    </derivirana_varijabla>
  </DomainObject.Predmet.ProtuStrankaListFormated>
  <DomainObject.Predmet.ProtuStrankaListFormatedOIB>
    <izvorni_sadrzaj>
      <item>VISOKOGRADNJA-PULJAK d.o.o., OIB 39970019781 zastupanog po punomoćniku Katica Puljak</item>
    </izvorni_sadrzaj>
    <derivirana_varijabla naziv="DomainObject.Predmet.ProtuStrankaListFormatedOIB_1">
      <item>VISOKOGRADNJA-PULJAK d.o.o., OIB 39970019781 zastupanog po punomoćniku Katica Puljak</item>
    </derivirana_varijabla>
  </DomainObject.Predmet.ProtuStrankaListFormatedOIB>
  <DomainObject.Predmet.ProtuStrankaListFormatedWithAdress>
    <izvorni_sadrzaj>
      <item>VISOKOGRADNJA-PULJAK d.o.o., Zagrebačka 70/2, 10000 Zagreb zastupanog po punomoćniku Katica Puljak</item>
    </izvorni_sadrzaj>
    <derivirana_varijabla naziv="DomainObject.Predmet.ProtuStrankaListFormatedWithAdress_1">
      <item>VISOKOGRADNJA-PULJAK d.o.o., Zagrebačka 70/2, 10000 Zagreb zastupanog po punomoćniku Katica Puljak</item>
    </derivirana_varijabla>
  </DomainObject.Predmet.ProtuStrankaListFormatedWithAdress>
  <DomainObject.Predmet.ProtuStrankaListFormatedWithAdressOIB>
    <izvorni_sadrzaj>
      <item>VISOKOGRADNJA-PULJAK d.o.o., OIB 39970019781, Zagrebačka 70/2, 10000 Zagreb zastupanog po punomoćniku Katica Puljak</item>
    </izvorni_sadrzaj>
    <derivirana_varijabla naziv="DomainObject.Predmet.ProtuStrankaListFormatedWithAdressOIB_1">
      <item>VISOKOGRADNJA-PULJAK d.o.o., OIB 39970019781, Zagrebačka 70/2, 10000 Zagreb zastupanog po punomoćniku Katica Puljak</item>
    </derivirana_varijabla>
  </DomainObject.Predmet.ProtuStrankaListFormatedWithAdressOIB>
  <DomainObject.Predmet.ProtuStrankaListNazivFormated>
    <izvorni_sadrzaj>
      <item>VISOKOGRADNJA-PULJAK d.o.o.</item>
    </izvorni_sadrzaj>
    <derivirana_varijabla naziv="DomainObject.Predmet.ProtuStrankaListNazivFormated_1">
      <item>VISOKOGRADNJA-PULJAK d.o.o.</item>
    </derivirana_varijabla>
  </DomainObject.Predmet.ProtuStrankaListNazivFormated>
  <DomainObject.Predmet.ProtuStrankaListNazivFormatedOIB>
    <izvorni_sadrzaj>
      <item>VISOKOGRADNJA-PULJAK d.o.o., OIB 39970019781</item>
    </izvorni_sadrzaj>
    <derivirana_varijabla naziv="DomainObject.Predmet.ProtuStrankaListNazivFormatedOIB_1">
      <item>VISOKOGRADNJA-PULJAK d.o.o., OIB 39970019781</item>
    </derivirana_varijabla>
  </DomainObject.Predmet.ProtuStrankaListNazivFormatedOIB>
  <DomainObject.Predmet.OstaliListFormated>
    <izvorni_sadrzaj>
      <item>Katica Puljak punomoćnik sudionika u postupku VISOKOGRADNJA-PULJAK d.o.o.</item>
    </izvorni_sadrzaj>
    <derivirana_varijabla naziv="DomainObject.Predmet.OstaliListFormated_1">
      <item>Katica Puljak punomoćnik sudionika u postupku VISOKOGRADNJA-PULJAK d.o.o.</item>
    </derivirana_varijabla>
  </DomainObject.Predmet.OstaliListFormated>
  <DomainObject.Predmet.OstaliListFormatedOIB>
    <izvorni_sadrzaj>
      <item>Katica Puljak, OIB 62668551901 punomoćnik sudionika u postupku VISOKOGRADNJA-PULJAK d.o.o.</item>
    </izvorni_sadrzaj>
    <derivirana_varijabla naziv="DomainObject.Predmet.OstaliListFormatedOIB_1">
      <item>Katica Puljak, OIB 62668551901 punomoćnik sudionika u postupku VISOKOGRADNJA-PULJAK d.o.o.</item>
    </derivirana_varijabla>
  </DomainObject.Predmet.OstaliListFormatedOIB>
  <DomainObject.Predmet.OstaliListFormatedWithAdress>
    <izvorni_sadrzaj>
      <item>Katica Puljak, Zagrebačka 70/2, 10360 Sesvete punomoćnik sudionika u postupku VISOKOGRADNJA-PULJAK d.o.o.</item>
    </izvorni_sadrzaj>
    <derivirana_varijabla naziv="DomainObject.Predmet.OstaliListFormatedWithAdress_1">
      <item>Katica Puljak, Zagrebačka 70/2, 10360 Sesvete punomoćnik sudionika u postupku VISOKOGRADNJA-PULJAK d.o.o.</item>
    </derivirana_varijabla>
  </DomainObject.Predmet.OstaliListFormatedWithAdress>
  <DomainObject.Predmet.OstaliListFormatedWithAdressOIB>
    <izvorni_sadrzaj>
      <item>Katica Puljak, OIB 62668551901, Zagrebačka 70/2, 10360 Sesvete punomoćnik sudionika u postupku VISOKOGRADNJA-PULJAK d.o.o.</item>
    </izvorni_sadrzaj>
    <derivirana_varijabla naziv="DomainObject.Predmet.OstaliListFormatedWithAdressOIB_1">
      <item>Katica Puljak, OIB 62668551901, Zagrebačka 70/2, 10360 Sesvete punomoćnik sudionika u postupku VISOKOGRADNJA-PULJAK d.o.o.</item>
    </derivirana_varijabla>
  </DomainObject.Predmet.OstaliListFormatedWithAdressOIB>
  <DomainObject.Predmet.OstaliListNazivFormated>
    <izvorni_sadrzaj>
      <item>Katica Puljak</item>
    </izvorni_sadrzaj>
    <derivirana_varijabla naziv="DomainObject.Predmet.OstaliListNazivFormated_1">
      <item>Katica Puljak</item>
    </derivirana_varijabla>
  </DomainObject.Predmet.OstaliListNazivFormated>
  <DomainObject.Predmet.OstaliListNazivFormatedOIB>
    <izvorni_sadrzaj>
      <item>Katica Puljak, OIB 62668551901</item>
    </izvorni_sadrzaj>
    <derivirana_varijabla naziv="DomainObject.Predmet.OstaliListNazivFormatedOIB_1">
      <item>Katica Puljak, OIB 62668551901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VISOKOGRADNJA-PULJAK d.o.o.</izvorni_sadrzaj>
    <derivirana_varijabla naziv="DomainObject.Predmet.ProtustrankaIDrugi_1">VISOKOGRADNJA-PULJAK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VISOKOGRADNJA-PULJAK d.o.o., OIB 39970019781, Zagrebačka 70/2, 10000 Zagreb</izvorni_sadrzaj>
    <derivirana_varijabla naziv="DomainObject.Predmet.ProtustrankaIDrugiAdressOIB_1">VISOKOGRADNJA-PULJAK d.o.o., OIB 39970019781, Zagrebačka 70/2,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VISOKOGRADNJA-PULJAK d.o.o.</item>
      <item>Katica Puljak</item>
    </izvorni_sadrzaj>
    <derivirana_varijabla naziv="DomainObject.Predmet.SudioniciListNaziv_1">
      <item>FINA Regionalni centar Zagreb</item>
      <item>VISOKOGRADNJA-PULJAK d.o.o.</item>
      <item>Katica Puljak</item>
    </derivirana_varijabla>
  </DomainObject.Predmet.SudioniciListNaziv>
  <DomainObject.Predmet.SudioniciListAdressOIB>
    <izvorni_sadrzaj>
      <item>FINA Regionalni centar Zagreb, OIB 85821130368, Trg svibanjskih žrtava 1995.1,10000 Zagreb</item>
      <item>VISOKOGRADNJA-PULJAK d.o.o., OIB 39970019781, Zagrebačka 70/2,10000 Zagreb</item>
      <item>Katica Puljak, OIB 62668551901, Zagrebačka 70/2,10360 Sesvete</item>
    </izvorni_sadrzaj>
    <derivirana_varijabla naziv="DomainObject.Predmet.SudioniciListAdressOIB_1">
      <item>FINA Regionalni centar Zagreb, OIB 85821130368, Trg svibanjskih žrtava 1995.1,10000 Zagreb</item>
      <item>VISOKOGRADNJA-PULJAK d.o.o., OIB 39970019781, Zagrebačka 70/2,10000 Zagreb</item>
      <item>Katica Puljak, OIB 62668551901, Zagrebačka 70/2,10360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39970019781</item>
      <item>, OIB 62668551901</item>
    </izvorni_sadrzaj>
    <derivirana_varijabla naziv="DomainObject.Predmet.SudioniciListNazivOIB_1">
      <item>, OIB 85821130368</item>
      <item>, OIB 39970019781</item>
      <item>, OIB 62668551901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2046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2015-12-17T08:10:00Z</dcterms:created>
  <dc:creator>Korisnik</dc:creator>
  <cp:lastModifiedBy>Anita Ban</cp:lastModifiedBy>
  <cp:lastPrinted>2015-11-18T12:37:00Z</cp:lastPrinted>
  <dcterms:modified xmlns:xsi="http://www.w3.org/2001/XMLSchema-instance" xsi:type="dcterms:W3CDTF">2015-12-17T08:15:00Z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