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a997" w14:paraId="246a99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2E48C8">
        <w:t>5</w:t>
      </w:r>
      <w:r w:rsidR="009822E7">
        <w:t>7</w:t>
      </w:r>
      <w:r w:rsidR="00741BE1">
        <w:t xml:space="preserve">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9822E7" w:rsidRPr="009822E7">
        <w:t>SWISS SPACE SYSTEMS d.o.o.</w:t>
      </w:r>
      <w:r w:rsidR="009822E7">
        <w:t xml:space="preserve">, Zagreb, Ribnjak 40, MBS: </w:t>
      </w:r>
      <w:r w:rsidR="009822E7" w:rsidRPr="009822E7">
        <w:t>080947107</w:t>
      </w:r>
      <w:r w:rsidR="009822E7">
        <w:t xml:space="preserve">, OIB: </w:t>
      </w:r>
      <w:r w:rsidR="009822E7" w:rsidRPr="009822E7">
        <w:t>96586331699</w:t>
      </w:r>
      <w:r w:rsidR="004C45D9">
        <w:t xml:space="preserve"> 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EB34FB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1A7ACB" w:rsidRPr="001A7ACB">
        <w:t xml:space="preserve"> </w:t>
      </w:r>
      <w:r w:rsidR="004C45D9">
        <w:t>SWISS SPACE SYSTEMS d.o.o., Zagreb, Ribnjak 40, MBS: 080947107, OIB: 96586331699</w:t>
      </w:r>
      <w:r w:rsidR="00853352">
        <w:t xml:space="preserve">, </w:t>
      </w:r>
      <w:r>
        <w:t>na temelju neizvršenih osnova za plaćanje iznosi</w:t>
      </w:r>
      <w:r w:rsidR="00554444">
        <w:t xml:space="preserve"> </w:t>
      </w:r>
      <w:r w:rsidR="004C45D9">
        <w:t>22.032,74</w:t>
      </w:r>
      <w:r w:rsidR="008B580B">
        <w:t xml:space="preserve"> </w:t>
      </w:r>
      <w:r w:rsidR="00EB34FB">
        <w:t xml:space="preserve">kn.        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4C45D9">
        <w:t>Slađan Zovko, OIB 229179</w:t>
      </w:r>
      <w:r w:rsidR="009310FB">
        <w:t>73157</w:t>
      </w:r>
      <w:r w:rsidR="00A37F91">
        <w:t xml:space="preserve">, </w:t>
      </w:r>
      <w:r w:rsidR="009310FB">
        <w:t xml:space="preserve">Trogir, Ulica dr. Franje Tuđmana 59 da </w:t>
      </w:r>
      <w:r w:rsidR="003337FC">
        <w:t>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BC4A69">
        <w:t>5</w:t>
      </w:r>
      <w:r w:rsidR="009310FB">
        <w:t>7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503AA0">
        <w:t>15</w:t>
      </w:r>
      <w:r w:rsidR="0091089D">
        <w:t>/1</w:t>
      </w:r>
      <w:r w:rsidR="00BC4A69">
        <w:t>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A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A7ACB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38FD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37E93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4AE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8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5E6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45D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03AA0"/>
    <w:rsid w:val="00510DCF"/>
    <w:rsid w:val="005126B5"/>
    <w:rsid w:val="00513670"/>
    <w:rsid w:val="005159C5"/>
    <w:rsid w:val="00515AD7"/>
    <w:rsid w:val="005179BB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B70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5304D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104C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305F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3352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41B0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580B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8F5255"/>
    <w:rsid w:val="00901A60"/>
    <w:rsid w:val="00901EF5"/>
    <w:rsid w:val="0090296B"/>
    <w:rsid w:val="00904484"/>
    <w:rsid w:val="00905CC8"/>
    <w:rsid w:val="0091089D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10FB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0239"/>
    <w:rsid w:val="00974F50"/>
    <w:rsid w:val="00980E4D"/>
    <w:rsid w:val="009822E7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37F91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C4A69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496B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37D32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B34FB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St-1057/2017</izvorni_sadrzaj>
    <derivirana_varijabla naziv="DomainObject.Predmet.OznakaBroj_1">St-1057/2017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SWISS SPACE SYSTEMS d.o.o.</izvorni_sadrzaj>
    <derivirana_varijabla naziv="DomainObject.Predmet.ProtustrankaFormated_1">  SWISS SPACE SYSTEMS d.o.o.</derivirana_varijabla>
  </DomainObject.Predmet.ProtustrankaFormated>
  <DomainObject.Predmet.ProtustrankaFormatedOIB>
    <izvorni_sadrzaj>  SWISS SPACE SYSTEMS d.o.o., OIB 96586331699</izvorni_sadrzaj>
    <derivirana_varijabla naziv="DomainObject.Predmet.ProtustrankaFormatedOIB_1">  SWISS SPACE SYSTEMS d.o.o., OIB 96586331699</derivirana_varijabla>
  </DomainObject.Predmet.ProtustrankaFormatedOIB>
  <DomainObject.Predmet.ProtustrankaFormatedWithAdress>
    <izvorni_sadrzaj> SWISS SPACE SYSTEMS d.o.o., Ribnjak 40, 10000 Zagreb</izvorni_sadrzaj>
    <derivirana_varijabla naziv="DomainObject.Predmet.ProtustrankaFormatedWithAdress_1"> SWISS SPACE SYSTEMS d.o.o., Ribnjak 40, 10000 Zagreb</derivirana_varijabla>
  </DomainObject.Predmet.ProtustrankaFormatedWithAdress>
  <DomainObject.Predmet.ProtustrankaFormatedWithAdressOIB>
    <izvorni_sadrzaj> SWISS SPACE SYSTEMS d.o.o., OIB 96586331699, Ribnjak 40, 10000 Zagreb</izvorni_sadrzaj>
    <derivirana_varijabla naziv="DomainObject.Predmet.ProtustrankaFormatedWithAdressOIB_1"> SWISS SPACE SYSTEMS d.o.o., OIB 96586331699, Ribnjak 40, 10000 Zagreb</derivirana_varijabla>
  </DomainObject.Predmet.ProtustrankaFormatedWithAdressOIB>
  <DomainObject.Predmet.ProtustrankaWithAdress>
    <izvorni_sadrzaj>SWISS SPACE SYSTEMS d.o.o. Ribnjak 40, 10000 Zagreb</izvorni_sadrzaj>
    <derivirana_varijabla naziv="DomainObject.Predmet.ProtustrankaWithAdress_1">SWISS SPACE SYSTEMS d.o.o. Ribnjak 40, 10000 Zagreb</derivirana_varijabla>
  </DomainObject.Predmet.ProtustrankaWithAdress>
  <DomainObject.Predmet.ProtustrankaWithAdressOIB>
    <izvorni_sadrzaj>SWISS SPACE SYSTEMS d.o.o., OIB 96586331699, Ribnjak 40, 10000 Zagreb</izvorni_sadrzaj>
    <derivirana_varijabla naziv="DomainObject.Predmet.ProtustrankaWithAdressOIB_1">SWISS SPACE SYSTEMS d.o.o., OIB 96586331699, Ribnjak 40, 10000 Zagreb</derivirana_varijabla>
  </DomainObject.Predmet.ProtustrankaWithAdressOIB>
  <DomainObject.Predmet.ProtustrankaNazivFormated>
    <izvorni_sadrzaj>SWISS SPACE SYSTEMS d.o.o.</izvorni_sadrzaj>
    <derivirana_varijabla naziv="DomainObject.Predmet.ProtustrankaNazivFormated_1">SWISS SPACE SYSTEMS d.o.o.</derivirana_varijabla>
  </DomainObject.Predmet.ProtustrankaNazivFormated>
  <DomainObject.Predmet.ProtustrankaNazivFormatedOIB>
    <izvorni_sadrzaj>SWISS SPACE SYSTEMS d.o.o., OIB 96586331699</izvorni_sadrzaj>
    <derivirana_varijabla naziv="DomainObject.Predmet.ProtustrankaNazivFormatedOIB_1">SWISS SPACE SYSTEMS d.o.o., OIB 96586331699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SWISS SPACE SYSTEMS d.o.o.</item>
    </izvorni_sadrzaj>
    <derivirana_varijabla naziv="DomainObject.Predmet.ProtuStrankaListFormated_1">
      <item>SWISS SPACE SYSTEMS d.o.o.</item>
    </derivirana_varijabla>
  </DomainObject.Predmet.ProtuStrankaListFormated>
  <DomainObject.Predmet.ProtuStrankaListFormatedOIB>
    <izvorni_sadrzaj>
      <item>SWISS SPACE SYSTEMS d.o.o., OIB 96586331699</item>
    </izvorni_sadrzaj>
    <derivirana_varijabla naziv="DomainObject.Predmet.ProtuStrankaListFormatedOIB_1">
      <item>SWISS SPACE SYSTEMS d.o.o., OIB 96586331699</item>
    </derivirana_varijabla>
  </DomainObject.Predmet.ProtuStrankaListFormatedOIB>
  <DomainObject.Predmet.ProtuStrankaListFormatedWithAdress>
    <izvorni_sadrzaj>
      <item>SWISS SPACE SYSTEMS d.o.o., Ribnjak 40, 10000 Zagreb</item>
    </izvorni_sadrzaj>
    <derivirana_varijabla naziv="DomainObject.Predmet.ProtuStrankaListFormatedWithAdress_1">
      <item>SWISS SPACE SYSTEMS d.o.o., Ribnjak 40, 10000 Zagreb</item>
    </derivirana_varijabla>
  </DomainObject.Predmet.ProtuStrankaListFormatedWithAdress>
  <DomainObject.Predmet.ProtuStrankaListFormatedWithAdressOIB>
    <izvorni_sadrzaj>
      <item>SWISS SPACE SYSTEMS d.o.o., OIB 96586331699, Ribnjak 40, 10000 Zagreb</item>
    </izvorni_sadrzaj>
    <derivirana_varijabla naziv="DomainObject.Predmet.ProtuStrankaListFormatedWithAdressOIB_1">
      <item>SWISS SPACE SYSTEMS d.o.o., OIB 96586331699, Ribnjak 40, 10000 Zagreb</item>
    </derivirana_varijabla>
  </DomainObject.Predmet.ProtuStrankaListFormatedWithAdressOIB>
  <DomainObject.Predmet.ProtuStrankaListNazivFormated>
    <izvorni_sadrzaj>
      <item>SWISS SPACE SYSTEMS d.o.o.</item>
    </izvorni_sadrzaj>
    <derivirana_varijabla naziv="DomainObject.Predmet.ProtuStrankaListNazivFormated_1">
      <item>SWISS SPACE SYSTEMS d.o.o.</item>
    </derivirana_varijabla>
  </DomainObject.Predmet.ProtuStrankaListNazivFormated>
  <DomainObject.Predmet.ProtuStrankaListNazivFormatedOIB>
    <izvorni_sadrzaj>
      <item>SWISS SPACE SYSTEMS d.o.o., OIB 96586331699</item>
    </izvorni_sadrzaj>
    <derivirana_varijabla naziv="DomainObject.Predmet.ProtuStrankaListNazivFormatedOIB_1">
      <item>SWISS SPACE SYSTEMS d.o.o., OIB 96586331699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SWISS SPACE SYSTEMS d.o.o.</izvorni_sadrzaj>
    <derivirana_varijabla naziv="DomainObject.Predmet.ProtustrankaIDrugi_1">SWISS SPACE SYSTEMS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SWISS SPACE SYSTEMS d.o.o., OIB 96586331699, Ribnjak 40, 10000 Zagreb</izvorni_sadrzaj>
    <derivirana_varijabla naziv="DomainObject.Predmet.ProtustrankaIDrugiAdressOIB_1">SWISS SPACE SYSTEMS d.o.o., OIB 96586331699,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SWISS SPACE SYSTEMS d.o.o.</item>
      <item>FINA Regionalni centar Zagreb</item>
    </izvorni_sadrzaj>
    <derivirana_varijabla naziv="DomainObject.Predmet.SudioniciListNaziv_1">
      <item>SWISS SPACE SYSTEMS d.o.o.</item>
      <item>FINA Regionalni centar Zagreb</item>
    </derivirana_varijabla>
  </DomainObject.Predmet.SudioniciListNaziv>
  <DomainObject.Predmet.SudioniciListAdressOIB>
    <izvorni_sadrzaj>
      <item>SWISS SPACE SYSTEMS d.o.o., OIB 96586331699, Ribnjak 40,10000 Zagreb</item>
      <item>FINA Regionalni centar Zagreb, OIB 85821130368, Trg svibanjskih žrtava 1995. br. 1,10000 Zagreb</item>
    </izvorni_sadrzaj>
    <derivirana_varijabla naziv="DomainObject.Predmet.SudioniciListAdressOIB_1">
      <item>SWISS SPACE SYSTEMS d.o.o., OIB 96586331699, Ribnjak 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96586331699</item>
      <item>, OIB 85821130368</item>
    </izvorni_sadrzaj>
    <derivirana_varijabla naziv="DomainObject.Predmet.SudioniciListNazivOIB_1">
      <item>, OIB 96586331699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3E79D-36A0-4EF4-AA2F-DA6F12732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2118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2017-08-04T06:55:00Z</dcterms:created>
  <dc:creator>Korisnik</dc:creator>
  <cp:lastModifiedBy>Sanja Ban</cp:lastModifiedBy>
  <cp:lastPrinted>2017-08-04T06:56:00Z</cp:lastPrinted>
  <dcterms:modified xmlns:xsi="http://www.w3.org/2001/XMLSchema-instance" xsi:type="dcterms:W3CDTF">2017-08-04T06:57:00Z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