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68d8" w14:paraId="15368d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6B5382" w:rsidP="000E261F" w:rsidR="000E261F" w:rsidRPr="00180EFA">
      <w:pPr>
        <w:jc w:val="right"/>
      </w:pPr>
      <w:r>
        <w:t xml:space="preserve">87. St-855/2019  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C64194" w:rsidP="000E261F" w:rsidR="00C64194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C64194" w:rsidP="000E261F" w:rsidR="00C64194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6B5382" w:rsidRPr="003E4CEB">
        <w:rPr>
          <w:rFonts w:eastAsia="Calibri"/>
        </w:rPr>
        <w:t xml:space="preserve">FINANCIJSKE AGENCIJE, OIB 85821130368, Zagreb, Ulica grada Vukovara 70, za otvaranje stečajnog postupka nad dužnikom </w:t>
      </w:r>
      <w:r w:rsidR="006B5382">
        <w:rPr>
          <w:shd w:fill="F8F8F8" w:color="auto" w:val="clear"/>
        </w:rPr>
        <w:t>MALI BAJA j.d.o.o., OIB</w:t>
      </w:r>
      <w:r w:rsidR="006B5382" w:rsidRPr="003E4CEB">
        <w:rPr>
          <w:shd w:fill="F8F8F8" w:color="auto" w:val="clear"/>
        </w:rPr>
        <w:t xml:space="preserve"> 94687411635, Zagreb</w:t>
      </w:r>
      <w:r w:rsidR="006B5382">
        <w:rPr>
          <w:shd w:fill="F8F8F8" w:color="auto" w:val="clear"/>
        </w:rPr>
        <w:t>,</w:t>
      </w:r>
      <w:r w:rsidR="006B5382" w:rsidRPr="003E4CEB">
        <w:rPr>
          <w:shd w:fill="F8F8F8" w:color="auto" w:val="clear"/>
        </w:rPr>
        <w:t xml:space="preserve"> Osječka ulica 92,</w:t>
      </w:r>
      <w:r w:rsidR="006B5382">
        <w:t xml:space="preserve"> 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B5382">
        <w:rPr>
          <w:shd w:fill="F8F8F8" w:color="auto" w:val="clear"/>
        </w:rPr>
        <w:t>MALI BAJA j.d.o.o., OIB</w:t>
      </w:r>
      <w:r w:rsidR="006B5382" w:rsidRPr="003E4CEB">
        <w:rPr>
          <w:shd w:fill="F8F8F8" w:color="auto" w:val="clear"/>
        </w:rPr>
        <w:t xml:space="preserve"> 94687411635, Zagreb</w:t>
      </w:r>
      <w:r w:rsidR="006B5382">
        <w:rPr>
          <w:shd w:fill="F8F8F8" w:color="auto" w:val="clear"/>
        </w:rPr>
        <w:t>,</w:t>
      </w:r>
      <w:r w:rsidR="006B5382" w:rsidRPr="003E4CEB">
        <w:rPr>
          <w:shd w:fill="F8F8F8" w:color="auto" w:val="clear"/>
        </w:rPr>
        <w:t xml:space="preserve"> Osječka ulica 92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6B5382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B5382">
        <w:t>855-19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7E6239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6B5382">
        <w:t>27. ožujka 2019</w:t>
      </w:r>
      <w:r w:rsidR="00103798" w:rsidRPr="00103798">
        <w:t xml:space="preserve">. u Očevidniku redoslijeda osnova za plaćanje ima evidentirane </w:t>
      </w:r>
      <w:r w:rsidR="00103798" w:rsidRPr="007E6239">
        <w:t xml:space="preserve">neizvršene osnove za plaćanje u neprekinutom razdoblju od 120 dana, u ukupnom iznosu od </w:t>
      </w:r>
      <w:r w:rsidR="007E6239" w:rsidRPr="007E6239">
        <w:t>52.455,61</w:t>
      </w:r>
      <w:r w:rsidR="00103798" w:rsidRPr="007E6239">
        <w:t xml:space="preserve"> kn, kao i da dužnik ima </w:t>
      </w:r>
      <w:r w:rsidR="00BE39D6" w:rsidRPr="007E6239">
        <w:t>1</w:t>
      </w:r>
      <w:r w:rsidR="00103798" w:rsidRPr="007E6239">
        <w:t xml:space="preserve"> zaposlen</w:t>
      </w:r>
      <w:r w:rsidR="00BE39D6" w:rsidRPr="007E6239">
        <w:t>og</w:t>
      </w:r>
      <w:r w:rsidR="005C6B01" w:rsidRPr="007E6239">
        <w:t xml:space="preserve">. </w:t>
      </w:r>
      <w:r w:rsidR="00103798" w:rsidRPr="007E6239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E6239">
        <w:t>30.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E6239">
        <w:t xml:space="preserve"> za plaćanje s kamatom iznosi 52.624,52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7E6239">
      <w:pPr>
        <w:pStyle w:val="Tijeloteksta"/>
        <w:ind w:firstLine="708"/>
      </w:pPr>
      <w:r w:rsidRPr="007E6239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B85254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E6239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B85254">
        <w:t xml:space="preserve">Pri tome se napominje da iz prijedloga za otvaranje stečajnog postupka, kao i iz Očevidnika neizvršenih osnova za plaćanje na dan </w:t>
      </w:r>
      <w:r w:rsidR="00B85254" w:rsidRPr="00B85254">
        <w:t>30. svibnja</w:t>
      </w:r>
      <w:r w:rsidR="000D2ADB" w:rsidRPr="00B85254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B85254" w:rsidP="00852270" w:rsidR="00852270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C64194" w:rsidP="00852270" w:rsidR="00C64194" w:rsidRPr="00180EFA">
      <w:pPr>
        <w:pStyle w:val="Tijeloteksta"/>
        <w:jc w:val="center"/>
      </w:pP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C64194" w:rsidP="00852270" w:rsidR="00C64194" w:rsidRPr="00180EFA">
      <w:pPr>
        <w:jc w:val="both"/>
      </w:pP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64194" w:rsidP="00852270" w:rsidR="00C64194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6D2BD3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6B5382">
      <w:t xml:space="preserve">87. St-855/2019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3E80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7568F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382"/>
    <w:rsid w:val="006B5D8C"/>
    <w:rsid w:val="006D2BD3"/>
    <w:rsid w:val="00704DD0"/>
    <w:rsid w:val="007150E9"/>
    <w:rsid w:val="0072110F"/>
    <w:rsid w:val="00754CF2"/>
    <w:rsid w:val="0079202A"/>
    <w:rsid w:val="007A38D3"/>
    <w:rsid w:val="007B068E"/>
    <w:rsid w:val="007D4CA6"/>
    <w:rsid w:val="007E6239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8525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64194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St-855/2019-13</izvorni_sadrzaj>
    <derivirana_varijabla naziv="DomainObject.Oznaka_1">St-855/2019-13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St-855/2019</izvorni_sadrzaj>
    <derivirana_varijabla naziv="DomainObject.Predmet.OznakaBroj_1">St-855/2019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BAJA j.d.o.o. za usluge zastupanog po punomoćniku Robert Žilić</izvorni_sadrzaj>
    <derivirana_varijabla naziv="DomainObject.Predmet.ProtustrankaFormated_1">  MALI BAJA j.d.o.o. za usluge zastupanog po punomoćniku Robert Žilić</derivirana_varijabla>
  </DomainObject.Predmet.ProtustrankaFormated>
  <DomainObject.Predmet.ProtustrankaFormatedOIB>
    <izvorni_sadrzaj>  MALI BAJA j.d.o.o. za usluge, OIB 94687411635 zastupanog po punomoćniku Robert Žilić</izvorni_sadrzaj>
    <derivirana_varijabla naziv="DomainObject.Predmet.ProtustrankaFormatedOIB_1">  MALI BAJA j.d.o.o. za usluge, OIB 94687411635 zastupanog po punomoćniku Robert Žilić</derivirana_varijabla>
  </DomainObject.Predmet.ProtustrankaFormatedOIB>
  <DomainObject.Predmet.ProtustrankaFormatedWithAdress>
    <izvorni_sadrzaj> MALI BAJA j.d.o.o. za usluge, Osječka ulica 92, 10000 Zagreb zastupanog po punomoćniku Robert Žilić</izvorni_sadrzaj>
    <derivirana_varijabla naziv="DomainObject.Predmet.ProtustrankaFormatedWithAdress_1"> MALI BAJA j.d.o.o. za usluge, Osječka ulica 92, 10000 Zagreb zastupanog po punomoćniku Robert Žilić</derivirana_varijabla>
  </DomainObject.Predmet.ProtustrankaFormatedWithAdress>
  <DomainObject.Predmet.ProtustrankaFormatedWithAdressOIB>
    <izvorni_sadrzaj> MALI BAJA j.d.o.o. za usluge, OIB 94687411635, Osječka ulica 92, 10000 Zagreb zastupanog po punomoćniku Robert Žilić</izvorni_sadrzaj>
    <derivirana_varijabla naziv="DomainObject.Predmet.ProtustrankaFormatedWithAdressOIB_1"> MALI BAJA j.d.o.o. za usluge, OIB 94687411635, Osječka ulica 92, 10000 Zagreb zastupanog po punomoćniku Robert Žilić</derivirana_varijabla>
  </DomainObject.Predmet.ProtustrankaFormatedWithAdressOIB>
  <DomainObject.Predmet.ProtustrankaWithAdress>
    <izvorni_sadrzaj>MALI BAJA j.d.o.o. za usluge Osječka ulica 92, 10000 Zagreb</izvorni_sadrzaj>
    <derivirana_varijabla naziv="DomainObject.Predmet.ProtustrankaWithAdress_1">MALI BAJA j.d.o.o. za usluge Osječka ulica 92, 10000 Zagreb</derivirana_varijabla>
  </DomainObject.Predmet.ProtustrankaWithAdress>
  <DomainObject.Predmet.ProtustrankaWithAdressOIB>
    <izvorni_sadrzaj>MALI BAJA j.d.o.o. za usluge, OIB 94687411635, Osječka ulica 92, 10000 Zagreb</izvorni_sadrzaj>
    <derivirana_varijabla naziv="DomainObject.Predmet.ProtustrankaWithAdressOIB_1">MALI BAJA j.d.o.o. za usluge, OIB 94687411635, Osječka ulica 92, 10000 Zagreb</derivirana_varijabla>
  </DomainObject.Predmet.ProtustrankaWithAdressOIB>
  <DomainObject.Predmet.ProtustrankaNazivFormated>
    <izvorni_sadrzaj>MALI BAJA j.d.o.o. za usluge</izvorni_sadrzaj>
    <derivirana_varijabla naziv="DomainObject.Predmet.ProtustrankaNazivFormated_1">MALI BAJA j.d.o.o. za usluge</derivirana_varijabla>
  </DomainObject.Predmet.ProtustrankaNazivFormated>
  <DomainObject.Predmet.ProtustrankaNazivFormatedOIB>
    <izvorni_sadrzaj>MALI BAJA j.d.o.o. za usluge, OIB 94687411635</izvorni_sadrzaj>
    <derivirana_varijabla naziv="DomainObject.Predmet.ProtustrankaNazivFormatedOIB_1">MALI BAJA j.d.o.o. za usluge, OIB 94687411635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BAJA j.d.o.o. za usluge zastupanog po punomoćniku Robert Žilić</item>
    </izvorni_sadrzaj>
    <derivirana_varijabla naziv="DomainObject.Predmet.ProtuStrankaListFormated_1">
      <item>MALI BAJA j.d.o.o. za usluge zastupanog po punomoćniku Robert Žilić</item>
    </derivirana_varijabla>
  </DomainObject.Predmet.ProtuStrankaListFormated>
  <DomainObject.Predmet.ProtuStrankaListFormatedOIB>
    <izvorni_sadrzaj>
      <item>MALI BAJA j.d.o.o. za usluge, OIB 94687411635 zastupanog po punomoćniku Robert Žilić</item>
    </izvorni_sadrzaj>
    <derivirana_varijabla naziv="DomainObject.Predmet.ProtuStrankaListFormatedOIB_1">
      <item>MALI BAJA j.d.o.o. za usluge, OIB 94687411635 zastupanog po punomoćniku Robert Žilić</item>
    </derivirana_varijabla>
  </DomainObject.Predmet.ProtuStrankaListFormatedOIB>
  <DomainObject.Predmet.ProtuStrankaListFormatedWithAdress>
    <izvorni_sadrzaj>
      <item>MALI BAJA j.d.o.o. za usluge, Osječka ulica 92, 10000 Zagreb zastupanog po punomoćniku Robert Žilić</item>
    </izvorni_sadrzaj>
    <derivirana_varijabla naziv="DomainObject.Predmet.ProtuStrankaListFormatedWithAdress_1">
      <item>MALI BAJA j.d.o.o. za usluge, Osječka ulica 92, 10000 Zagreb zastupanog po punomoćniku Robert Žilić</item>
    </derivirana_varijabla>
  </DomainObject.Predmet.ProtuStrankaListFormatedWithAdress>
  <DomainObject.Predmet.ProtuStrankaListFormatedWithAdressOIB>
    <izvorni_sadrzaj>
      <item>MALI BAJA j.d.o.o. za usluge, OIB 94687411635, Osječka ulica 92, 10000 Zagreb zastupanog po punomoćniku Robert Žilić</item>
    </izvorni_sadrzaj>
    <derivirana_varijabla naziv="DomainObject.Predmet.ProtuStrankaListFormatedWithAdressOIB_1">
      <item>MALI BAJA j.d.o.o. za usluge, OIB 94687411635, Osječka ulica 92, 10000 Zagreb zastupanog po punomoćniku Robert Žilić</item>
    </derivirana_varijabla>
  </DomainObject.Predmet.ProtuStrankaListFormatedWithAdressOIB>
  <DomainObject.Predmet.ProtuStrankaListNazivFormated>
    <izvorni_sadrzaj>
      <item>MALI BAJA j.d.o.o. za usluge</item>
    </izvorni_sadrzaj>
    <derivirana_varijabla naziv="DomainObject.Predmet.ProtuStrankaListNazivFormated_1">
      <item>MALI BAJA j.d.o.o. za usluge</item>
    </derivirana_varijabla>
  </DomainObject.Predmet.ProtuStrankaListNazivFormated>
  <DomainObject.Predmet.ProtuStrankaListNazivFormatedOIB>
    <izvorni_sadrzaj>
      <item>MALI BAJA j.d.o.o. za usluge, OIB 94687411635</item>
    </izvorni_sadrzaj>
    <derivirana_varijabla naziv="DomainObject.Predmet.ProtuStrankaListNazivFormatedOIB_1">
      <item>MALI BAJA j.d.o.o. za usluge, OIB 94687411635</item>
    </derivirana_varijabla>
  </DomainObject.Predmet.ProtuStrankaListNazivFormatedOIB>
  <DomainObject.Predmet.OstaliListFormated>
    <izvorni_sadrzaj>
      <item>Robert Žilić punomoćnik sudionika u postupku MALI BAJA j.d.o.o. za usluge</item>
      <item>Raiffeisenbank Austria d.d.</item>
    </izvorni_sadrzaj>
    <derivirana_varijabla naziv="DomainObject.Predmet.OstaliListFormated_1">
      <item>Robert Žilić punomoćnik sudionika u postupku MALI BAJA j.d.o.o. za usluge</item>
      <item>Raiffeisenbank Austria d.d.</item>
    </derivirana_varijabla>
  </DomainObject.Predmet.OstaliListFormated>
  <DomainObject.Predmet.OstaliListFormatedOIB>
    <izvorni_sadrzaj>
      <item>Robert Žilić, OIB 28246225137 punomoćnik sudionika u postupku MALI BAJA j.d.o.o. za usluge</item>
      <item>Raiffeisenbank Austria d.d., OIB 53056966535</item>
    </izvorni_sadrzaj>
    <derivirana_varijabla naziv="DomainObject.Predmet.OstaliListFormatedOIB_1">
      <item>Robert Žilić, OIB 28246225137 punomoćnik sudionika u postupku MALI BAJA j.d.o.o. za usluge</item>
      <item>Raiffeisenbank Austria d.d., OIB 53056966535</item>
    </derivirana_varijabla>
  </DomainObject.Predmet.OstaliListFormatedOIB>
  <DomainObject.Predmet.OstaliListFormatedWithAdress>
    <izvorni_sadrzaj>
      <item>Robert Žilić, Osječka 92, 10000 Zagreb punomoćnik sudionika u postupku MALI BAJA j.d.o.o. za usluge</item>
      <item>Raiffeisenbank Austria d.d., Magazinska cesta 69, 10000 Zagreb</item>
    </izvorni_sadrzaj>
    <derivirana_varijabla naziv="DomainObject.Predmet.OstaliListFormatedWithAdress_1">
      <item>Robert Žilić, Osječka 92, 10000 Zagreb punomoćnik sudionika u postupku MALI BAJA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Robert Žilić, OIB 28246225137, Osječka 92, 10000 Zagreb punomoćnik sudionika u postupku MALI BAJA j.d.o.o. za usluge</item>
      <item>Raiffeisenbank Austria d.d., OIB 53056966535, Magazinska cesta 69, 10000 Zagreb</item>
    </izvorni_sadrzaj>
    <derivirana_varijabla naziv="DomainObject.Predmet.OstaliListFormatedWithAdressOIB_1">
      <item>Robert Žilić, OIB 28246225137, Osječka 92, 10000 Zagreb punomoćnik sudionika u postupku MALI BAJA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Robert Žilić</item>
      <item>Raiffeisenbank Austria d.d.</item>
    </izvorni_sadrzaj>
    <derivirana_varijabla naziv="DomainObject.Predmet.OstaliListNazivFormated_1">
      <item>Robert Žilić</item>
      <item>Raiffeisenbank Austria d.d.</item>
    </derivirana_varijabla>
  </DomainObject.Predmet.OstaliListNazivFormated>
  <DomainObject.Predmet.OstaliListNazivFormatedOIB>
    <izvorni_sadrzaj>
      <item>Robert Žilić, OIB 28246225137</item>
      <item>Raiffeisenbank Austria d.d., OIB 53056966535</item>
    </izvorni_sadrzaj>
    <derivirana_varijabla naziv="DomainObject.Predmet.OstaliListNazivFormatedOIB_1">
      <item>Robert Žilić, OIB 28246225137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St-855/2019-13</izvorni_sadrzaj>
    <derivirana_varijabla naziv="DomainObject.PoslovniBrojDokumenta_1">St-855/2019-13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BAJA j.d.o.o. za usluge</izvorni_sadrzaj>
    <derivirana_varijabla naziv="DomainObject.Predmet.ProtustrankaIDrugi_1">MALI BAJA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MALI BAJA j.d.o.o. za usluge, OIB 94687411635, Osječka ulica 92, 10000 Zagreb</izvorni_sadrzaj>
    <derivirana_varijabla naziv="DomainObject.Predmet.ProtustrankaIDrugiAdressOIB_1">MALI BAJA j.d.o.o. za usluge, OIB 94687411635, Osječka ulica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BAJA j.d.o.o. za usluge</item>
      <item>Robert Žilić</item>
      <item>Raiffeisenbank Austria d.d.</item>
    </izvorni_sadrzaj>
    <derivirana_varijabla naziv="DomainObject.Predmet.SudioniciListNaziv_1">
      <item>FINA Regionalni centar Zagreb</item>
      <item>MALI BAJA j.d.o.o. za usluge</item>
      <item>Robert Žilić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1995.1,10000 Zagreb</item>
      <item>MALI BAJA j.d.o.o. za usluge, OIB 94687411635, Osječka ulica 92,10000 Zagreb</item>
      <item>Robert Žilić, OIB 28246225137, Osječka 92,10000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1995.1,10000 Zagreb</item>
      <item>MALI BAJA j.d.o.o. za usluge, OIB 94687411635, Osječka ulica 92,10000 Zagreb</item>
      <item>Robert Žilić, OIB 28246225137, Osječka 92,10000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94687411635</item>
      <item>, OIB 28246225137</item>
      <item>, OIB 53056966535</item>
    </izvorni_sadrzaj>
    <derivirana_varijabla naziv="DomainObject.Predmet.SudioniciListNazivOIB_1">
      <item>, OIB 85821130368</item>
      <item>, OIB 94687411635</item>
      <item>, OIB 28246225137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St-855/2019-6</izvorni_sadrzaj>
    <derivirana_varijabla naziv="DomainObject.PredzadnjaOdlukaIzPredmeta.Oznaka_1">St-855/2019-6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788BA-11CF-4C53-B5C2-EAB90EF00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4967</properties:Characters>
  <properties:Lines>114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2019-05-30T12:29:00Z</cp:lastPrinted>
  <dcterms:modified xmlns:xsi="http://www.w3.org/2001/XMLSchema-instance" xsi:type="dcterms:W3CDTF">2019-05-30T12:30:00Z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St-855/2019-13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