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0b51" w14:paraId="6340b51" w:rsidRDefault="00AE649C" w:rsidP="00AF3B5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F3B5F" w:rsidP="00AF3B5F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F3B5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Poslovni broj: 4 St-480/16-4</w:t>
      </w:r>
      <w:r w:rsidR="00EA1C6D">
        <w:tab/>
      </w:r>
    </w:p>
    <w:p w:rsidRDefault="00AF3B5F" w:rsidP="00AF3B5F" w:rsidR="00AF3B5F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F3B5F" w:rsidP="00AF3B5F" w:rsidR="00AF3B5F">
      <w:pPr>
        <w:spacing w:after="0"/>
      </w:pPr>
    </w:p>
    <w:p w:rsidRDefault="00AF3B5F" w:rsidP="00AF3B5F" w:rsidR="00AF3B5F">
      <w:pPr>
        <w:spacing w:after="0"/>
        <w:ind w:firstLine="720"/>
        <w:rPr>
          <w:b/>
        </w:rPr>
      </w:pPr>
    </w:p>
    <w:p w:rsidRDefault="00AF3B5F" w:rsidP="00AF3B5F" w:rsidR="00AF3B5F">
      <w:pPr>
        <w:spacing w:after="0"/>
        <w:ind w:firstLine="720"/>
        <w:rPr>
          <w:b/>
        </w:rPr>
      </w:pPr>
    </w:p>
    <w:p w:rsidRDefault="00AF3B5F" w:rsidP="00AF3B5F" w:rsidR="00AF3B5F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AF3B5F" w:rsidP="00AF3B5F" w:rsidR="00AF3B5F">
      <w:pPr>
        <w:spacing w:after="0"/>
        <w:rPr>
          <w:b/>
        </w:rPr>
      </w:pPr>
      <w:r>
        <w:t>TRGOVAČKI SUD U VARAŽDINU</w:t>
      </w:r>
    </w:p>
    <w:p w:rsidRDefault="00AF3B5F" w:rsidP="00AF3B5F" w:rsidR="00AF3B5F">
      <w:pPr>
        <w:spacing w:after="0"/>
      </w:pPr>
      <w:r>
        <w:t xml:space="preserve">                 Braće Radića 2</w:t>
      </w:r>
    </w:p>
    <w:p w:rsidRDefault="00AF3B5F" w:rsidP="00AF3B5F" w:rsidR="00AF3B5F">
      <w:pPr>
        <w:spacing w:after="0"/>
      </w:pPr>
    </w:p>
    <w:p w:rsidRDefault="00AF3B5F" w:rsidP="00AF3B5F" w:rsidR="00AF3B5F">
      <w:pPr>
        <w:spacing w:after="0"/>
        <w:rPr>
          <w:b/>
        </w:rPr>
      </w:pPr>
    </w:p>
    <w:p w:rsidRDefault="00AF3B5F" w:rsidP="00AF3B5F" w:rsidR="00AF3B5F">
      <w:pPr>
        <w:spacing w:after="0"/>
        <w:jc w:val="center"/>
      </w:pPr>
      <w:r>
        <w:t>U   I M E   R E P U B L I K E   H R V A T S K E</w:t>
      </w:r>
    </w:p>
    <w:p w:rsidRDefault="00AF3B5F" w:rsidP="00AF3B5F" w:rsidR="00AF3B5F">
      <w:pPr>
        <w:spacing w:after="0"/>
        <w:jc w:val="center"/>
        <w:rPr>
          <w:b/>
        </w:rPr>
      </w:pPr>
    </w:p>
    <w:p w:rsidRDefault="00AF3B5F" w:rsidP="00AF3B5F" w:rsidR="00AF3B5F">
      <w:pPr>
        <w:spacing w:after="0"/>
        <w:jc w:val="center"/>
      </w:pPr>
      <w:r>
        <w:t xml:space="preserve">R J E Š E NJ E </w:t>
      </w:r>
    </w:p>
    <w:p w:rsidRDefault="00AF3B5F" w:rsidP="00AF3B5F" w:rsidR="00AF3B5F">
      <w:pPr>
        <w:spacing w:after="0"/>
        <w:jc w:val="center"/>
      </w:pPr>
    </w:p>
    <w:p w:rsidRDefault="00AF3B5F" w:rsidP="00AF3B5F" w:rsidR="00AF3B5F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DE-MAR d.o.o., Varaždin, Milkovićeva 3, OIB: 54694279348, dana 16. svibnja 2016.               </w:t>
      </w:r>
    </w:p>
    <w:p w:rsidRDefault="00AF3B5F" w:rsidP="00AF3B5F" w:rsidR="00AF3B5F">
      <w:pPr>
        <w:spacing w:after="0"/>
        <w:jc w:val="both"/>
      </w:pPr>
    </w:p>
    <w:p w:rsidRDefault="00AF3B5F" w:rsidP="00AF3B5F" w:rsidR="00AF3B5F">
      <w:pPr>
        <w:spacing w:after="0"/>
        <w:jc w:val="center"/>
      </w:pPr>
      <w:r>
        <w:t>r i j e š i o   j e</w:t>
      </w:r>
    </w:p>
    <w:p w:rsidRDefault="00AF3B5F" w:rsidP="00AF3B5F" w:rsidR="00AF3B5F">
      <w:pPr>
        <w:spacing w:after="0"/>
        <w:jc w:val="both"/>
      </w:pPr>
    </w:p>
    <w:p w:rsidRDefault="00AF3B5F" w:rsidP="00AF3B5F" w:rsidR="00AF3B5F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DE-MAR d.o.o., Varaždin, Milkovićeva 3, OIB: 54694279348.</w:t>
      </w:r>
    </w:p>
    <w:p w:rsidRDefault="00AF3B5F" w:rsidP="00AF3B5F" w:rsidR="00AF3B5F">
      <w:pPr>
        <w:spacing w:after="0"/>
        <w:ind w:left="720"/>
        <w:jc w:val="both"/>
      </w:pPr>
    </w:p>
    <w:p w:rsidRDefault="00AF3B5F" w:rsidP="00AF3B5F" w:rsidR="00AF3B5F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AF3B5F" w:rsidP="00AF3B5F" w:rsidR="00AF3B5F">
      <w:pPr>
        <w:spacing w:after="0"/>
        <w:ind w:left="1440"/>
        <w:jc w:val="both"/>
        <w:rPr>
          <w:lang w:val="en-AU"/>
        </w:rPr>
      </w:pPr>
    </w:p>
    <w:p w:rsidRDefault="00AF3B5F" w:rsidP="00AF3B5F" w:rsidR="00AF3B5F">
      <w:pPr>
        <w:spacing w:after="0"/>
        <w:ind w:left="1440"/>
        <w:jc w:val="center"/>
      </w:pPr>
      <w:r>
        <w:rPr>
          <w:b/>
          <w:u w:val="single"/>
        </w:rPr>
        <w:t>13. lipnja 2016. u 10,00 sati</w:t>
      </w:r>
      <w:r>
        <w:t xml:space="preserve"> </w:t>
      </w:r>
    </w:p>
    <w:p w:rsidRDefault="00AF3B5F" w:rsidP="00AF3B5F" w:rsidR="00AF3B5F">
      <w:pPr>
        <w:spacing w:after="0"/>
        <w:ind w:left="1440"/>
        <w:jc w:val="center"/>
      </w:pPr>
    </w:p>
    <w:p w:rsidRDefault="00AF3B5F" w:rsidP="00AF3B5F" w:rsidR="00AF3B5F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AF3B5F" w:rsidP="00AF3B5F" w:rsidR="00AF3B5F">
      <w:pPr>
        <w:spacing w:after="0"/>
        <w:ind w:left="1440"/>
        <w:jc w:val="both"/>
      </w:pPr>
    </w:p>
    <w:p w:rsidRDefault="00AF3B5F" w:rsidP="00AF3B5F" w:rsidR="00AF3B5F">
      <w:pPr>
        <w:spacing w:after="0"/>
        <w:ind w:left="1440"/>
        <w:jc w:val="both"/>
      </w:pPr>
      <w:r>
        <w:t>a na koje se dostavom ovoga rješenja pozivaju:</w:t>
      </w:r>
    </w:p>
    <w:p w:rsidRDefault="00AF3B5F" w:rsidP="00AF3B5F" w:rsidR="00AF3B5F">
      <w:pPr>
        <w:spacing w:after="0"/>
        <w:ind w:left="1440"/>
        <w:jc w:val="both"/>
      </w:pPr>
    </w:p>
    <w:p w:rsidRDefault="00AF3B5F" w:rsidP="00AF3B5F" w:rsidR="00AF3B5F">
      <w:pPr>
        <w:numPr>
          <w:ilvl w:val="0"/>
          <w:numId w:val="48"/>
        </w:numPr>
        <w:spacing w:after="0"/>
        <w:jc w:val="both"/>
      </w:pPr>
      <w:r>
        <w:t xml:space="preserve">predlagatelj po ŽDO Varaždin, Građansko upravni odjel, </w:t>
      </w:r>
    </w:p>
    <w:p w:rsidRDefault="00AF3B5F" w:rsidP="00AF3B5F" w:rsidR="00AF3B5F">
      <w:pPr>
        <w:numPr>
          <w:ilvl w:val="0"/>
          <w:numId w:val="48"/>
        </w:numPr>
        <w:spacing w:after="0"/>
        <w:jc w:val="both"/>
      </w:pPr>
      <w:r>
        <w:t>dužnik DE-MAR d.o.o., Varaždin, Milkovićeva 3</w:t>
      </w:r>
    </w:p>
    <w:p w:rsidRDefault="00AF3B5F" w:rsidP="00AF3B5F" w:rsidR="00AF3B5F">
      <w:pPr>
        <w:spacing w:after="0"/>
        <w:ind w:firstLine="720"/>
        <w:jc w:val="both"/>
        <w:rPr>
          <w:lang w:val="en-AU"/>
        </w:rPr>
      </w:pPr>
      <w:r>
        <w:t xml:space="preserve">   -      direktor dužnika, Željko Štrlek iz Varaždina, Bilogorska 19</w:t>
      </w:r>
    </w:p>
    <w:p w:rsidRDefault="00AF3B5F" w:rsidP="00AF3B5F" w:rsidR="00AF3B5F">
      <w:pPr>
        <w:spacing w:after="0"/>
        <w:ind w:firstLine="720"/>
        <w:jc w:val="both"/>
        <w:rPr>
          <w:u w:val="single"/>
        </w:rPr>
      </w:pPr>
    </w:p>
    <w:p w:rsidRDefault="00AF3B5F" w:rsidP="00AF3B5F" w:rsidR="00AF3B5F">
      <w:pPr>
        <w:spacing w:after="0"/>
        <w:ind w:firstLine="720"/>
        <w:jc w:val="both"/>
      </w:pPr>
    </w:p>
    <w:p w:rsidRDefault="00AF3B5F" w:rsidP="00AF3B5F" w:rsidR="00AF3B5F">
      <w:pPr>
        <w:spacing w:after="0"/>
        <w:ind w:firstLine="720"/>
        <w:jc w:val="both"/>
      </w:pPr>
      <w:r>
        <w:t>Nalaže se direktoru dužnika Željku Štrleku iz Varaždina, Bilogorska 19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AF3B5F" w:rsidP="00AF3B5F" w:rsidR="00AF3B5F">
      <w:pPr>
        <w:spacing w:after="0"/>
        <w:jc w:val="both"/>
      </w:pPr>
    </w:p>
    <w:p w:rsidRDefault="00AF3B5F" w:rsidP="00AF3B5F" w:rsidR="00AF3B5F">
      <w:pPr>
        <w:spacing w:after="0"/>
        <w:jc w:val="both"/>
      </w:pPr>
    </w:p>
    <w:p w:rsidRDefault="00AF3B5F" w:rsidP="00AF3B5F" w:rsidR="00AF3B5F">
      <w:pPr>
        <w:spacing w:after="0"/>
        <w:jc w:val="center"/>
      </w:pPr>
      <w:r>
        <w:lastRenderedPageBreak/>
        <w:t>Obrazloženje</w:t>
      </w:r>
    </w:p>
    <w:p w:rsidRDefault="00AF3B5F" w:rsidP="00AF3B5F" w:rsidR="00AF3B5F">
      <w:pPr>
        <w:spacing w:after="0"/>
        <w:jc w:val="center"/>
      </w:pPr>
    </w:p>
    <w:p w:rsidRDefault="00AF3B5F" w:rsidP="00AF3B5F" w:rsidR="00AF3B5F">
      <w:pPr>
        <w:spacing w:after="0"/>
        <w:ind w:firstLine="720"/>
        <w:jc w:val="both"/>
        <w:rPr>
          <w:color w:val="000000"/>
        </w:rPr>
      </w:pPr>
      <w:r>
        <w:t>Financijska agencija podnijela je zahtjev za pokretanje skraćenog stečajnog postupka nad dužnikom, pa je</w:t>
      </w:r>
      <w:r>
        <w:rPr>
          <w:color w:val="000000"/>
          <w:shd w:fill="FFFFFF" w:color="auto" w:val="clear"/>
        </w:rPr>
        <w:t xml:space="preserve"> sud </w:t>
      </w:r>
      <w:r>
        <w:t>14. siječnja 2016</w:t>
      </w:r>
      <w:r>
        <w:rPr>
          <w:color w:val="000000"/>
          <w:shd w:fill="FFFFFF" w:color="auto" w:val="clear"/>
        </w:rPr>
        <w:t>. primjenom čl. 430. SZ-a,</w:t>
      </w:r>
      <w:r>
        <w:t xml:space="preserve"> na mrežnoj stranici e-Oglasna ploča sudova objavio oglas o pokretanju skraćenog stečajnog postupka. Dana 4. veljače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66.717,99 kn, a uvidom u priloženi z.k. izvadak i popis dugotrajne imovine utvrđeno je da je dužnik vlasnik nekretnine te pokretnina.</w:t>
      </w:r>
    </w:p>
    <w:p w:rsidRDefault="00AF3B5F" w:rsidP="00AF3B5F" w:rsidR="00AF3B5F">
      <w:pPr>
        <w:spacing w:after="0"/>
        <w:jc w:val="both"/>
      </w:pPr>
    </w:p>
    <w:p w:rsidRDefault="00AF3B5F" w:rsidP="00AF3B5F" w:rsidR="00AF3B5F">
      <w:pPr>
        <w:spacing w:after="0"/>
        <w:jc w:val="both"/>
      </w:pPr>
      <w:r>
        <w:tab/>
        <w:t>Stoga je sud temeljem članka 433. SZ-a donio rješenje o obustavi skraćenog stečajnog postupka nad dužnikom broj St-978/15-5 od 8. veljače 2016. koje je postalo pravomoćno 1. ožujka 2016.</w:t>
      </w:r>
    </w:p>
    <w:p w:rsidRDefault="00AF3B5F" w:rsidP="00AF3B5F" w:rsidR="00AF3B5F">
      <w:pPr>
        <w:spacing w:after="0"/>
        <w:jc w:val="both"/>
      </w:pPr>
    </w:p>
    <w:p w:rsidRDefault="00AF3B5F" w:rsidP="00AF3B5F" w:rsidR="00AF3B5F">
      <w:pPr>
        <w:spacing w:after="0"/>
        <w:jc w:val="both"/>
      </w:pPr>
      <w:r>
        <w:tab/>
        <w:t>Predlagatelj učinio vjerojatnim postojanje svoje tražbine obzirom iz Stanja računa poreznog obveznika  na dan 1. veljače 2016. proizlazi dugovanje dužnika prema vjerovniku u iznosu od 66.717,99 kn, te je učinio vjerojatnim postojanje stečajnog razloga - nesposobnosti za plaćanje, čime je dokazao da su ispunjene pretpostavke iz čl. 109. Stečajnog zakona (NN 71/15, u nastavku SZ).</w:t>
      </w:r>
    </w:p>
    <w:p w:rsidRDefault="00AF3B5F" w:rsidP="00AF3B5F" w:rsidR="00AF3B5F">
      <w:pPr>
        <w:spacing w:after="0"/>
        <w:jc w:val="both"/>
        <w:rPr>
          <w:lang w:val="en-AU"/>
        </w:rPr>
      </w:pPr>
    </w:p>
    <w:p w:rsidRDefault="00AF3B5F" w:rsidP="00AF3B5F" w:rsidR="00AF3B5F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AF3B5F" w:rsidP="00AF3B5F" w:rsidR="00AF3B5F">
      <w:pPr>
        <w:pStyle w:val="Tijeloteksta"/>
        <w:spacing w:after="0"/>
      </w:pPr>
    </w:p>
    <w:p w:rsidRDefault="00AF3B5F" w:rsidP="00AF3B5F" w:rsidR="00AF3B5F">
      <w:pPr>
        <w:spacing w:after="0"/>
        <w:jc w:val="center"/>
      </w:pPr>
      <w:r>
        <w:t>U Varaždinu, 16. svibnja 2016.</w:t>
      </w:r>
    </w:p>
    <w:p w:rsidRDefault="00AF3B5F" w:rsidP="00AF3B5F" w:rsidR="00AF3B5F">
      <w:pPr>
        <w:spacing w:after="0"/>
        <w:jc w:val="center"/>
      </w:pPr>
    </w:p>
    <w:p w:rsidRDefault="00AF3B5F" w:rsidP="00AF3B5F" w:rsidR="00AF3B5F">
      <w:pPr>
        <w:spacing w:after="0"/>
        <w:ind w:firstLine="720"/>
        <w:jc w:val="center"/>
      </w:pPr>
    </w:p>
    <w:p w:rsidRDefault="00AF3B5F" w:rsidP="00AF3B5F" w:rsidR="00AF3B5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AF3B5F" w:rsidP="00AF3B5F" w:rsidR="00AF3B5F">
      <w:pPr>
        <w:spacing w:after="0"/>
        <w:ind w:firstLine="720"/>
        <w:jc w:val="both"/>
      </w:pPr>
    </w:p>
    <w:p w:rsidRDefault="00AF3B5F" w:rsidP="00AF3B5F" w:rsidR="00AF3B5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</w:t>
      </w:r>
    </w:p>
    <w:p w:rsidRDefault="00AF3B5F" w:rsidP="00AF3B5F" w:rsidR="00AF3B5F">
      <w:pPr>
        <w:spacing w:after="0"/>
        <w:ind w:firstLine="720"/>
        <w:jc w:val="both"/>
      </w:pPr>
    </w:p>
    <w:p w:rsidRDefault="00AF3B5F" w:rsidP="00AF3B5F" w:rsidR="00AF3B5F">
      <w:pPr>
        <w:spacing w:after="0"/>
        <w:ind w:firstLine="720" w:left="4320"/>
        <w:jc w:val="both"/>
      </w:pPr>
      <w:r>
        <w:t xml:space="preserve"> Za točnost otpravka-ovlašteni službenik: </w:t>
      </w:r>
    </w:p>
    <w:p w:rsidRDefault="00AF3B5F" w:rsidP="00AF3B5F" w:rsidR="00AF3B5F">
      <w:pPr>
        <w:spacing w:after="0"/>
        <w:ind w:firstLine="720"/>
        <w:jc w:val="both"/>
      </w:pPr>
    </w:p>
    <w:p w:rsidRDefault="00AF3B5F" w:rsidP="00AF3B5F" w:rsidR="00AF3B5F">
      <w:pPr>
        <w:spacing w:after="0"/>
        <w:ind w:firstLine="720"/>
        <w:jc w:val="both"/>
      </w:pPr>
    </w:p>
    <w:p w:rsidRDefault="00AF3B5F" w:rsidP="00AF3B5F" w:rsidR="00AF3B5F">
      <w:pPr>
        <w:spacing w:after="0"/>
        <w:ind w:firstLine="720"/>
        <w:jc w:val="both"/>
      </w:pPr>
    </w:p>
    <w:p w:rsidRDefault="00AF3B5F" w:rsidP="00AF3B5F" w:rsidR="00AF3B5F">
      <w:pPr>
        <w:spacing w:after="0"/>
        <w:ind w:firstLine="720"/>
        <w:jc w:val="both"/>
      </w:pPr>
    </w:p>
    <w:p w:rsidRDefault="00AF3B5F" w:rsidP="00AF3B5F" w:rsidR="00AF3B5F">
      <w:pPr>
        <w:spacing w:after="0"/>
        <w:jc w:val="both"/>
      </w:pPr>
      <w:r>
        <w:t>UPUTA O PRAVNOM LIJEKU :</w:t>
      </w:r>
    </w:p>
    <w:p w:rsidRDefault="00AF3B5F" w:rsidP="00AF3B5F" w:rsidR="00AF3B5F">
      <w:pPr>
        <w:spacing w:after="0"/>
        <w:jc w:val="both"/>
      </w:pPr>
      <w:r>
        <w:t>Protiv ovoga rješenja posebna žalba nije dopuštena.</w:t>
      </w:r>
    </w:p>
    <w:p w:rsidRDefault="00AF3B5F" w:rsidP="00AF3B5F" w:rsidR="00AF3B5F">
      <w:pPr>
        <w:spacing w:after="0"/>
        <w:jc w:val="both"/>
      </w:pPr>
    </w:p>
    <w:p w:rsidRDefault="00AF3B5F" w:rsidP="00AF3B5F" w:rsidR="00AF3B5F">
      <w:pPr>
        <w:spacing w:after="0"/>
        <w:jc w:val="both"/>
      </w:pPr>
      <w:r>
        <w:t>DNA:</w:t>
      </w:r>
    </w:p>
    <w:p w:rsidRDefault="00AF3B5F" w:rsidP="00AF3B5F" w:rsidR="00AF3B5F">
      <w:pPr>
        <w:spacing w:after="0"/>
        <w:jc w:val="both"/>
      </w:pPr>
      <w:r>
        <w:t>-</w:t>
      </w:r>
      <w:r>
        <w:tab/>
        <w:t>predlagatelj po ŽDO Varaždin, Građansko upravni odjel</w:t>
      </w:r>
    </w:p>
    <w:p w:rsidRDefault="00AF3B5F" w:rsidP="00AF3B5F" w:rsidR="00AF3B5F">
      <w:pPr>
        <w:numPr>
          <w:ilvl w:val="0"/>
          <w:numId w:val="48"/>
        </w:numPr>
        <w:tabs>
          <w:tab w:pos="709" w:val="num"/>
        </w:tabs>
        <w:spacing w:after="0"/>
        <w:ind w:hanging="1395"/>
        <w:jc w:val="both"/>
      </w:pPr>
      <w:r>
        <w:t>dužnik DE-MAR d.o.o., Varaždin, Milkovićeva 3</w:t>
      </w:r>
    </w:p>
    <w:p w:rsidRDefault="00AF3B5F" w:rsidP="00AF3B5F" w:rsidR="00AF3B5F">
      <w:pPr>
        <w:numPr>
          <w:ilvl w:val="0"/>
          <w:numId w:val="48"/>
        </w:numPr>
        <w:tabs>
          <w:tab w:pos="709" w:val="num"/>
        </w:tabs>
        <w:spacing w:after="0"/>
        <w:ind w:hanging="1395"/>
        <w:jc w:val="both"/>
      </w:pPr>
      <w:r>
        <w:t>direktor dužnika, Željko Štrlek iz Varaždina, Bilogorska 19</w:t>
      </w:r>
    </w:p>
    <w:p w:rsidRDefault="00AF3B5F" w:rsidP="00AF3B5F" w:rsidR="00AF3B5F">
      <w:pPr>
        <w:spacing w:after="0"/>
        <w:ind w:left="139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B0EA4" w:rsidP="00AF3B5F" w:rsidR="00CB0EA4">
      <w:pPr>
        <w:pStyle w:val="Naslovdokumenta"/>
        <w:spacing w:after="0"/>
      </w:pPr>
    </w:p>
    <w:p w:rsidRDefault="0071688E" w:rsidP="00AF3B5F" w:rsidR="0071688E">
      <w:pPr>
        <w:pStyle w:val="Poetniodjeljak"/>
        <w:spacing w:after="0"/>
      </w:pPr>
    </w:p>
    <w:p w:rsidRDefault="00A21F0D" w:rsidP="00AF3B5F" w:rsidR="00A21F0D">
      <w:pPr>
        <w:pStyle w:val="NormaleSPIS"/>
        <w:spacing w:after="0"/>
        <w:rPr>
          <w:noProof/>
        </w:rPr>
      </w:pPr>
    </w:p>
    <w:p w:rsidRDefault="00DA0242" w:rsidP="00AF3B5F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B5F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88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St-480/2016-4</izvorni_sadrzaj>
    <derivirana_varijabla naziv="DomainObject.Oznaka_1">St-480/2016-4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DE-MAR društvo s ograničenom odgovornošću za trgovinu i poslovne usluge</izvorni_sadrzaj>
    <derivirana_varijabla naziv="DomainObject.Predmet.ProtustrankaFormated_1">  DE-MAR društvo s ograničenom odgovornošću za trgovinu i poslovne usluge</derivirana_varijabla>
  </DomainObject.Predmet.ProtustrankaFormated>
  <DomainObject.Predmet.ProtustrankaFormatedOIB>
    <izvorni_sadrzaj>  DE-MAR društvo s ograničenom odgovornošću za trgovinu i poslovne usluge, OIB 54694279348</izvorni_sadrzaj>
    <derivirana_varijabla naziv="DomainObject.Predmet.ProtustrankaFormatedOIB_1">  DE-MAR društvo s ograničenom odgovornošću za trgovinu i poslovne usluge, OIB 54694279348</derivirana_varijabla>
  </DomainObject.Predmet.ProtustrankaFormatedOIB>
  <DomainObject.Predmet.ProtustrankaFormatedWithAdress>
    <izvorni_sadrzaj> DE-MAR društvo s ograničenom odgovornošću za trgovinu i poslovne usluge, Milkovićeva 3, 42000 Varaždin</izvorni_sadrzaj>
    <derivirana_varijabla naziv="DomainObject.Predmet.ProtustrankaFormatedWithAdress_1"> DE-MAR društvo s ograničenom odgovornošću za trgovinu i poslovne usluge, Milkovićeva 3, 42000 Varaždin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</izvorni_sadrzaj>
    <derivirana_varijabla naziv="DomainObject.Predmet.ProtustrankaFormatedWithAdressOIB_1"> DE-MAR društvo s ograničenom odgovornošću za trgovinu i poslovne usluge, OIB 54694279348, Milkovićeva 3, 42000 Varaždin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</item>
    </izvorni_sadrzaj>
    <derivirana_varijabla naziv="DomainObject.Predmet.ProtuStrankaListFormated_1">
      <item>DE-MAR društvo s ograničenom odgovornošću za trgovinu i poslovne usluge</item>
    </derivirana_varijabla>
  </DomainObject.Predmet.ProtuStrankaListFormated>
  <DomainObject.Predmet.ProtuStrankaListFormatedOIB>
    <izvorni_sadrzaj>
      <item>DE-MAR društvo s ograničenom odgovornošću za trgovinu i poslovne usluge, OIB 54694279348</item>
    </izvorni_sadrzaj>
    <derivirana_varijabla naziv="DomainObject.Predmet.ProtuStrankaListFormatedOIB_1">
      <item>DE-MAR društvo s ograničenom odgovornošću za trgovinu i poslovne usluge, OIB 54694279348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</item>
    </izvorni_sadrzaj>
    <derivirana_varijabla naziv="DomainObject.Predmet.ProtuStrankaListFormatedWithAdress_1">
      <item>DE-MAR društvo s ograničenom odgovornošću za trgovinu i poslovne usluge, Milkovićeva 3, 42000 Varaždin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</item>
    </izvorni_sadrzaj>
    <derivirana_varijabla naziv="DomainObject.Predmet.ProtuStrankaListFormatedWithAdressOIB_1">
      <item>DE-MAR društvo s ograničenom odgovornošću za trgovinu i poslovne usluge, OIB 54694279348, Milkovićeva 3, 42000 Varaždin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</derivirana_varijabla>
  </DomainObject.Predmet.OstaliListFormatedWithAdressOIB>
  <DomainObject.Predmet.OstaliListNazivFormated>
    <izvorni_sadrzaj>
      <item>Županijsko državno odvjetništvo u Varaždinu</item>
      <item>Željko Štrlek</item>
    </izvorni_sadrzaj>
    <derivirana_varijabla naziv="DomainObject.Predmet.OstaliListNazivFormated_1">
      <item>Županijsko državno odvjetništvo u Varaždinu</item>
      <item>Željko Štrlek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</izvorni_sadrzaj>
    <derivirana_varijabla naziv="DomainObject.Predmet.OstaliListNazivFormatedOIB_1">
      <item>Županijsko državno odvjetništvo u Varaždinu</item>
      <item>Željko Štrlek, OIB 45213908876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St-480/2016-4</izvorni_sadrzaj>
    <derivirana_varijabla naziv="DomainObject.PoslovniBrojDokumenta_1">St-480/2016-4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5C03A-F083-4797-BA26-5C55CB0EB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2745</properties:Characters>
  <properties:Lines>95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2016-05-17T07:30:00Z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St-480/2016-4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