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b7f8" w14:paraId="d94b7f8" w:rsidRDefault="00B47B64" w:rsidP="00B47B64" w:rsidR="00B47B64">
      <w:pPr>
        <w:jc w:val="right"/>
        <w15:collapsed w:val="false"/>
      </w:pPr>
      <w:bookmarkStart w:name="_GoBack" w:id="0"/>
      <w:bookmarkEnd w:id="0"/>
      <w:r>
        <w:t>13 St-752/16-11</w:t>
      </w:r>
    </w:p>
    <w:p w:rsidRDefault="00B47B64" w:rsidP="00B47B64" w:rsidR="00B47B64">
      <w:r>
        <w:rPr>
          <w:rStyle w:val="Naglaeno"/>
        </w:rPr>
        <w:t xml:space="preserve">             </w:t>
      </w:r>
      <w:r>
        <w:rPr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7B64" w:rsidP="00B47B64" w:rsidR="00B47B64"/>
    <w:p w:rsidRDefault="00B47B64" w:rsidP="00B47B64" w:rsidR="00B47B64">
      <w:pPr>
        <w:ind w:hanging="720" w:left="360"/>
      </w:pPr>
      <w:r>
        <w:t xml:space="preserve">     REPUBLIKA HRVATSKA</w:t>
      </w:r>
    </w:p>
    <w:p w:rsidRDefault="00B47B64" w:rsidP="00B47B64" w:rsidR="00B47B6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47B64" w:rsidP="00B47B64" w:rsidR="00B47B64"/>
    <w:p w:rsidRDefault="00B47B64" w:rsidP="00B47B64" w:rsidR="00B47B64"/>
    <w:p w:rsidRDefault="00B47B64" w:rsidP="00B47B64" w:rsidR="00B47B64"/>
    <w:p w:rsidRDefault="00B47B64" w:rsidP="00B47B64" w:rsidR="00B47B64">
      <w:pPr>
        <w:jc w:val="center"/>
      </w:pPr>
      <w:r>
        <w:t>R E P U B L I K A   H R V A T S K A</w:t>
      </w:r>
    </w:p>
    <w:p w:rsidRDefault="00B47B64" w:rsidP="00B47B64" w:rsidR="00B47B64">
      <w:pPr>
        <w:jc w:val="center"/>
      </w:pPr>
      <w:r>
        <w:t>R J E Š E N J E</w:t>
      </w:r>
    </w:p>
    <w:p w:rsidRDefault="00B47B64" w:rsidP="00B47B64" w:rsidR="00B47B64"/>
    <w:p w:rsidRDefault="00B47B64" w:rsidP="00B47B64" w:rsidR="00B47B64"/>
    <w:p w:rsidRDefault="00B47B64" w:rsidP="00B47B64" w:rsidR="00B47B64">
      <w:pPr>
        <w:pStyle w:val="Tijeloteksta"/>
      </w:pPr>
      <w:r>
        <w:tab/>
        <w:t xml:space="preserve">Trgovački sud u Osijeku, po sucu Jadranki Herman, kao stečajnom sucu, povodom prijedloga </w:t>
      </w:r>
      <w:r>
        <w:rPr>
          <w:bCs/>
        </w:rPr>
        <w:t xml:space="preserve">FINANCIJSKE AGENCIJE ZAGREB  Regionalni centar Osijek, Podružnica Osijek, Lorenza Jegera 3, za otvaranje stečajnog  postupka nad dužnikom </w:t>
      </w:r>
      <w:r>
        <w:t>HERBABILJE jednostavno društvo s ograničenom odgovornošću za poljoprivredu, trgovinu i usluge, Čepin, Kalnička 74, MBS: 030130562, OIB: 52598855721, dana 25. listopada 2017.</w:t>
      </w:r>
    </w:p>
    <w:p w:rsidRDefault="00B47B64" w:rsidP="00B47B64" w:rsidR="00B47B64">
      <w:pPr>
        <w:pStyle w:val="Tijeloteksta"/>
      </w:pPr>
      <w:r>
        <w:t xml:space="preserve">                                    </w:t>
      </w:r>
    </w:p>
    <w:p w:rsidRDefault="00B47B64" w:rsidP="00B47B64" w:rsidR="00B47B64">
      <w:pPr>
        <w:jc w:val="both"/>
      </w:pPr>
    </w:p>
    <w:p w:rsidRDefault="00B47B64" w:rsidP="00B47B64" w:rsidR="00B47B64">
      <w:pPr>
        <w:jc w:val="center"/>
      </w:pPr>
      <w:r>
        <w:t>r i j e š i o   j e</w:t>
      </w:r>
    </w:p>
    <w:p w:rsidRDefault="00E44DA3" w:rsidP="00E44DA3" w:rsidR="00E44DA3">
      <w:pPr>
        <w:pStyle w:val="Tijeloteksta"/>
      </w:pPr>
      <w:r>
        <w:tab/>
      </w:r>
    </w:p>
    <w:p w:rsidRDefault="005A2A88" w:rsidP="00E44DA3" w:rsidR="000B0BE5">
      <w:pPr>
        <w:pStyle w:val="Tijeloteksta"/>
      </w:pPr>
      <w:r>
        <w:tab/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B47B64">
        <w:t>HERBABILJE jednostavno društvo s ograničenom odgovornošću za poljoprivredu, trgovinu i usluge, Čepin, Kalnička 74, MBS: 030130562, OIB: 52598855721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B47B64">
        <w:t>752</w:t>
      </w:r>
      <w:r w:rsidR="00DA348A">
        <w:t>-2016</w:t>
      </w:r>
      <w:r>
        <w:t xml:space="preserve"> kod Hrva</w:t>
      </w:r>
      <w:r w:rsidR="00EF7939">
        <w:t xml:space="preserve">tske poštanske banke iznos od </w:t>
      </w:r>
      <w:r w:rsidR="00B47B64">
        <w:t>25</w:t>
      </w:r>
      <w:r w:rsidR="006B7E72">
        <w:t>.000,00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B47B64" w:rsidP="00EF7939" w:rsidR="00FD1F08">
      <w:pPr>
        <w:ind w:firstLine="708"/>
        <w:jc w:val="both"/>
      </w:pPr>
      <w:r>
        <w:rPr>
          <w:bCs/>
        </w:rPr>
        <w:t>Predlagatelj FINA je dana 25. ožujka 2016.g. podnijela ovom sudu prijedlog za otvaranje stečajnog postupka nad dužnikom</w:t>
      </w:r>
      <w:r>
        <w:t xml:space="preserve"> HERBABILJE jednostavno društvo s ograničenom odgovornošću za poljoprivredu, trgovinu i usluge, Čepin, Kalnička 74, MBS: 030130562, OIB: 52598855721, temeljem odredbe članka 444. stav 2.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t>2</w:t>
      </w:r>
    </w:p>
    <w:p w:rsidRDefault="00B47B64" w:rsidP="007A33CE" w:rsidR="007A33CE">
      <w:pPr>
        <w:jc w:val="right"/>
      </w:pPr>
      <w:r>
        <w:t>13 St-752</w:t>
      </w:r>
      <w:r w:rsidR="00EA4EBE">
        <w:t>/16-11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 w:rsidR="007A33CE">
        <w:t>25. listopada</w:t>
      </w:r>
      <w:r w:rsidR="006B7E72">
        <w:t xml:space="preserve"> </w:t>
      </w:r>
      <w:r w:rsidR="00BF312F">
        <w:t>2017.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EA4EBE">
        <w:t>25</w:t>
      </w:r>
      <w:r w:rsidR="00ED63F9">
        <w:t>.000,00</w:t>
      </w:r>
      <w:r w:rsidR="00865CEE">
        <w:t xml:space="preserve"> kn, </w:t>
      </w:r>
      <w:r w:rsidR="00DC42E7">
        <w:t>(troškovi otvaranja stečajnog postupka, troškovi stečajnog upravitelja, troškovi vođenja knjigovodstva, troškovi arhiviranja građe).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>Osijeku</w:t>
      </w:r>
      <w:r w:rsidR="00DC42E7">
        <w:t xml:space="preserve"> 25. listopad </w:t>
      </w:r>
      <w:r w:rsidR="00F17DA4">
        <w:t xml:space="preserve"> </w:t>
      </w:r>
      <w:r w:rsidR="00BF312F">
        <w:t xml:space="preserve">2017. 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DC42E7" w:rsidP="00DC42E7" w:rsidR="00DC42E7">
      <w:pPr>
        <w:pStyle w:val="Tijeloteksta"/>
        <w:numPr>
          <w:ilvl w:val="0"/>
          <w:numId w:val="11"/>
        </w:numPr>
        <w:jc w:val="left"/>
      </w:pPr>
      <w:r>
        <w:t>Predlagatelj- FINA Regionalni cen</w:t>
      </w:r>
      <w:r w:rsidR="00326296">
        <w:t>tar Osijek,  Osijek, L. Jagera 3</w:t>
      </w:r>
    </w:p>
    <w:p w:rsidRDefault="00DC42E7" w:rsidP="00DC42E7" w:rsidR="00DC42E7">
      <w:pPr>
        <w:pStyle w:val="Tijeloteksta"/>
        <w:numPr>
          <w:ilvl w:val="0"/>
          <w:numId w:val="11"/>
        </w:numPr>
        <w:jc w:val="left"/>
      </w:pPr>
      <w:r>
        <w:t xml:space="preserve">Dužnik – </w:t>
      </w:r>
      <w:r w:rsidR="00EA4EBE">
        <w:t>HERBABILJE j. d.o.o. Čepin, Kalnička 74</w:t>
      </w:r>
    </w:p>
    <w:p w:rsidRDefault="00326296" w:rsidP="00DC42E7" w:rsidR="00DC42E7">
      <w:pPr>
        <w:pStyle w:val="Tijeloteksta"/>
        <w:numPr>
          <w:ilvl w:val="0"/>
          <w:numId w:val="11"/>
        </w:numPr>
        <w:jc w:val="left"/>
      </w:pPr>
      <w:r>
        <w:t>Privremen</w:t>
      </w:r>
      <w:r w:rsidR="00EA4EBE">
        <w:t>i stečajni upravitelj Nada Gagro</w:t>
      </w:r>
    </w:p>
    <w:p w:rsidRDefault="00DC42E7" w:rsidP="00DC42E7" w:rsidR="00DC42E7">
      <w:pPr>
        <w:pStyle w:val="Tijeloteksta"/>
        <w:numPr>
          <w:ilvl w:val="0"/>
          <w:numId w:val="11"/>
        </w:numPr>
      </w:pPr>
      <w:r>
        <w:t xml:space="preserve">zz dužnika </w:t>
      </w:r>
      <w:r w:rsidR="00EA4EBE">
        <w:t>Ivana Labor Dumančić, Čepin, Kalnička 74</w:t>
      </w:r>
    </w:p>
    <w:p w:rsidRDefault="00DC42E7" w:rsidP="00DC42E7" w:rsidR="00DC42E7">
      <w:pPr>
        <w:pStyle w:val="Tijeloteksta"/>
        <w:numPr>
          <w:ilvl w:val="0"/>
          <w:numId w:val="11"/>
        </w:numPr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DC42E7" w:rsidP="008301EE" w:rsidR="008301EE">
      <w:pPr>
        <w:numPr>
          <w:ilvl w:val="0"/>
          <w:numId w:val="11"/>
        </w:numPr>
        <w:jc w:val="both"/>
      </w:pPr>
      <w:r>
        <w:t>kal. 20/11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213E6"/>
    <w:rsid w:val="002348D6"/>
    <w:rsid w:val="00267128"/>
    <w:rsid w:val="00275D9D"/>
    <w:rsid w:val="00280570"/>
    <w:rsid w:val="002937FB"/>
    <w:rsid w:val="002F4F26"/>
    <w:rsid w:val="00326296"/>
    <w:rsid w:val="00337B6B"/>
    <w:rsid w:val="00342B9D"/>
    <w:rsid w:val="003465FB"/>
    <w:rsid w:val="0036623A"/>
    <w:rsid w:val="003930B8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5F17AF"/>
    <w:rsid w:val="006151C7"/>
    <w:rsid w:val="006673AE"/>
    <w:rsid w:val="0067699D"/>
    <w:rsid w:val="006B7E72"/>
    <w:rsid w:val="00711076"/>
    <w:rsid w:val="00711E3C"/>
    <w:rsid w:val="00750269"/>
    <w:rsid w:val="007A33CE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B0320C"/>
    <w:rsid w:val="00B05391"/>
    <w:rsid w:val="00B12A5E"/>
    <w:rsid w:val="00B15A95"/>
    <w:rsid w:val="00B35E7C"/>
    <w:rsid w:val="00B37EA9"/>
    <w:rsid w:val="00B421BF"/>
    <w:rsid w:val="00B46D29"/>
    <w:rsid w:val="00B47B64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C42E7"/>
    <w:rsid w:val="00DD6C09"/>
    <w:rsid w:val="00DE5F95"/>
    <w:rsid w:val="00E05D86"/>
    <w:rsid w:val="00E13A1B"/>
    <w:rsid w:val="00E17744"/>
    <w:rsid w:val="00E30251"/>
    <w:rsid w:val="00E44DA3"/>
    <w:rsid w:val="00E56C03"/>
    <w:rsid w:val="00E94538"/>
    <w:rsid w:val="00E9470B"/>
    <w:rsid w:val="00EA4EBE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13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3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3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3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3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213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3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3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3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3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4530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628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607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68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752</izvorni_sadrzaj>
    <derivirana_varijabla naziv="DomainObject.Predmet.Broj_1">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St-752/2016</izvorni_sadrzaj>
    <derivirana_varijabla naziv="DomainObject.Predmet.OznakaBroj_1">St-752/2016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HERBABILJE jednostavno društvo s ograničenom odgovornošću za  poljoprivredu, trgovinu i usluge</izvorni_sadrzaj>
    <derivirana_varijabla naziv="DomainObject.Predmet.ProtustrankaFormated_1">  HERBABILJE jednostavno društvo s ograničenom odgovornošću za  poljoprivredu, trgovinu i usluge</derivirana_varijabla>
  </DomainObject.Predmet.ProtustrankaFormated>
  <DomainObject.Predmet.ProtustrankaFormatedOIB>
    <izvorni_sadrzaj>  HERBABILJE jednostavno društvo s ograničenom odgovornošću za  poljoprivredu, trgovinu i usluge, OIB 52598855721</izvorni_sadrzaj>
    <derivirana_varijabla naziv="DomainObject.Predmet.ProtustrankaFormatedOIB_1">  HERBABILJE jednostavno društvo s ograničenom odgovornošću za  poljoprivredu, trgovinu i usluge, OIB 52598855721</derivirana_varijabla>
  </DomainObject.Predmet.ProtustrankaFormatedOIB>
  <DomainObject.Predmet.ProtustrankaFormatedWithAdress>
    <izvorni_sadrzaj> HERBABILJE jednostavno društvo s ograničenom odgovornošću za  poljoprivredu, trgovinu i usluge, Kalnička 74, 31431 Čepin</izvorni_sadrzaj>
    <derivirana_varijabla naziv="DomainObject.Predmet.ProtustrankaFormatedWithAdress_1"> HERBABILJE jednostavno društvo s ograničenom odgovornošću za  poljoprivredu, trgovinu i usluge, Kalnička 74, 31431 Čepin</derivirana_varijabla>
  </DomainObject.Predmet.ProtustrankaFormatedWithAdress>
  <DomainObject.Predmet.ProtustrankaFormatedWithAdressOIB>
    <izvorni_sadrzaj> HERBABILJE jednostavno društvo s ograničenom odgovornošću za  poljoprivredu, trgovinu i usluge, OIB 52598855721, Kalnička 74, 31431 Čepin</izvorni_sadrzaj>
    <derivirana_varijabla naziv="DomainObject.Predmet.ProtustrankaFormatedWithAdressOIB_1"> HERBABILJE jednostavno društvo s ograničenom odgovornošću za  poljoprivredu, trgovinu i usluge, OIB 52598855721, Kalnička 74, 31431 Čepin</derivirana_varijabla>
  </DomainObject.Predmet.ProtustrankaFormatedWithAdressOIB>
  <DomainObject.Predmet.ProtustrankaWithAdress>
    <izvorni_sadrzaj>HERBABILJE jednostavno društvo s ograničenom odgovornošću za  poljoprivredu, trgovinu i usluge Kalnička 74, 31431 Čepin</izvorni_sadrzaj>
    <derivirana_varijabla naziv="DomainObject.Predmet.ProtustrankaWithAdress_1">HERBABILJE jednostavno društvo s ograničenom odgovornošću za  poljoprivredu, trgovinu i usluge Kalnička 74, 31431 Čepin</derivirana_varijabla>
  </DomainObject.Predmet.ProtustrankaWithAdress>
  <DomainObject.Predmet.ProtustrankaWithAdressOIB>
    <izvorni_sadrzaj>HERBABILJE jednostavno društvo s ograničenom odgovornošću za  poljoprivredu, trgovinu i usluge, OIB 52598855721, Kalnička 74, 31431 Čepin</izvorni_sadrzaj>
    <derivirana_varijabla naziv="DomainObject.Predmet.ProtustrankaWithAdressOIB_1">HERBABILJE jednostavno društvo s ograničenom odgovornošću za  poljoprivredu, trgovinu i usluge, OIB 52598855721, Kalnička 74, 31431 Čepin</derivirana_varijabla>
  </DomainObject.Predmet.ProtustrankaWithAdressOIB>
  <DomainObject.Predmet.ProtustrankaNazivFormated>
    <izvorni_sadrzaj>HERBABILJE jednostavno društvo s ograničenom odgovornošću za  poljoprivredu, trgovinu i usluge</izvorni_sadrzaj>
    <derivirana_varijabla naziv="DomainObject.Predmet.ProtustrankaNazivFormated_1">HERBABILJE jednostavno društvo s ograničenom odgovornošću za  poljoprivredu, trgovinu i usluge</derivirana_varijabla>
  </DomainObject.Predmet.ProtustrankaNazivFormated>
  <DomainObject.Predmet.ProtustrankaNazivFormatedOIB>
    <izvorni_sadrzaj>HERBABILJE jednostavno društvo s ograničenom odgovornošću za  poljoprivredu, trgovinu i usluge, OIB 52598855721</izvorni_sadrzaj>
    <derivirana_varijabla naziv="DomainObject.Predmet.ProtustrankaNazivFormatedOIB_1">HERBABILJE jednostavno društvo s ograničenom odgovornošću za  poljoprivredu, trgovinu i usluge, OIB 52598855721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HERBABILJE jednostavno društvo s ograničenom odgovornošću za  poljoprivredu, trgovinu i usluge</item>
    </izvorni_sadrzaj>
    <derivirana_varijabla naziv="DomainObject.Predmet.ProtuStrankaListFormated_1">
      <item>HERBABILJE jednostavno društvo s ograničenom odgovornošću za  poljoprivredu, trgovinu i usluge</item>
    </derivirana_varijabla>
  </DomainObject.Predmet.ProtuStrankaListFormated>
  <DomainObject.Predmet.ProtuStrankaListFormatedOIB>
    <izvorni_sadrzaj>
      <item>HERBABILJE jednostavno društvo s ograničenom odgovornošću za  poljoprivredu, trgovinu i usluge, OIB 52598855721</item>
    </izvorni_sadrzaj>
    <derivirana_varijabla naziv="DomainObject.Predmet.ProtuStrankaListFormatedOIB_1">
      <item>HERBABILJE jednostavno društvo s ograničenom odgovornošću za  poljoprivredu, trgovinu i usluge, OIB 52598855721</item>
    </derivirana_varijabla>
  </DomainObject.Predmet.ProtuStrankaListFormatedOIB>
  <DomainObject.Predmet.ProtuStrankaListFormatedWithAdress>
    <izvorni_sadrzaj>
      <item>HERBABILJE jednostavno društvo s ograničenom odgovornošću za  poljoprivredu, trgovinu i usluge, Kalnička 74, 31431 Čepin</item>
    </izvorni_sadrzaj>
    <derivirana_varijabla naziv="DomainObject.Predmet.ProtuStrankaListFormatedWithAdress_1">
      <item>HERBABILJE jednostavno društvo s ograničenom odgovornošću za  poljoprivredu, trgovinu i usluge, Kalnička 74, 31431 Čepin</item>
    </derivirana_varijabla>
  </DomainObject.Predmet.ProtuStrankaListFormatedWithAdress>
  <DomainObject.Predmet.ProtuStrankaListFormatedWithAdressOIB>
    <izvorni_sadrzaj>
      <item>HERBABILJE jednostavno društvo s ograničenom odgovornošću za  poljoprivredu, trgovinu i usluge, OIB 52598855721, Kalnička 74, 31431 Čepin</item>
    </izvorni_sadrzaj>
    <derivirana_varijabla naziv="DomainObject.Predmet.ProtuStrankaListFormatedWithAdressOIB_1">
      <item>HERBABILJE jednostavno društvo s ograničenom odgovornošću za  poljoprivredu, trgovinu i usluge, OIB 52598855721, Kalnička 74, 31431 Čepin</item>
    </derivirana_varijabla>
  </DomainObject.Predmet.ProtuStrankaListFormatedWithAdressOIB>
  <DomainObject.Predmet.ProtuStrankaListNazivFormated>
    <izvorni_sadrzaj>
      <item>HERBABILJE jednostavno društvo s ograničenom odgovornošću za  poljoprivredu, trgovinu i usluge</item>
    </izvorni_sadrzaj>
    <derivirana_varijabla naziv="DomainObject.Predmet.ProtuStrankaListNazivFormated_1">
      <item>HERBABILJE jednostavno društvo s ograničenom odgovornošću za  poljoprivredu, trgovinu i usluge</item>
    </derivirana_varijabla>
  </DomainObject.Predmet.ProtuStrankaListNazivFormated>
  <DomainObject.Predmet.ProtuStrankaListNazivFormatedOIB>
    <izvorni_sadrzaj>
      <item>HERBABILJE jednostavno društvo s ograničenom odgovornošću za  poljoprivredu, trgovinu i usluge, OIB 52598855721</item>
    </izvorni_sadrzaj>
    <derivirana_varijabla naziv="DomainObject.Predmet.ProtuStrankaListNazivFormatedOIB_1">
      <item>HERBABILJE jednostavno društvo s ograničenom odgovornošću za  poljoprivredu, trgovinu i usluge, OIB 52598855721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HERBABILJE jednostavno društvo s ograničenom odgovornošću za  poljoprivredu, trgovinu i usluge</izvorni_sadrzaj>
    <derivirana_varijabla naziv="DomainObject.Predmet.ProtustrankaIDrugi_1">HERBABILJE jednostavno društvo s ograničenom odgovornošću za 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HERBABILJE jednostavno društvo s ograničenom odgovornošću za  poljoprivredu, trgovinu i usluge, OIB 52598855721, Kalnička 74, 31431 Čepin</izvorni_sadrzaj>
    <derivirana_varijabla naziv="DomainObject.Predmet.ProtustrankaIDrugiAdressOIB_1">HERBABILJE jednostavno društvo s ograničenom odgovornošću za  poljoprivredu, trgovinu i usluge, OIB 52598855721, Kalnička 74,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HERBABILJE jednostavno društvo s ograničenom odgovornošću za  poljoprivredu, trgovinu i usluge</item>
    </izvorni_sadrzaj>
    <derivirana_varijabla naziv="DomainObject.Predmet.SudioniciListNaziv_1">
      <item>FINA RC OSIJEK</item>
      <item>HERBABILJE jednostavno društvo s ograničenom odgovornošću za  poljoprivredu, trgovinu i usluge</item>
    </derivirana_varijabla>
  </DomainObject.Predmet.SudioniciListNaziv>
  <DomainObject.Predmet.SudioniciListAdressOIB>
    <izvorni_sadrzaj>
      <item>FINA RC OSIJEK, OIB 85821130368</item>
      <item>HERBABILJE jednostavno društvo s ograničenom odgovornošću za  poljoprivredu, trgovinu i usluge, OIB 52598855721, Kalnička 74,31431 Čepin</item>
    </izvorni_sadrzaj>
    <derivirana_varijabla naziv="DomainObject.Predmet.SudioniciListAdressOIB_1">
      <item>FINA RC OSIJEK, OIB 85821130368</item>
      <item>HERBABILJE jednostavno društvo s ograničenom odgovornošću za  poljoprivredu, trgovinu i usluge, OIB 52598855721, Kalnička 74,31431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52598855721</item>
    </izvorni_sadrzaj>
    <derivirana_varijabla naziv="DomainObject.Predmet.SudioniciListNazivOIB_1">
      <item>, OIB 85821130368</item>
      <item>, OIB 52598855721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2847</properties:Characters>
  <properties:Lines>95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2017-10-25T11:24:00Z</dcterms:created>
  <dc:creator>..</dc:creator>
  <cp:lastModifiedBy>Maja Kocijan</cp:lastModifiedBy>
  <cp:lastPrinted>2017-10-25T11:20:00Z</cp:lastPrinted>
  <dcterms:modified xmlns:xsi="http://www.w3.org/2001/XMLSchema-instance" xsi:type="dcterms:W3CDTF">2017-10-25T11:29:00Z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