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5181" w14:paraId="ed35181" w:rsidRDefault="001E5DB2" w:rsidP="001E5DB2" w:rsidR="001E5DB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DB2" w:rsidP="001E5DB2" w:rsidR="001E5DB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1E5DB2" w:rsidP="001E5DB2" w:rsidR="001E5DB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1E5DB2" w:rsidP="001E5DB2" w:rsidR="001E5DB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1E5DB2" w:rsidP="001E5DB2" w:rsidR="001E5DB2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1E5DB2" w:rsidP="001E5DB2" w:rsidR="001E5DB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1E5DB2" w:rsidP="001E5DB2" w:rsidR="001E5DB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5DB2" w:rsidP="001E5DB2" w:rsidR="001E5DB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E5DB2" w:rsidP="001E5DB2" w:rsidR="001E5DB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5DB2" w:rsidP="001E5DB2" w:rsidR="001E5DB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(dužnikom) </w:t>
      </w:r>
      <w:r w:rsidRPr="001E5DB2">
        <w:rPr>
          <w:rFonts w:cs="Times New Roman" w:eastAsia="Times New Roman" w:hAnsi="Times New Roman" w:ascii="Times New Roman"/>
          <w:sz w:val="24"/>
          <w:szCs w:val="24"/>
          <w:lang w:eastAsia="hr-HR"/>
        </w:rPr>
        <w:t>ARBOR HISTRIA d. o. o. Stancija Vodopija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Poreč – Parenzo)</w:t>
      </w:r>
      <w:r w:rsidRPr="001E5DB2">
        <w:rPr>
          <w:rFonts w:cs="Times New Roman" w:eastAsia="Times New Roman" w:hAnsi="Times New Roman" w:ascii="Times New Roman"/>
          <w:sz w:val="24"/>
          <w:szCs w:val="24"/>
          <w:lang w:eastAsia="hr-HR"/>
        </w:rPr>
        <w:t>, Stancija Vodopija 10b, OIB 90405389591, MBS 130043594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18. veljače 2016.</w:t>
      </w:r>
    </w:p>
    <w:p w:rsidRDefault="001E5DB2" w:rsidP="001E5DB2" w:rsidR="001E5DB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5DB2" w:rsidP="001E5DB2" w:rsidR="001E5DB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1E5DB2" w:rsidP="001E5DB2" w:rsidR="001E5DB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5DB2" w:rsidP="001E5DB2" w:rsidR="001E5DB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1E5DB2">
        <w:rPr>
          <w:rFonts w:cs="Times New Roman" w:eastAsia="Times New Roman" w:hAnsi="Times New Roman" w:ascii="Times New Roman"/>
          <w:sz w:val="24"/>
          <w:szCs w:val="24"/>
          <w:lang w:eastAsia="hr-HR"/>
        </w:rPr>
        <w:t>ARBOR HISTRIA d. o. o. Stancija Vodopija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Poreč – Parenzo)</w:t>
      </w:r>
      <w:r w:rsidRPr="001E5DB2">
        <w:rPr>
          <w:rFonts w:cs="Times New Roman" w:eastAsia="Times New Roman" w:hAnsi="Times New Roman" w:ascii="Times New Roman"/>
          <w:sz w:val="24"/>
          <w:szCs w:val="24"/>
          <w:lang w:eastAsia="hr-HR"/>
        </w:rPr>
        <w:t>, Stancija Vodopija 10b, OIB 90405389591, MBS 130043594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E5DB2" w:rsidP="001E5DB2" w:rsidR="001E5DB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5DB2" w:rsidP="001E5DB2" w:rsidR="001E5DB2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1E5DB2" w:rsidP="001E5DB2" w:rsidR="001E5DB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5DB2" w:rsidP="001E5DB2" w:rsidR="001E5DB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1E5DB2">
        <w:rPr>
          <w:rFonts w:cs="Times New Roman" w:eastAsia="Times New Roman" w:hAnsi="Times New Roman" w:ascii="Times New Roman"/>
          <w:sz w:val="24"/>
          <w:szCs w:val="24"/>
          <w:lang w:eastAsia="hr-HR"/>
        </w:rPr>
        <w:t>ARBOR HISTRIA d. o. o. Stancija Vodopija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Poreč – Parenzo)</w:t>
      </w:r>
      <w:r w:rsidRPr="001E5D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12. siječnja 2016. na mrežnoj stranici e-Oglasna ploča sudova objavljen je oglas posl. br. 11 St-946/2015-3. </w:t>
      </w:r>
    </w:p>
    <w:p w:rsidRDefault="001E5DB2" w:rsidP="001E5DB2" w:rsidR="001E5DB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17. veljače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2016., koju je u spis dostavio dužnik, proizlazi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180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1E5DB2" w:rsidP="001E5DB2" w:rsidR="001E5DB2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80747">
        <w:rPr>
          <w:rFonts w:hAnsi="Times New Roman" w:ascii="Times New Roman"/>
          <w:sz w:val="24"/>
        </w:rPr>
        <w:t>Zahtjev za pokretanje skraćenog stečajnog postupka Financijska agencija dužna je podnijeti sudu (u skladu s čl</w:t>
      </w:r>
      <w:r>
        <w:rPr>
          <w:rFonts w:hAnsi="Times New Roman" w:ascii="Times New Roman"/>
          <w:sz w:val="24"/>
        </w:rPr>
        <w:t xml:space="preserve">. 428. i 429. Stečajnog zakona) </w:t>
      </w:r>
      <w:r w:rsidRPr="00C80747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očevidnik redoslijeda osnova za plaćanje utvrđeno da dužnik više nije insolventan, 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>u vezi s čl. 128. st. 9. Stečajnog zakona</w:t>
      </w:r>
      <w:r w:rsidRPr="00C80747">
        <w:rPr>
          <w:rFonts w:hAnsi="Times New Roman" w:ascii="Times New Roman"/>
          <w:sz w:val="24"/>
        </w:rPr>
        <w:t xml:space="preserve"> valjalo je odlučiti kao u izreci.</w:t>
      </w:r>
    </w:p>
    <w:p w:rsidRDefault="001E5DB2" w:rsidP="001E5DB2" w:rsidR="001E5DB2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1E5DB2" w:rsidP="001E5DB2" w:rsidR="001E5DB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1E5DB2" w:rsidP="001E5DB2" w:rsidR="001E5DB2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1E5DB2" w:rsidP="001E5DB2" w:rsidR="001E5DB2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Kaligari, v. r.</w:t>
      </w:r>
    </w:p>
    <w:p w:rsidRDefault="001E5DB2" w:rsidP="001E5DB2" w:rsidR="001E5DB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1E5DB2" w:rsidP="001E5DB2" w:rsidR="001E5DB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1E5DB2" w:rsidP="001E5DB2" w:rsidR="001E5DB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5DB2" w:rsidP="001E5DB2" w:rsidR="001E5DB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5DB2" w:rsidP="001E5DB2" w:rsidR="001E5DB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1E5DB2" w:rsidP="001E5DB2" w:rsidR="001E5DB2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1E5DB2" w:rsidP="001E5DB2" w:rsidR="001E5DB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1E5DB2" w:rsidP="001E5DB2" w:rsidR="001E5DB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1E5DB2" w:rsidP="001E5DB2" w:rsidR="001E5DB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1E5DB2" w:rsidP="001E5DB2" w:rsidR="001E5DB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1E5DB2" w:rsidP="001E5DB2" w:rsidR="001E5DB2"/>
    <w:p w:rsidRDefault="001E5DB2" w:rsidP="001E5DB2" w:rsidR="001E5DB2"/>
    <w:p w:rsidRDefault="001E5DB2" w:rsidP="001E5DB2" w:rsidR="001E5DB2"/>
    <w:p w:rsidRDefault="001E5DB2" w:rsidP="001E5DB2" w:rsidR="001E5DB2"/>
    <w:p w:rsidRDefault="004F5027" w:rsidR="004F5027"/>
    <w:sectPr w:rsidSect="00417ED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DB2" w:rsidP="001E5DB2" w:rsidR="001E5DB2">
      <w:pPr>
        <w:spacing w:lineRule="auto" w:line="240" w:after="0"/>
      </w:pPr>
      <w:r>
        <w:separator/>
      </w:r>
    </w:p>
  </w:endnote>
  <w:endnote w:id="0" w:type="continuationSeparator">
    <w:p w:rsidRDefault="001E5DB2" w:rsidP="001E5DB2" w:rsidR="001E5D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DB2" w:rsidP="001E5DB2" w:rsidR="001E5DB2">
      <w:pPr>
        <w:spacing w:lineRule="auto" w:line="240" w:after="0"/>
      </w:pPr>
      <w:r>
        <w:separator/>
      </w:r>
    </w:p>
  </w:footnote>
  <w:footnote w:id="0" w:type="continuationSeparator">
    <w:p w:rsidRDefault="001E5DB2" w:rsidP="001E5DB2" w:rsidR="001E5D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DB2" w:rsidP="00417ED7" w:rsidR="00417ED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5498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St-946/2015-5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DB2" w:rsidP="00C244BB" w:rsidR="00417ED7" w:rsidRPr="00C244BB">
    <w:pPr>
      <w:pStyle w:val="Zaglavlje"/>
      <w:jc w:val="right"/>
    </w:pPr>
    <w:r>
      <w:rPr>
        <w:szCs w:val="24"/>
      </w:rPr>
      <w:t>11 St-946/2015-5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0CF"/>
    <w:rsid w:val="001E5DB2"/>
    <w:rsid w:val="004720CF"/>
    <w:rsid w:val="004F5027"/>
    <w:rsid w:val="00E5498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5D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5DB2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1E5DB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5DB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5DB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E5DB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E5DB2"/>
  </w:style>
  <w:style w:styleId="Tekstrezerviranogmjesta" w:type="character">
    <w:name w:val="Placeholder Text"/>
    <w:basedOn w:val="Zadanifontodlomka"/>
    <w:uiPriority w:val="99"/>
    <w:semiHidden/>
    <w:rsid w:val="00E54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98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98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9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9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5D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5DB2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1E5DB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5DB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5DB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E5DB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E5DB2"/>
  </w:style>
  <w:style w:styleId="Tekstrezerviranogmjesta" w:type="character">
    <w:name w:val="Placeholder Text"/>
    <w:basedOn w:val="Zadanifontodlomka"/>
    <w:uiPriority w:val="99"/>
    <w:semiHidden/>
    <w:rsid w:val="00E54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98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98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9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9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St-946/2015</izvorni_sadrzaj>
    <derivirana_varijabla naziv="DomainObject.Predmet.OznakaBroj_1">St-946/2015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HISTRIA d.o.o. STANCIJA VODOPIJA zastupanog po punomoćniku Eduard Babić</izvorni_sadrzaj>
    <derivirana_varijabla naziv="DomainObject.Predmet.ProtustrankaFormated_1">  ARBOR HISTRIA d.o.o. STANCIJA VODOPIJA zastupanog po punomoćniku Eduard Babić</derivirana_varijabla>
  </DomainObject.Predmet.ProtustrankaFormated>
  <DomainObject.Predmet.ProtustrankaFormatedOIB>
    <izvorni_sadrzaj>  ARBOR HISTRIA d.o.o. STANCIJA VODOPIJA, OIB 90405389591 zastupanog po punomoćniku Eduard Babić</izvorni_sadrzaj>
    <derivirana_varijabla naziv="DomainObject.Predmet.ProtustrankaFormatedOIB_1">  ARBOR HISTRIA d.o.o. STANCIJA VODOPIJA, OIB 90405389591 zastupanog po punomoćniku Eduard Babić</derivirana_varijabla>
  </DomainObject.Predmet.ProtustrankaFormatedOIB>
  <DomainObject.Predmet.ProtustrankaFormatedWithAdress>
    <izvorni_sadrzaj> ARBOR HISTRIA d.o.o. STANCIJA VODOPIJA, Stancija Vodopija 10b, 52440 Stancija Vodopija zastupanog po punomoćniku Eduard Babić</izvorni_sadrzaj>
    <derivirana_varijabla naziv="DomainObject.Predmet.ProtustrankaFormatedWithAdress_1"> ARBOR HISTRIA d.o.o. STANCIJA VODOPIJA, Stancija Vodopija 10b, 52440 Stancija Vodopija zastupanog po punomoćniku Eduard Babić</derivirana_varijabla>
  </DomainObject.Predmet.ProtustrankaFormatedWithAdress>
  <DomainObject.Predmet.ProtustrankaFormatedWithAdressOIB>
    <izvorni_sadrzaj> ARBOR HISTRIA d.o.o. STANCIJA VODOPIJA, OIB 90405389591, Stancija Vodopija 10b, 52440 Stancija Vodopija zastupanog po punomoćniku Eduard Babić</izvorni_sadrzaj>
    <derivirana_varijabla naziv="DomainObject.Predmet.ProtustrankaFormatedWithAdressOIB_1"> ARBOR HISTRIA d.o.o. STANCIJA VODOPIJA, OIB 90405389591, Stancija Vodopija 10b, 52440 Stancija Vodopija zastupanog po punomoćniku Eduard Babić</derivirana_varijabla>
  </DomainObject.Predmet.ProtustrankaFormatedWithAdressOIB>
  <DomainObject.Predmet.ProtustrankaWithAdress>
    <izvorni_sadrzaj>ARBOR HISTRIA d.o.o. STANCIJA VODOPIJA Stancija Vodopija 10b, 52440 Stancija Vodopija</izvorni_sadrzaj>
    <derivirana_varijabla naziv="DomainObject.Predmet.ProtustrankaWithAdress_1">ARBOR HISTRIA d.o.o. STANCIJA VODOPIJA Stancija Vodopija 10b, 52440 Stancija Vodopija</derivirana_varijabla>
  </DomainObject.Predmet.ProtustrankaWithAdress>
  <DomainObject.Predmet.ProtustrankaWithAdressOIB>
    <izvorni_sadrzaj>ARBOR HISTRIA d.o.o. STANCIJA VODOPIJA, OIB 90405389591, Stancija Vodopija 10b, 52440 Stancija Vodopija</izvorni_sadrzaj>
    <derivirana_varijabla naziv="DomainObject.Predmet.ProtustrankaWithAdressOIB_1">ARBOR HISTRIA d.o.o. STANCIJA VODOPIJA, OIB 90405389591, Stancija Vodopija 10b, 52440 Stancija Vodopija</derivirana_varijabla>
  </DomainObject.Predmet.ProtustrankaWithAdressOIB>
  <DomainObject.Predmet.ProtustrankaNazivFormated>
    <izvorni_sadrzaj>ARBOR HISTRIA d.o.o. STANCIJA VODOPIJA</izvorni_sadrzaj>
    <derivirana_varijabla naziv="DomainObject.Predmet.ProtustrankaNazivFormated_1">ARBOR HISTRIA d.o.o. STANCIJA VODOPIJA</derivirana_varijabla>
  </DomainObject.Predmet.ProtustrankaNazivFormated>
  <DomainObject.Predmet.ProtustrankaNazivFormatedOIB>
    <izvorni_sadrzaj>ARBOR HISTRIA d.o.o. STANCIJA VODOPIJA, OIB 90405389591</izvorni_sadrzaj>
    <derivirana_varijabla naziv="DomainObject.Predmet.ProtustrankaNazivFormatedOIB_1">ARBOR HISTRIA d.o.o. STANCIJA VODOPIJA, OIB 90405389591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5959.37</izvorni_sadrzaj>
    <derivirana_varijabla naziv="DomainObject.Predmet.TrenutnaVrijednost_1">5959.37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ARBOR HISTRIA d.o.o. STANCIJA VODOPIJA zastupanog po punomoćniku Eduard Babić</item>
    </izvorni_sadrzaj>
    <derivirana_varijabla naziv="DomainObject.Predmet.ProtuStrankaListFormated_1">
      <item>ARBOR HISTRIA d.o.o. STANCIJA VODOPIJA zastupanog po punomoćniku Eduard Babić</item>
    </derivirana_varijabla>
  </DomainObject.Predmet.ProtuStrankaListFormated>
  <DomainObject.Predmet.ProtuStrankaListFormatedOIB>
    <izvorni_sadrzaj>
      <item>ARBOR HISTRIA d.o.o. STANCIJA VODOPIJA, OIB 90405389591 zastupanog po punomoćniku Eduard Babić</item>
    </izvorni_sadrzaj>
    <derivirana_varijabla naziv="DomainObject.Predmet.ProtuStrankaListFormatedOIB_1">
      <item>ARBOR HISTRIA d.o.o. STANCIJA VODOPIJA, OIB 90405389591 zastupanog po punomoćniku Eduard Babić</item>
    </derivirana_varijabla>
  </DomainObject.Predmet.ProtuStrankaListFormatedOIB>
  <DomainObject.Predmet.ProtuStrankaListFormatedWithAdress>
    <izvorni_sadrzaj>
      <item>ARBOR HISTRIA d.o.o. STANCIJA VODOPIJA, Stancija Vodopija 10b, 52440 Stancija Vodopija zastupanog po punomoćniku Eduard Babić</item>
    </izvorni_sadrzaj>
    <derivirana_varijabla naziv="DomainObject.Predmet.ProtuStrankaListFormatedWithAdress_1">
      <item>ARBOR HISTRIA d.o.o. STANCIJA VODOPIJA, Stancija Vodopija 10b, 52440 Stancija Vodopija zastupanog po punomoćniku Eduard Babić</item>
    </derivirana_varijabla>
  </DomainObject.Predmet.ProtuStrankaListFormatedWithAdress>
  <DomainObject.Predmet.ProtuStrankaListFormatedWithAdressOIB>
    <izvorni_sadrzaj>
      <item>ARBOR HISTRIA d.o.o. STANCIJA VODOPIJA, OIB 90405389591, Stancija Vodopija 10b, 52440 Stancija Vodopija zastupanog po punomoćniku Eduard Babić</item>
    </izvorni_sadrzaj>
    <derivirana_varijabla naziv="DomainObject.Predmet.ProtuStrankaListFormatedWithAdressOIB_1">
      <item>ARBOR HISTRIA d.o.o. STANCIJA VODOPIJA, OIB 90405389591, Stancija Vodopija 10b, 52440 Stancija Vodopija zastupanog po punomoćniku Eduard Babić</item>
    </derivirana_varijabla>
  </DomainObject.Predmet.ProtuStrankaListFormatedWithAdressOIB>
  <DomainObject.Predmet.ProtuStrankaListNazivFormated>
    <izvorni_sadrzaj>
      <item>ARBOR HISTRIA d.o.o. STANCIJA VODOPIJA</item>
    </izvorni_sadrzaj>
    <derivirana_varijabla naziv="DomainObject.Predmet.ProtuStrankaListNazivFormated_1">
      <item>ARBOR HISTRIA d.o.o. STANCIJA VODOPIJA</item>
    </derivirana_varijabla>
  </DomainObject.Predmet.ProtuStrankaListNazivFormated>
  <DomainObject.Predmet.ProtuStrankaListNazivFormatedOIB>
    <izvorni_sadrzaj>
      <item>ARBOR HISTRIA d.o.o. STANCIJA VODOPIJA, OIB 90405389591</item>
    </izvorni_sadrzaj>
    <derivirana_varijabla naziv="DomainObject.Predmet.ProtuStrankaListNazivFormatedOIB_1">
      <item>ARBOR HISTRIA d.o.o. STANCIJA VODOPIJA, OIB 90405389591</item>
    </derivirana_varijabla>
  </DomainObject.Predmet.ProtuStrankaListNazivFormatedOIB>
  <DomainObject.Predmet.OstaliListFormated>
    <izvorni_sadrzaj>
      <item>Eduard Babić punomoćnik sudionika u postupku ARBOR HISTRIA d.o.o. STANCIJA VODOPIJA</item>
    </izvorni_sadrzaj>
    <derivirana_varijabla naziv="DomainObject.Predmet.OstaliListFormated_1">
      <item>Eduard Babić punomoćnik sudionika u postupku ARBOR HISTRIA d.o.o. STANCIJA VODOPIJA</item>
    </derivirana_varijabla>
  </DomainObject.Predmet.OstaliListFormated>
  <DomainObject.Predmet.OstaliListFormatedOIB>
    <izvorni_sadrzaj>
      <item>Eduard Babić, OIB 04535473113 punomoćnik sudionika u postupku ARBOR HISTRIA d.o.o. STANCIJA VODOPIJA</item>
    </izvorni_sadrzaj>
    <derivirana_varijabla naziv="DomainObject.Predmet.OstaliListFormatedOIB_1">
      <item>Eduard Babić, OIB 04535473113 punomoćnik sudionika u postupku ARBOR HISTRIA d.o.o. STANCIJA VODOPIJA</item>
    </derivirana_varijabla>
  </DomainObject.Predmet.OstaliListFormatedOIB>
  <DomainObject.Predmet.OstaliListFormatedWithAdress>
    <izvorni_sadrzaj>
      <item>Eduard Babić, Selina 46a, 52445 Selina punomoćnik sudionika u postupku ARBOR HISTRIA d.o.o. STANCIJA VODOPIJA</item>
    </izvorni_sadrzaj>
    <derivirana_varijabla naziv="DomainObject.Predmet.OstaliListFormatedWithAdress_1">
      <item>Eduard Babić, Selina 46a, 52445 Selina punomoćnik sudionika u postupku ARBOR HISTRIA d.o.o. STANCIJA VODOPIJA</item>
    </derivirana_varijabla>
  </DomainObject.Predmet.OstaliListFormatedWithAdress>
  <DomainObject.Predmet.OstaliListFormatedWithAdressOIB>
    <izvorni_sadrzaj>
      <item>Eduard Babić, OIB 04535473113, Selina 46a, 52445 Selina punomoćnik sudionika u postupku ARBOR HISTRIA d.o.o. STANCIJA VODOPIJA</item>
    </izvorni_sadrzaj>
    <derivirana_varijabla naziv="DomainObject.Predmet.OstaliListFormatedWithAdressOIB_1">
      <item>Eduard Babić, OIB 04535473113, Selina 46a, 52445 Selina punomoćnik sudionika u postupku ARBOR HISTRIA d.o.o. STANCIJA VODOPIJA</item>
    </derivirana_varijabla>
  </DomainObject.Predmet.OstaliListFormatedWithAdressOIB>
  <DomainObject.Predmet.OstaliListNazivFormated>
    <izvorni_sadrzaj>
      <item>Eduard Babić</item>
    </izvorni_sadrzaj>
    <derivirana_varijabla naziv="DomainObject.Predmet.OstaliListNazivFormated_1">
      <item>Eduard Babić</item>
    </derivirana_varijabla>
  </DomainObject.Predmet.OstaliListNazivFormated>
  <DomainObject.Predmet.OstaliListNazivFormatedOIB>
    <izvorni_sadrzaj>
      <item>Eduard Babić, OIB 04535473113</item>
    </izvorni_sadrzaj>
    <derivirana_varijabla naziv="DomainObject.Predmet.OstaliListNazivFormatedOIB_1">
      <item>Eduard Babić, OIB 04535473113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ARBOR HISTRIA d.o.o. STANCIJA VODOPIJA</izvorni_sadrzaj>
    <derivirana_varijabla naziv="DomainObject.Predmet.ProtustrankaIDrugi_1">ARBOR HISTRIA d.o.o. STANCIJA VODOPIJA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ARBOR HISTRIA d.o.o. STANCIJA VODOPIJA, OIB 90405389591, Stancija Vodopija 10b, 52440 Stancija Vodopija</izvorni_sadrzaj>
    <derivirana_varijabla naziv="DomainObject.Predmet.ProtustrankaIDrugiAdressOIB_1">ARBOR HISTRIA d.o.o. STANCIJA VODOPIJA, OIB 90405389591, Stancija Vodopija 10b, 52440 Stancija Vodopija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ARBOR HISTRIA d.o.o. STANCIJA VODOPIJA</item>
      <item>Eduard Babić</item>
    </izvorni_sadrzaj>
    <derivirana_varijabla naziv="DomainObject.Predmet.SudioniciListNaziv_1">
      <item>FINANCIJSKA AGENCIJA, RC RIJEKA, PODRUŽNICA PULA, PULA</item>
      <item>ARBOR HISTRIA d.o.o. STANCIJA VODOPIJA</item>
      <item>Eduard Babić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ARBOR HISTRIA d.o.o. STANCIJA VODOPIJA, OIB 90405389591, Stancija Vodopija 10b,52440 Stancija Vodopija</item>
      <item>Eduard Babić, OIB 04535473113, Selina 46a,52445 Selina</item>
    </izvorni_sadrzaj>
    <derivirana_varijabla naziv="DomainObject.Predmet.SudioniciListAdressOIB_1">
      <item>FINANCIJSKA AGENCIJA, RC RIJEKA, PODRUŽNICA PULA, PULA, OIB 85821130368, Ulica grada Vukovara 70,Zagreb</item>
      <item>ARBOR HISTRIA d.o.o. STANCIJA VODOPIJA, OIB 90405389591, Stancija Vodopija 10b,52440 Stancija Vodopija</item>
      <item>Eduard Babić, OIB 04535473113, Selina 46a,52445 Selina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90405389591</item>
      <item>, OIB 04535473113</item>
    </izvorni_sadrzaj>
    <derivirana_varijabla naziv="DomainObject.Predmet.SudioniciListNazivOIB_1">
      <item>, OIB 85821130368</item>
      <item>, OIB 90405389591</item>
      <item>, OIB 04535473113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2385</properties:Characters>
  <properties:Lines>64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2016-02-18T07:10:00Z</dcterms:created>
  <dc:creator>Mihaela Kaligari</dc:creator>
  <dc:description/>
  <cp:keywords/>
  <cp:lastModifiedBy>Mihaela Kaligari</cp:lastModifiedBy>
  <cp:lastPrinted>2016-02-18T07:12:00Z</cp:lastPrinted>
  <dcterms:modified xmlns:xsi="http://www.w3.org/2001/XMLSchema-instance" xsi:type="dcterms:W3CDTF">2016-02-19T09:40:00Z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