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1d05" w14:paraId="72d1d05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73710D">
        <w:rPr>
          <w:rFonts w:hAnsi="Times New Roman" w:ascii="Times New Roman"/>
          <w:b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b/>
          <w:sz w:val="24"/>
          <w:szCs w:val="24"/>
          <w:lang w:val="hr-HR"/>
        </w:rPr>
        <w:t>3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BIMBO-COMMERCE,društvo s ograničenom odgovornošću za trgovinu i ribarstvo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Vis, Antuna Gustava Matoša 4, OIB: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17146103273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887270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BIMBO-COMMERCE,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društvo s ograničenom odgovornošću za trgovinu i ribarstvo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, Vis, Antuna Gustava Matoša 4, OIB: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17146103273</w:t>
      </w:r>
      <w:r w:rsidR="00887270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8369B5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 xml:space="preserve"> BIMBO-COMMERCE,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društvo s ograničenom odgovornošću za trgovinu i ribarstvo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, Vis, Antuna Gustava Matoša 4, OIB: </w:t>
      </w:r>
      <w:r w:rsidR="00887270" w:rsidRPr="00887270">
        <w:rPr>
          <w:rFonts w:hAnsi="Times New Roman" w:ascii="Times New Roman"/>
          <w:sz w:val="24"/>
          <w:szCs w:val="24"/>
          <w:lang w:val="hr-HR"/>
        </w:rPr>
        <w:t>17146103273</w:t>
      </w:r>
      <w:r w:rsidR="00887270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887270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5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48.808,69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73710D">
        <w:rPr>
          <w:rFonts w:hAnsi="Times New Roman" w:ascii="Times New Roman"/>
          <w:b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b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87270">
        <w:rPr>
          <w:rFonts w:hAnsi="Times New Roman" w:ascii="Times New Roman"/>
          <w:sz w:val="24"/>
          <w:szCs w:val="24"/>
          <w:lang w:val="hr-HR"/>
        </w:rPr>
        <w:t>14-15</w:t>
      </w:r>
      <w:r w:rsidR="008369B5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73710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6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73710D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7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-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8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spisa) 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887270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EF7AD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60FD4"/>
    <w:rsid w:val="009C4D35"/>
    <w:rsid w:val="00AB6E49"/>
    <w:rsid w:val="00AC09D9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EF7ADB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F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A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F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A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BIMBO-COMMERCE,  društvo s ograničenom odgovornošću za trgovinu i ribarstvo</izvorni_sadrzaj>
    <derivirana_varijabla naziv="DomainObject.Predmet.ProtustrankaFormated_1">  BIMBO-COMMERCE,  društvo s ograničenom odgovornošću za trgovinu i ribarstvo</derivirana_varijabla>
  </DomainObject.Predmet.ProtustrankaFormated>
  <DomainObject.Predmet.ProtustrankaFormatedOIB>
    <izvorni_sadrzaj>  BIMBO-COMMERCE,  društvo s ograničenom odgovornošću za trgovinu i ribarstvo, OIB 17146103273</izvorni_sadrzaj>
    <derivirana_varijabla naziv="DomainObject.Predmet.ProtustrankaFormatedOIB_1">  BIMBO-COMMERCE,  društvo s ograničenom odgovornošću za trgovinu i ribarstvo, OIB 17146103273</derivirana_varijabla>
  </DomainObject.Predmet.ProtustrankaFormatedOIB>
  <DomainObject.Predmet.ProtustrankaFormatedWithAdress>
    <izvorni_sadrzaj> BIMBO-COMMERCE,  društvo s ograničenom odgovornošću za trgovinu i ribarstvo, Antuna Gustava Matoša 4, 21480 Vis</izvorni_sadrzaj>
    <derivirana_varijabla naziv="DomainObject.Predmet.ProtustrankaFormatedWithAdress_1"> BIMBO-COMMERCE,  društvo s ograničenom odgovornošću za trgovinu i ribarstvo, Antuna Gustava Matoša 4, 21480 Vis</derivirana_varijabla>
  </DomainObject.Predmet.ProtustrankaFormatedWithAdress>
  <DomainObject.Predmet.ProtustrankaFormatedWithAdressOIB>
    <izvorni_sadrzaj> BIMBO-COMMERCE,  društvo s ograničenom odgovornošću za trgovinu i ribarstvo, OIB 17146103273, Antuna Gustava Matoša 4, 21480 Vis</izvorni_sadrzaj>
    <derivirana_varijabla naziv="DomainObject.Predmet.ProtustrankaFormatedWithAdressOIB_1"> BIMBO-COMMERCE,  društvo s ograničenom odgovornošću za trgovinu i ribarstvo, OIB 17146103273, Antuna Gustava Matoša 4, 21480 Vis</derivirana_varijabla>
  </DomainObject.Predmet.ProtustrankaFormatedWithAdressOIB>
  <DomainObject.Predmet.ProtustrankaWithAdress>
    <izvorni_sadrzaj>BIMBO-COMMERCE,  društvo s ograničenom odgovornošću za trgovinu i ribarstvo Antuna Gustava Matoša 4, 21480 Vis</izvorni_sadrzaj>
    <derivirana_varijabla naziv="DomainObject.Predmet.ProtustrankaWithAdress_1">BIMBO-COMMERCE,  društvo s ograničenom odgovornošću za trgovinu i ribarstvo Antuna Gustava Matoša 4, 21480 Vis</derivirana_varijabla>
  </DomainObject.Predmet.ProtustrankaWithAdress>
  <DomainObject.Predmet.ProtustrankaWithAdressOIB>
    <izvorni_sadrzaj>BIMBO-COMMERCE,  društvo s ograničenom odgovornošću za trgovinu i ribarstvo, OIB 17146103273, Antuna Gustava Matoša 4, 21480 Vis</izvorni_sadrzaj>
    <derivirana_varijabla naziv="DomainObject.Predmet.ProtustrankaWithAdressOIB_1">BIMBO-COMMERCE,  društvo s ograničenom odgovornošću za trgovinu i ribarstvo, OIB 17146103273, Antuna Gustava Matoša 4, 21480 Vis</derivirana_varijabla>
  </DomainObject.Predmet.ProtustrankaWithAdressOIB>
  <DomainObject.Predmet.ProtustrankaNazivFormated>
    <izvorni_sadrzaj>BIMBO-COMMERCE,  društvo s ograničenom odgovornošću za trgovinu i ribarstvo</izvorni_sadrzaj>
    <derivirana_varijabla naziv="DomainObject.Predmet.ProtustrankaNazivFormated_1">BIMBO-COMMERCE,  društvo s ograničenom odgovornošću za trgovinu i ribarstvo</derivirana_varijabla>
  </DomainObject.Predmet.ProtustrankaNazivFormated>
  <DomainObject.Predmet.ProtustrankaNazivFormatedOIB>
    <izvorni_sadrzaj>BIMBO-COMMERCE,  društvo s ograničenom odgovornošću za trgovinu i ribarstvo, OIB 17146103273</izvorni_sadrzaj>
    <derivirana_varijabla naziv="DomainObject.Predmet.ProtustrankaNazivFormatedOIB_1">BIMBO-COMMERCE,  društvo s ograničenom odgovornošću za trgovinu i ribarstvo, OIB 17146103273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33617.73</izvorni_sadrzaj>
    <derivirana_varijabla naziv="DomainObject.Predmet.TrenutnaVrijednost_1">33617.73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BIMBO-COMMERCE,  društvo s ograničenom odgovornošću za trgovinu i ribarstvo</item>
    </izvorni_sadrzaj>
    <derivirana_varijabla naziv="DomainObject.Predmet.ProtuStrankaListFormated_1">
      <item>BIMBO-COMMERCE,  društvo s ograničenom odgovornošću za trgovinu i ribarstvo</item>
    </derivirana_varijabla>
  </DomainObject.Predmet.ProtuStrankaListFormated>
  <DomainObject.Predmet.ProtuStrankaListFormatedOIB>
    <izvorni_sadrzaj>
      <item>BIMBO-COMMERCE,  društvo s ograničenom odgovornošću za trgovinu i ribarstvo, OIB 17146103273</item>
    </izvorni_sadrzaj>
    <derivirana_varijabla naziv="DomainObject.Predmet.ProtuStrankaListFormatedOIB_1">
      <item>BIMBO-COMMERCE,  društvo s ograničenom odgovornošću za trgovinu i ribarstvo, OIB 17146103273</item>
    </derivirana_varijabla>
  </DomainObject.Predmet.ProtuStrankaListFormatedOIB>
  <DomainObject.Predmet.ProtuStrankaListFormatedWithAdress>
    <izvorni_sadrzaj>
      <item>BIMBO-COMMERCE,  društvo s ograničenom odgovornošću za trgovinu i ribarstvo, Antuna Gustava Matoša 4, 21480 Vis</item>
    </izvorni_sadrzaj>
    <derivirana_varijabla naziv="DomainObject.Predmet.ProtuStrankaListFormatedWithAdress_1">
      <item>BIMBO-COMMERCE,  društvo s ograničenom odgovornošću za trgovinu i ribarstvo, Antuna Gustava Matoša 4, 21480 Vis</item>
    </derivirana_varijabla>
  </DomainObject.Predmet.ProtuStrankaListFormatedWithAdress>
  <DomainObject.Predmet.ProtuStrankaListFormatedWithAdressOIB>
    <izvorni_sadrzaj>
      <item>BIMBO-COMMERCE,  društvo s ograničenom odgovornošću za trgovinu i ribarstvo, OIB 17146103273, Antuna Gustava Matoša 4, 21480 Vis</item>
    </izvorni_sadrzaj>
    <derivirana_varijabla naziv="DomainObject.Predmet.ProtuStrankaListFormatedWithAdressOIB_1">
      <item>BIMBO-COMMERCE,  društvo s ograničenom odgovornošću za trgovinu i ribarstvo, OIB 17146103273, Antuna Gustava Matoša 4, 21480 Vis</item>
    </derivirana_varijabla>
  </DomainObject.Predmet.ProtuStrankaListFormatedWithAdressOIB>
  <DomainObject.Predmet.ProtuStrankaListNazivFormated>
    <izvorni_sadrzaj>
      <item>BIMBO-COMMERCE,  društvo s ograničenom odgovornošću za trgovinu i ribarstvo</item>
    </izvorni_sadrzaj>
    <derivirana_varijabla naziv="DomainObject.Predmet.ProtuStrankaListNazivFormated_1">
      <item>BIMBO-COMMERCE,  društvo s ograničenom odgovornošću za trgovinu i ribarstvo</item>
    </derivirana_varijabla>
  </DomainObject.Predmet.ProtuStrankaListNazivFormated>
  <DomainObject.Predmet.ProtuStrankaListNazivFormatedOIB>
    <izvorni_sadrzaj>
      <item>BIMBO-COMMERCE,  društvo s ograničenom odgovornošću za trgovinu i ribarstvo, OIB 17146103273</item>
    </izvorni_sadrzaj>
    <derivirana_varijabla naziv="DomainObject.Predmet.ProtuStrankaListNazivFormatedOIB_1">
      <item>BIMBO-COMMERCE,  društvo s ograničenom odgovornošću za trgovinu i ribarstvo, OIB 17146103273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BIMBO-COMMERCE,  društvo s ograničenom odgovornošću za trgovinu i ribarstvo</izvorni_sadrzaj>
    <derivirana_varijabla naziv="DomainObject.Predmet.ProtustrankaIDrugi_1">BIMBO-COMMERCE,  društvo s ograničenom odgovornošću za trgovinu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BIMBO-COMMERCE,  društvo s ograničenom odgovornošću za trgovinu i ribarstvo, OIB 17146103273, Antuna Gustava Matoša 4, 21480 Vis</izvorni_sadrzaj>
    <derivirana_varijabla naziv="DomainObject.Predmet.ProtustrankaIDrugiAdressOIB_1">BIMBO-COMMERCE,  društvo s ograničenom odgovornošću za trgovinu i ribarstvo, OIB 17146103273, Antuna Gustava Matoša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BIMBO-COMMERCE,  društvo s ograničenom odgovornošću za trgovinu i ribarstvo</item>
      <item>FINANCIJSKA AGENCIJA, RC SPLIT</item>
    </izvorni_sadrzaj>
    <derivirana_varijabla naziv="DomainObject.Predmet.SudioniciListNaziv_1">
      <item>BIMBO-COMMERCE,  društvo s ograničenom odgovornošću za trgovinu i ribarstvo</item>
      <item>FINANCIJSKA AGENCIJA, RC SPLIT</item>
    </derivirana_varijabla>
  </DomainObject.Predmet.SudioniciListNaziv>
  <DomainObject.Predmet.SudioniciListAdressOIB>
    <izvorni_sadrzaj>
      <item>BIMBO-COMMERCE,  društvo s ograničenom odgovornošću za trgovinu i ribarstvo, OIB 17146103273, Antuna Gustava Matoša 4,21480 Vis</item>
      <item>FINANCIJSKA AGENCIJA, RC SPLIT, OIB 85821130368, Mažuranićevo šetalište 24 b,21000 Split</item>
    </izvorni_sadrzaj>
    <derivirana_varijabla naziv="DomainObject.Predmet.SudioniciListAdressOIB_1">
      <item>BIMBO-COMMERCE,  društvo s ograničenom odgovornošću za trgovinu i ribarstvo, OIB 17146103273, Antuna Gustava Matoša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17146103273</item>
      <item>, OIB 85821130368</item>
    </izvorni_sadrzaj>
    <derivirana_varijabla naziv="DomainObject.Predmet.SudioniciListNazivOIB_1">
      <item>, OIB 17146103273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AC4DF-9D60-4E77-B9E4-F0ED5EC78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3327</properties:Characters>
  <properties:Lines>90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2016-11-24T07:50:00Z</cp:lastPrinted>
  <dcterms:modified xmlns:xsi="http://www.w3.org/2001/XMLSchema-instance" xsi:type="dcterms:W3CDTF">2016-11-24T07:51:00Z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