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8fba" w14:paraId="0da8fba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3869BE">
        <w:rPr>
          <w:sz w:val="24"/>
        </w:rPr>
        <w:t>440/2017-4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4819C2">
        <w:rPr>
          <w:sz w:val="24"/>
        </w:rPr>
        <w:t>AGRO JOZIĆ j.d.o.o. za poljoprivrednu proizvodnju, uvoz-izvoz, trgovinu i usluge, OIB 76413878046, Zbjeg 179, Zbjeg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4819C2">
        <w:rPr>
          <w:sz w:val="24"/>
        </w:rPr>
        <w:t>03.srpnja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4819C2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4819C2">
        <w:rPr>
          <w:sz w:val="24"/>
        </w:rPr>
        <w:t>AGRO JOZIĆ j.d.o.o. za poljoprivrednu proizvodnju, uvoz-izvoz, trgovinu i usluge, OIB 76413878046, Zbjeg 179, Zbjeg</w:t>
      </w:r>
      <w:r w:rsidR="00AC1BCE">
        <w:rPr>
          <w:sz w:val="24"/>
        </w:rPr>
        <w:t xml:space="preserve">, </w:t>
      </w:r>
      <w:r w:rsidR="00293FBA">
        <w:rPr>
          <w:sz w:val="24"/>
        </w:rPr>
        <w:t>poziv</w:t>
      </w:r>
      <w:r w:rsidR="00AC1BCE">
        <w:rPr>
          <w:sz w:val="24"/>
        </w:rPr>
        <w:t>a se FINA RC  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819C2">
        <w:rPr>
          <w:sz w:val="24"/>
        </w:rPr>
        <w:t>03.srpnja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06C62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C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6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C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6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354926.38</izvorni_sadrzaj>
    <derivirana_varijabla naziv="DomainObject.Predmet.InicijalnaVrijednost_1">354926.38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AGRO JOZIĆ j.d.o.o. za poljoprivrednu proizvodnju, uvoz-izvoz, trgovinu i usluge</izvorni_sadrzaj>
    <derivirana_varijabla naziv="DomainObject.Predmet.ProtustrankaFormated_1">  AGRO JOZIĆ j.d.o.o. za poljoprivrednu proizvodnju, uvoz-izvoz, trgovinu i usluge</derivirana_varijabla>
  </DomainObject.Predmet.ProtustrankaFormated>
  <DomainObject.Predmet.ProtustrankaFormatedOIB>
    <izvorni_sadrzaj>  AGRO JOZIĆ j.d.o.o. za poljoprivrednu proizvodnju, uvoz-izvoz, trgovinu i usluge, OIB 76413878046</izvorni_sadrzaj>
    <derivirana_varijabla naziv="DomainObject.Predmet.ProtustrankaFormatedOIB_1">  AGRO JOZIĆ j.d.o.o. za poljoprivrednu proizvodnju, uvoz-izvoz, trgovinu i usluge, OIB 76413878046</derivirana_varijabla>
  </DomainObject.Predmet.ProtustrankaFormatedOIB>
  <DomainObject.Predmet.ProtustrankaFormatedWithAdress>
    <izvorni_sadrzaj> AGRO JOZIĆ j.d.o.o. za poljoprivrednu proizvodnju, uvoz-izvoz, trgovinu i usluge, Zbjeg 179, 35000 Zbjeg</izvorni_sadrzaj>
    <derivirana_varijabla naziv="DomainObject.Predmet.ProtustrankaFormatedWithAdress_1"> AGRO JOZIĆ j.d.o.o. za poljoprivrednu proizvodnju, uvoz-izvoz, trgovinu i usluge, Zbjeg 179, 35000 Zbjeg</derivirana_varijabla>
  </DomainObject.Predmet.ProtustrankaFormatedWithAdress>
  <DomainObject.Predmet.ProtustrankaFormatedWithAdressOIB>
    <izvorni_sadrzaj> AGRO JOZIĆ j.d.o.o. za poljoprivrednu proizvodnju, uvoz-izvoz, trgovinu i usluge, OIB 76413878046, Zbjeg 179, 35000 Zbjeg</izvorni_sadrzaj>
    <derivirana_varijabla naziv="DomainObject.Predmet.ProtustrankaFormatedWithAdressOIB_1"> AGRO JOZIĆ j.d.o.o. za poljoprivrednu proizvodnju, uvoz-izvoz, trgovinu i usluge, OIB 76413878046, Zbjeg 179, 35000 Zbjeg</derivirana_varijabla>
  </DomainObject.Predmet.ProtustrankaFormatedWithAdressOIB>
  <DomainObject.Predmet.ProtustrankaWithAdress>
    <izvorni_sadrzaj>AGRO JOZIĆ j.d.o.o. za poljoprivrednu proizvodnju, uvoz-izvoz, trgovinu i usluge Zbjeg 179, 35000 Zbjeg</izvorni_sadrzaj>
    <derivirana_varijabla naziv="DomainObject.Predmet.ProtustrankaWithAdress_1">AGRO JOZIĆ j.d.o.o. za poljoprivrednu proizvodnju, uvoz-izvoz, trgovinu i usluge Zbjeg 179, 35000 Zbjeg</derivirana_varijabla>
  </DomainObject.Predmet.ProtustrankaWithAdress>
  <DomainObject.Predmet.ProtustrankaWithAdressOIB>
    <izvorni_sadrzaj>AGRO JOZIĆ j.d.o.o. za poljoprivrednu proizvodnju, uvoz-izvoz, trgovinu i usluge, OIB 76413878046, Zbjeg 179, 35000 Zbjeg</izvorni_sadrzaj>
    <derivirana_varijabla naziv="DomainObject.Predmet.ProtustrankaWithAdressOIB_1">AGRO JOZIĆ j.d.o.o. za poljoprivrednu proizvodnju, uvoz-izvoz, trgovinu i usluge, OIB 76413878046, Zbjeg 179, 35000 Zbjeg</derivirana_varijabla>
  </DomainObject.Predmet.ProtustrankaWithAdressOIB>
  <DomainObject.Predmet.ProtustrankaNazivFormated>
    <izvorni_sadrzaj>AGRO JOZIĆ j.d.o.o. za poljoprivrednu proizvodnju, uvoz-izvoz, trgovinu i usluge</izvorni_sadrzaj>
    <derivirana_varijabla naziv="DomainObject.Predmet.ProtustrankaNazivFormated_1">AGRO JOZIĆ j.d.o.o. za poljoprivrednu proizvodnju, uvoz-izvoz, trgovinu i usluge</derivirana_varijabla>
  </DomainObject.Predmet.ProtustrankaNazivFormated>
  <DomainObject.Predmet.ProtustrankaNazivFormatedOIB>
    <izvorni_sadrzaj>AGRO JOZIĆ j.d.o.o. za poljoprivrednu proizvodnju, uvoz-izvoz, trgovinu i usluge, OIB 76413878046</izvorni_sadrzaj>
    <derivirana_varijabla naziv="DomainObject.Predmet.ProtustrankaNazivFormatedOIB_1">AGRO JOZIĆ j.d.o.o. za poljoprivrednu proizvodnju, uvoz-izvoz, trgovinu i usluge, OIB 76413878046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JOZIĆ j.d.o.o. za poljoprivrednu proizvodnju, uvoz-izvoz, trgovinu i usluge</item>
    </izvorni_sadrzaj>
    <derivirana_varijabla naziv="DomainObject.Predmet.ProtuStrankaListFormated_1">
      <item>AGRO JOZIĆ j.d.o.o. za poljoprivrednu proizvodnju, uvoz-izvoz, trgovinu i usluge</item>
    </derivirana_varijabla>
  </DomainObject.Predmet.ProtuStrankaListFormated>
  <DomainObject.Predmet.ProtuStrankaListFormatedOIB>
    <izvorni_sadrzaj>
      <item>AGRO JOZIĆ j.d.o.o. za poljoprivrednu proizvodnju, uvoz-izvoz, trgovinu i usluge, OIB 76413878046</item>
    </izvorni_sadrzaj>
    <derivirana_varijabla naziv="DomainObject.Predmet.ProtuStrankaListFormatedOIB_1">
      <item>AGRO JOZIĆ j.d.o.o. za poljoprivrednu proizvodnju, uvoz-izvoz, trgovinu i usluge, OIB 76413878046</item>
    </derivirana_varijabla>
  </DomainObject.Predmet.ProtuStrankaListFormatedOIB>
  <DomainObject.Predmet.ProtuStrankaListFormatedWithAdress>
    <izvorni_sadrzaj>
      <item>AGRO JOZIĆ j.d.o.o. za poljoprivrednu proizvodnju, uvoz-izvoz, trgovinu i usluge, Zbjeg 179, 35000 Zbjeg</item>
    </izvorni_sadrzaj>
    <derivirana_varijabla naziv="DomainObject.Predmet.ProtuStrankaListFormatedWithAdress_1">
      <item>AGRO JOZIĆ j.d.o.o. za poljoprivrednu proizvodnju, uvoz-izvoz, trgovinu i usluge, Zbjeg 179, 35000 Zbjeg</item>
    </derivirana_varijabla>
  </DomainObject.Predmet.ProtuStrankaListFormatedWithAdress>
  <DomainObject.Predmet.ProtuStrankaListFormatedWithAdressOIB>
    <izvorni_sadrzaj>
      <item>AGRO JOZIĆ j.d.o.o. za poljoprivrednu proizvodnju, uvoz-izvoz, trgovinu i usluge, OIB 76413878046, Zbjeg 179, 35000 Zbjeg</item>
    </izvorni_sadrzaj>
    <derivirana_varijabla naziv="DomainObject.Predmet.ProtuStrankaListFormatedWithAdressOIB_1">
      <item>AGRO JOZIĆ j.d.o.o. za poljoprivrednu proizvodnju, uvoz-izvoz, trgovinu i usluge, OIB 76413878046, Zbjeg 179, 35000 Zbjeg</item>
    </derivirana_varijabla>
  </DomainObject.Predmet.ProtuStrankaListFormatedWithAdressOIB>
  <DomainObject.Predmet.ProtuStrankaListNazivFormated>
    <izvorni_sadrzaj>
      <item>AGRO JOZIĆ j.d.o.o. za poljoprivrednu proizvodnju, uvoz-izvoz, trgovinu i usluge</item>
    </izvorni_sadrzaj>
    <derivirana_varijabla naziv="DomainObject.Predmet.ProtuStrankaListNazivFormated_1">
      <item>AGRO JOZIĆ j.d.o.o. za poljoprivrednu proizvodnju, uvoz-izvoz, trgovinu i usluge</item>
    </derivirana_varijabla>
  </DomainObject.Predmet.ProtuStrankaListNazivFormated>
  <DomainObject.Predmet.ProtuStrankaListNazivFormatedOIB>
    <izvorni_sadrzaj>
      <item>AGRO JOZIĆ j.d.o.o. za poljoprivrednu proizvodnju, uvoz-izvoz, trgovinu i usluge, OIB 76413878046</item>
    </izvorni_sadrzaj>
    <derivirana_varijabla naziv="DomainObject.Predmet.ProtuStrankaListNazivFormatedOIB_1">
      <item>AGRO JOZIĆ j.d.o.o. za poljoprivrednu proizvodnju, uvoz-izvoz, trgovinu i usluge, OIB 76413878046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JOZIĆ j.d.o.o. za poljoprivrednu proizvodnju, uvoz-izvoz, trgovinu i usluge</izvorni_sadrzaj>
    <derivirana_varijabla naziv="DomainObject.Predmet.ProtustrankaIDrugi_1">AGRO JOZIĆ j.d.o.o. za poljoprivrednu proizvodnju, uvoz-izvoz,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JOZIĆ j.d.o.o. za poljoprivrednu proizvodnju, uvoz-izvoz, trgovinu i usluge, OIB 76413878046, Zbjeg 179, 35000 Zbjeg</izvorni_sadrzaj>
    <derivirana_varijabla naziv="DomainObject.Predmet.ProtustrankaIDrugiAdressOIB_1">AGRO JOZIĆ j.d.o.o. za poljoprivrednu proizvodnju, uvoz-izvoz, trgovinu i usluge, OIB 76413878046, Zbjeg 179,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JOZIĆ j.d.o.o. za poljoprivrednu proizvodnju, uvoz-izvoz, trgovinu i usluge</item>
    </izvorni_sadrzaj>
    <derivirana_varijabla naziv="DomainObject.Predmet.SudioniciListNaziv_1">
      <item>Financijska agencija</item>
      <item>AGRO JOZIĆ j.d.o.o. za poljoprivrednu proizvodnju, uvoz-izvoz,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AGRO JOZIĆ j.d.o.o. za poljoprivrednu proizvodnju, uvoz-izvoz, trgovinu i usluge, OIB 76413878046, Zbjeg 179,35000 Zbjeg</item>
    </izvorni_sadrzaj>
    <derivirana_varijabla naziv="DomainObject.Predmet.SudioniciListAdressOIB_1">
      <item>Financijska agencija, OIB 85821130368, Ulica grada Vukovara 70,10000 Zagreb</item>
      <item>AGRO JOZIĆ j.d.o.o. za poljoprivrednu proizvodnju, uvoz-izvoz, trgovinu i usluge, OIB 76413878046, Zbjeg 179,35000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76413878046</item>
    </izvorni_sadrzaj>
    <derivirana_varijabla naziv="DomainObject.Predmet.SudioniciListNazivOIB_1">
      <item>, OIB 85821130368</item>
      <item>, OIB 76413878046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145</properties:Words>
  <properties:Characters>774</properties:Characters>
  <properties:Lines>36</properties:Lines>
  <properties:Paragraphs>13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2017-06-16T07:04:00Z</dcterms:created>
  <dc:creator>Trgovacki sud</dc:creator>
  <cp:lastModifiedBy>wsadmin</cp:lastModifiedBy>
  <cp:lastPrinted>2017-06-16T07:03:00Z</cp:lastPrinted>
  <dcterms:modified xmlns:xsi="http://www.w3.org/2001/XMLSchema-instance" xsi:type="dcterms:W3CDTF">2017-07-03T06:23:00Z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