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7c73205" w14:paraId="7c73205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EF21FB">
        <w:t>162</w:t>
      </w:r>
      <w:r w:rsidR="008A5255">
        <w:t>/2019-</w:t>
      </w:r>
      <w:r w:rsidR="00EF21F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EF21FB" w:rsidRPr="00EF21FB">
        <w:t xml:space="preserve">SVJETLOVODNE MREŽE </w:t>
      </w:r>
      <w:proofErr w:type="spellStart"/>
      <w:r w:rsidR="00EF21FB" w:rsidRPr="00EF21FB">
        <w:t>j.d.o.o</w:t>
      </w:r>
      <w:proofErr w:type="spellEnd"/>
      <w:r w:rsidR="00EF21FB" w:rsidRPr="00EF21FB">
        <w:t>.</w:t>
      </w:r>
      <w:r w:rsidR="0078633F">
        <w:rPr>
          <w:lang w:val="hr-HR"/>
        </w:rPr>
        <w:t>,</w:t>
      </w:r>
      <w:r w:rsidR="00EF21FB">
        <w:rPr>
          <w:lang w:val="hr-HR"/>
        </w:rPr>
        <w:t xml:space="preserve"> </w:t>
      </w:r>
      <w:r w:rsidR="00EF21FB" w:rsidRPr="00EF21FB">
        <w:rPr>
          <w:lang w:val="hr-HR"/>
        </w:rPr>
        <w:t>Put tržnice 1</w:t>
      </w:r>
      <w:r w:rsidR="00EF21FB">
        <w:rPr>
          <w:lang w:val="hr-HR"/>
        </w:rPr>
        <w:t xml:space="preserve">, Imotski, OIB: </w:t>
      </w:r>
      <w:r w:rsidR="00EF21FB" w:rsidRPr="00EF21FB">
        <w:rPr>
          <w:lang w:val="hr-HR"/>
        </w:rPr>
        <w:t>75514124671</w:t>
      </w:r>
      <w:r w:rsidR="00EF21FB">
        <w:rPr>
          <w:lang w:val="hr-HR"/>
        </w:rPr>
        <w:t>,</w:t>
      </w:r>
      <w:r>
        <w:rPr>
          <w:lang w:val="hr-HR"/>
        </w:rPr>
        <w:t xml:space="preserve"> </w:t>
      </w:r>
      <w:r w:rsidR="0078633F">
        <w:rPr>
          <w:lang w:val="hr-HR"/>
        </w:rPr>
        <w:t>29</w:t>
      </w:r>
      <w:r w:rsidR="00DA7E49">
        <w:rPr>
          <w:lang w:val="hr-HR"/>
        </w:rPr>
        <w:t>. travnja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F21FB" w:rsidRPr="00EF21FB">
        <w:t xml:space="preserve">SVJETLOVODNE MREŽE </w:t>
      </w:r>
      <w:proofErr w:type="spellStart"/>
      <w:r w:rsidR="00EF21FB" w:rsidRPr="00EF21FB">
        <w:t>j.d.o.o</w:t>
      </w:r>
      <w:proofErr w:type="spellEnd"/>
      <w:r w:rsidR="00EF21FB" w:rsidRPr="00EF21FB">
        <w:t>.</w:t>
      </w:r>
      <w:r w:rsidR="00EF21FB">
        <w:rPr>
          <w:lang w:val="hr-HR"/>
        </w:rPr>
        <w:t xml:space="preserve">, </w:t>
      </w:r>
      <w:r w:rsidR="00EF21FB" w:rsidRPr="00EF21FB">
        <w:rPr>
          <w:lang w:val="hr-HR"/>
        </w:rPr>
        <w:t>Put tržnice 1</w:t>
      </w:r>
      <w:r w:rsidR="00EF21FB">
        <w:rPr>
          <w:lang w:val="hr-HR"/>
        </w:rPr>
        <w:t xml:space="preserve">, Imotski, OIB: </w:t>
      </w:r>
      <w:r w:rsidR="00EF21FB" w:rsidRPr="00EF21FB">
        <w:rPr>
          <w:lang w:val="hr-HR"/>
        </w:rPr>
        <w:t>75514124671</w:t>
      </w:r>
      <w:r w:rsidR="00EF21FB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EF21FB">
        <w:rPr>
          <w:lang w:val="hr-HR"/>
        </w:rPr>
        <w:t>21. ožujka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EF21FB">
        <w:rPr>
          <w:lang w:val="hr-HR"/>
        </w:rPr>
        <w:t>521.136,88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0944EE">
        <w:t>,</w:t>
      </w:r>
      <w:r w:rsidR="00FB45AB">
        <w:t xml:space="preserve"> </w:t>
      </w:r>
      <w:r w:rsidR="00DA7E49">
        <w:t>2</w:t>
      </w:r>
      <w:r w:rsidR="0078633F">
        <w:t>9</w:t>
      </w:r>
      <w:r w:rsidR="00DA7E49">
        <w:t>.</w:t>
      </w:r>
      <w:proofErr w:type="gramEnd"/>
      <w:r w:rsidR="00DA7E49">
        <w:t xml:space="preserve"> </w:t>
      </w:r>
      <w:proofErr w:type="spellStart"/>
      <w:proofErr w:type="gramStart"/>
      <w:r w:rsidR="00DA7E49">
        <w:t>travnja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5255" w:rsidRPr="008A525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F6666" w:rsidR="00473132">
    <w:pPr>
      <w:pStyle w:val="Zaglavlje"/>
      <w:jc w:val="center"/>
    </w:pPr>
  </w:p>
  <w:p w:rsidRDefault="008F6666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C7221"/>
    <w:rsid w:val="000F03A8"/>
    <w:rsid w:val="00196EED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8633F"/>
    <w:rsid w:val="007F7A84"/>
    <w:rsid w:val="00814EDB"/>
    <w:rsid w:val="00815142"/>
    <w:rsid w:val="00853B3E"/>
    <w:rsid w:val="00875A40"/>
    <w:rsid w:val="008A5255"/>
    <w:rsid w:val="008D2D97"/>
    <w:rsid w:val="008F6666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A7E49"/>
    <w:rsid w:val="00DD0D50"/>
    <w:rsid w:val="00E146CF"/>
    <w:rsid w:val="00EA4F9E"/>
    <w:rsid w:val="00EB6A52"/>
    <w:rsid w:val="00EF21FB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F6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6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6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6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6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F6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6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6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6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6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2019.</izvorni_sadrzaj>
    <derivirana_varijabla naziv="DomainObject.Predmet.DatumOsnivanja_1">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St-162/2019</izvorni_sadrzaj>
    <derivirana_varijabla naziv="DomainObject.Predmet.OznakaBroj_1">St-162/2019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SVJETLOVODNE MREŽE jednostavno društvo s ograničenom odgovornošću za telekomunikacijske usluge</izvorni_sadrzaj>
    <derivirana_varijabla naziv="DomainObject.Predmet.ProtustrankaFormated_1">  SVJETLOVODNE MREŽE jednostavno društvo s ograničenom odgovornošću za telekomunikacijske usluge</derivirana_varijabla>
  </DomainObject.Predmet.ProtustrankaFormated>
  <DomainObject.Predmet.ProtustrankaFormatedOIB>
    <izvorni_sadrzaj>  SVJETLOVODNE MREŽE jednostavno društvo s ograničenom odgovornošću za telekomunikacijske usluge, OIB 75514124671</izvorni_sadrzaj>
    <derivirana_varijabla naziv="DomainObject.Predmet.ProtustrankaFormatedOIB_1">  SVJETLOVODNE MREŽE jednostavno društvo s ograničenom odgovornošću za telekomunikacijske usluge, OIB 75514124671</derivirana_varijabla>
  </DomainObject.Predmet.ProtustrankaFormatedOIB>
  <DomainObject.Predmet.ProtustrankaFormatedWithAdress>
    <izvorni_sadrzaj> SVJETLOVODNE MREŽE jednostavno društvo s ograničenom odgovornošću za telekomunikacijske usluge, Put tržnice 1, 21260 Imotski</izvorni_sadrzaj>
    <derivirana_varijabla naziv="DomainObject.Predmet.ProtustrankaFormatedWithAdress_1"> SVJETLOVODNE MREŽE jednostavno društvo s ograničenom odgovornošću za telekomunikacijske usluge, Put tržnice 1, 21260 Imotski</derivirana_varijabla>
  </DomainObject.Predmet.ProtustrankaFormatedWithAdress>
  <DomainObject.Predmet.ProtustrankaFormatedWithAdressOIB>
    <izvorni_sadrzaj> SVJETLOVODNE MREŽE jednostavno društvo s ograničenom odgovornošću za telekomunikacijske usluge, OIB 75514124671, Put tržnice 1, 21260 Imotski</izvorni_sadrzaj>
    <derivirana_varijabla naziv="DomainObject.Predmet.ProtustrankaFormatedWithAdressOIB_1"> SVJETLOVODNE MREŽE jednostavno društvo s ograničenom odgovornošću za telekomunikacijske usluge, OIB 75514124671, Put tržnice 1, 21260 Imotski</derivirana_varijabla>
  </DomainObject.Predmet.ProtustrankaFormatedWithAdressOIB>
  <DomainObject.Predmet.ProtustrankaWithAdress>
    <izvorni_sadrzaj>SVJETLOVODNE MREŽE jednostavno društvo s ograničenom odgovornošću za telekomunikacijske usluge Put tržnice 1, 21260 Imotski</izvorni_sadrzaj>
    <derivirana_varijabla naziv="DomainObject.Predmet.ProtustrankaWithAdress_1">SVJETLOVODNE MREŽE jednostavno društvo s ograničenom odgovornošću za telekomunikacijske usluge Put tržnice 1, 21260 Imotski</derivirana_varijabla>
  </DomainObject.Predmet.ProtustrankaWithAdress>
  <DomainObject.Predmet.ProtustrankaWithAdressOIB>
    <izvorni_sadrzaj>SVJETLOVODNE MREŽE jednostavno društvo s ograničenom odgovornošću za telekomunikacijske usluge, OIB 75514124671, Put tržnice 1, 21260 Imotski</izvorni_sadrzaj>
    <derivirana_varijabla naziv="DomainObject.Predmet.ProtustrankaWithAdressOIB_1">SVJETLOVODNE MREŽE jednostavno društvo s ograničenom odgovornošću za telekomunikacijske usluge, OIB 75514124671, Put tržnice 1, 21260 Imotski</derivirana_varijabla>
  </DomainObject.Predmet.ProtustrankaWithAdressOIB>
  <DomainObject.Predmet.ProtustrankaNazivFormated>
    <izvorni_sadrzaj>SVJETLOVODNE MREŽE jednostavno društvo s ograničenom odgovornošću za telekomunikacijske usluge</izvorni_sadrzaj>
    <derivirana_varijabla naziv="DomainObject.Predmet.ProtustrankaNazivFormated_1">SVJETLOVODNE MREŽE jednostavno društvo s ograničenom odgovornošću za telekomunikacijske usluge</derivirana_varijabla>
  </DomainObject.Predmet.ProtustrankaNazivFormated>
  <DomainObject.Predmet.ProtustrankaNazivFormatedOIB>
    <izvorni_sadrzaj>SVJETLOVODNE MREŽE jednostavno društvo s ograničenom odgovornošću za telekomunikacijske usluge, OIB 75514124671</izvorni_sadrzaj>
    <derivirana_varijabla naziv="DomainObject.Predmet.ProtustrankaNazivFormatedOIB_1">SVJETLOVODNE MREŽE jednostavno društvo s ograničenom odgovornošću za telekomunikacijske usluge, OIB 75514124671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521136.88</izvorni_sadrzaj>
    <derivirana_varijabla naziv="DomainObject.Predmet.TrenutnaVrijednost_1">521136.88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SVJETLOVODNE MREŽE jednostavno društvo s ograničenom odgovornošću za telekomunikacijske usluge</item>
    </izvorni_sadrzaj>
    <derivirana_varijabla naziv="DomainObject.Predmet.ProtuStrankaListFormated_1">
      <item>SVJETLOVODNE MREŽE jednostavno društvo s ograničenom odgovornošću za telekomunikacijske usluge</item>
    </derivirana_varijabla>
  </DomainObject.Predmet.ProtuStrankaListFormated>
  <DomainObject.Predmet.ProtuStrankaListFormatedOIB>
    <izvorni_sadrzaj>
      <item>SVJETLOVODNE MREŽE jednostavno društvo s ograničenom odgovornošću za telekomunikacijske usluge, OIB 75514124671</item>
    </izvorni_sadrzaj>
    <derivirana_varijabla naziv="DomainObject.Predmet.ProtuStrankaListFormatedOIB_1">
      <item>SVJETLOVODNE MREŽE jednostavno društvo s ograničenom odgovornošću za telekomunikacijske usluge, OIB 75514124671</item>
    </derivirana_varijabla>
  </DomainObject.Predmet.ProtuStrankaListFormatedOIB>
  <DomainObject.Predmet.ProtuStrankaListFormatedWithAdress>
    <izvorni_sadrzaj>
      <item>SVJETLOVODNE MREŽE jednostavno društvo s ograničenom odgovornošću za telekomunikacijske usluge, Put tržnice 1, 21260 Imotski</item>
    </izvorni_sadrzaj>
    <derivirana_varijabla naziv="DomainObject.Predmet.ProtuStrankaListFormatedWithAdress_1">
      <item>SVJETLOVODNE MREŽE jednostavno društvo s ograničenom odgovornošću za telekomunikacijske usluge, Put tržnice 1, 21260 Imotski</item>
    </derivirana_varijabla>
  </DomainObject.Predmet.ProtuStrankaListFormatedWithAdress>
  <DomainObject.Predmet.ProtuStrankaListFormatedWithAdressOIB>
    <izvorni_sadrzaj>
      <item>SVJETLOVODNE MREŽE jednostavno društvo s ograničenom odgovornošću za telekomunikacijske usluge, OIB 75514124671, Put tržnice 1, 21260 Imotski</item>
    </izvorni_sadrzaj>
    <derivirana_varijabla naziv="DomainObject.Predmet.ProtuStrankaListFormatedWithAdressOIB_1">
      <item>SVJETLOVODNE MREŽE jednostavno društvo s ograničenom odgovornošću za telekomunikacijske usluge, OIB 75514124671, Put tržnice 1, 21260 Imotski</item>
    </derivirana_varijabla>
  </DomainObject.Predmet.ProtuStrankaListFormatedWithAdressOIB>
  <DomainObject.Predmet.ProtuStrankaListNazivFormated>
    <izvorni_sadrzaj>
      <item>SVJETLOVODNE MREŽE jednostavno društvo s ograničenom odgovornošću za telekomunikacijske usluge</item>
    </izvorni_sadrzaj>
    <derivirana_varijabla naziv="DomainObject.Predmet.ProtuStrankaListNazivFormated_1">
      <item>SVJETLOVODNE MREŽE jednostavno društvo s ograničenom odgovornošću za telekomunikacijske usluge</item>
    </derivirana_varijabla>
  </DomainObject.Predmet.ProtuStrankaListNazivFormated>
  <DomainObject.Predmet.ProtuStrankaListNazivFormatedOIB>
    <izvorni_sadrzaj>
      <item>SVJETLOVODNE MREŽE jednostavno društvo s ograničenom odgovornošću za telekomunikacijske usluge, OIB 75514124671</item>
    </izvorni_sadrzaj>
    <derivirana_varijabla naziv="DomainObject.Predmet.ProtuStrankaListNazivFormatedOIB_1">
      <item>SVJETLOVODNE MREŽE jednostavno društvo s ograničenom odgovornošću za telekomunikacijske usluge, OIB 75514124671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SVJETLOVODNE MREŽE jednostavno društvo s ograničenom odgovornošću za telekomunikacijske usluge</izvorni_sadrzaj>
    <derivirana_varijabla naziv="DomainObject.Predmet.ProtustrankaIDrugi_1">SVJETLOVODNE MREŽE jednostavno društvo s ograničenom odgovornošću za telekomunikacijske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SVJETLOVODNE MREŽE jednostavno društvo s ograničenom odgovornošću za telekomunikacijske usluge, OIB 75514124671, Put tržnice 1, 21260 Imotski</izvorni_sadrzaj>
    <derivirana_varijabla naziv="DomainObject.Predmet.ProtustrankaIDrugiAdressOIB_1">SVJETLOVODNE MREŽE jednostavno društvo s ograničenom odgovornošću za telekomunikacijske usluge, OIB 75514124671, Put tržnice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SVJETLOVODNE MREŽE jednostavno društvo s ograničenom odgovornošću za telekomunikacijske usluge</item>
      <item>FINANCIJSKA AGENCIJA, RC SPLIT</item>
    </izvorni_sadrzaj>
    <derivirana_varijabla naziv="DomainObject.Predmet.SudioniciListNaziv_1">
      <item>SVJETLOVODNE MREŽE jednostavno društvo s ograničenom odgovornošću za telekomunikacijske usluge</item>
      <item>FINANCIJSKA AGENCIJA, RC SPLIT</item>
    </derivirana_varijabla>
  </DomainObject.Predmet.SudioniciListNaziv>
  <DomainObject.Predmet.SudioniciListAdressOIB>
    <izvorni_sadrzaj>
      <item>SVJETLOVODNE MREŽE jednostavno društvo s ograničenom odgovornošću za telekomunikacijske usluge, OIB 75514124671, Put tržnice 1,21260 Imotski</item>
      <item>FINANCIJSKA AGENCIJA, RC SPLIT, OIB 85821130368, Mažuranićevo šetalište 24 b,21000 Split</item>
    </izvorni_sadrzaj>
    <derivirana_varijabla naziv="DomainObject.Predmet.SudioniciListAdressOIB_1">
      <item>SVJETLOVODNE MREŽE jednostavno društvo s ograničenom odgovornošću za telekomunikacijske usluge, OIB 75514124671, Put tržnice 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75514124671</item>
      <item>, OIB 85821130368</item>
    </izvorni_sadrzaj>
    <derivirana_varijabla naziv="DomainObject.Predmet.SudioniciListNazivOIB_1">
      <item>, OIB 75514124671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1764</properties:Characters>
  <properties:Lines>48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2019-04-26T13:15:00Z</cp:lastPrinted>
  <dcterms:modified xmlns:xsi="http://www.w3.org/2001/XMLSchema-instance" xsi:type="dcterms:W3CDTF">2019-04-29T05:47:00Z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