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01290" w:rsidR="007F7385" w:rsidRPr="007F7385">
        <w:tc>
          <w:tcPr>
            <w:tcW w:type="dxa" w:w="2985"/>
            <w:shd w:fill="auto" w:color="auto" w:val="clear"/>
          </w:tcPr>
          <w:p w:rsidRDefault="007F7385" w:rsidP="007F7385" w:rsidR="007F7385" w:rsidRPr="007F7385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7F7385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F7385" w:rsidP="007F7385" w:rsidR="007F7385" w:rsidRPr="007F7385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F7385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7F7385" w:rsidP="007F7385" w:rsidR="007F7385" w:rsidRPr="007F7385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F7385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7F7385" w:rsidP="007F7385" w:rsidR="007F7385" w:rsidRPr="007F7385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F7385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3bbaa43" w14:paraId="3bbaa43" w:rsidRDefault="007F7385" w:rsidP="007F7385" w:rsidR="007F7385" w:rsidRPr="007F7385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01290" w:rsidR="007F7385" w:rsidRPr="007F7385">
        <w:trPr>
          <w:jc w:val="right"/>
        </w:trPr>
        <w:tc>
          <w:tcPr>
            <w:tcW w:type="dxa" w:w="4320"/>
          </w:tcPr>
          <w:p w:rsidRDefault="007F7385" w:rsidP="007F7385" w:rsidR="007F7385" w:rsidRPr="007F738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738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FB559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577/16-48</w:t>
            </w:r>
          </w:p>
        </w:tc>
      </w:tr>
    </w:tbl>
    <w:p w:rsidRDefault="00AD78A6" w:rsidP="00680091" w:rsidR="00AD78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80091" w:rsidP="00680091" w:rsidR="006800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80091" w:rsidP="00680091" w:rsidR="006800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4216B" w:rsidP="00680091" w:rsidR="00680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7F7385">
        <w:rPr>
          <w:rFonts w:cs="Times New Roman" w:hAnsi="Times New Roman" w:ascii="Times New Roman"/>
          <w:sz w:val="24"/>
          <w:szCs w:val="24"/>
        </w:rPr>
        <w:t>Trgovački sud u Varaždinu, po sucu tog</w:t>
      </w:r>
      <w:r w:rsidR="00240872" w:rsidRPr="007F7385">
        <w:rPr>
          <w:rFonts w:cs="Times New Roman" w:hAnsi="Times New Roman" w:ascii="Times New Roman"/>
          <w:sz w:val="24"/>
          <w:szCs w:val="24"/>
        </w:rPr>
        <w:t>a suda Kseniji Flack-Makitan, u predstečajnom postupku koji se vodi nad dužnikom</w:t>
      </w:r>
      <w:r w:rsidR="007F7385" w:rsidRPr="007F7385">
        <w:rPr>
          <w:rFonts w:cs="Times New Roman" w:hAnsi="Times New Roman" w:ascii="Times New Roman"/>
          <w:sz w:val="24"/>
          <w:szCs w:val="24"/>
        </w:rPr>
        <w:t xml:space="preserve"> ZRINSKI AG d.o.o., Trnovec, Gospodarska ulica 6, OIB: 89136489240</w:t>
      </w:r>
      <w:r w:rsidR="00B9670A" w:rsidRPr="007F7385">
        <w:rPr>
          <w:rFonts w:cs="Times New Roman" w:hAnsi="Times New Roman" w:ascii="Times New Roman"/>
          <w:sz w:val="24"/>
          <w:szCs w:val="24"/>
        </w:rPr>
        <w:t xml:space="preserve">, dana </w:t>
      </w:r>
      <w:r w:rsidR="00FB5599">
        <w:rPr>
          <w:rFonts w:cs="Times New Roman" w:hAnsi="Times New Roman" w:ascii="Times New Roman"/>
          <w:sz w:val="24"/>
          <w:szCs w:val="24"/>
        </w:rPr>
        <w:t>18. travnja</w:t>
      </w:r>
      <w:r w:rsidR="007F7385" w:rsidRPr="007F7385">
        <w:rPr>
          <w:rFonts w:cs="Times New Roman" w:hAnsi="Times New Roman" w:ascii="Times New Roman"/>
          <w:sz w:val="24"/>
          <w:szCs w:val="24"/>
        </w:rPr>
        <w:t xml:space="preserve"> 2018</w:t>
      </w:r>
      <w:r w:rsidR="00240872" w:rsidRPr="007F7385">
        <w:rPr>
          <w:rFonts w:cs="Times New Roman" w:hAnsi="Times New Roman" w:ascii="Times New Roman"/>
          <w:sz w:val="24"/>
          <w:szCs w:val="24"/>
        </w:rPr>
        <w:t xml:space="preserve">. </w:t>
      </w:r>
      <w:r w:rsidR="00AD78A6" w:rsidRPr="007F7385">
        <w:rPr>
          <w:rFonts w:cs="Times New Roman" w:hAnsi="Times New Roman" w:ascii="Times New Roman"/>
          <w:sz w:val="24"/>
          <w:szCs w:val="24"/>
        </w:rPr>
        <w:t>donosi sljedeći</w:t>
      </w:r>
    </w:p>
    <w:p w:rsidRDefault="00680091" w:rsidP="00680091" w:rsidR="00680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1D34" w:rsidP="00680091" w:rsidR="0068009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680091" w:rsidP="00680091" w:rsidR="0068009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80091" w:rsidP="00680091" w:rsidR="00AD78A6" w:rsidRPr="006800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0091">
        <w:rPr>
          <w:rFonts w:cs="Times New Roman" w:hAnsi="Times New Roman" w:ascii="Times New Roman"/>
          <w:sz w:val="24"/>
          <w:szCs w:val="24"/>
        </w:rPr>
        <w:t xml:space="preserve">Nalaže se sudskom registru ovoga suda brisanje zabilježbe redni broj 2., upisane temeljem rješenja ovoga suda od 5. srpnja 2016., poslovni broj Tt-16/3609-3, </w:t>
      </w:r>
      <w:r w:rsidR="00536D71">
        <w:rPr>
          <w:rFonts w:cs="Times New Roman" w:hAnsi="Times New Roman" w:ascii="Times New Roman"/>
          <w:sz w:val="24"/>
          <w:szCs w:val="24"/>
        </w:rPr>
        <w:t xml:space="preserve">za ovog dužnika, </w:t>
      </w:r>
      <w:r w:rsidRPr="00680091">
        <w:rPr>
          <w:rFonts w:cs="Times New Roman" w:hAnsi="Times New Roman" w:ascii="Times New Roman"/>
          <w:sz w:val="24"/>
          <w:szCs w:val="24"/>
        </w:rPr>
        <w:t>koja glasi:</w:t>
      </w:r>
    </w:p>
    <w:p w:rsidRDefault="00680091" w:rsidP="00680091" w:rsidR="006800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0091">
        <w:rPr>
          <w:rFonts w:cs="Times New Roman" w:hAnsi="Times New Roman" w:ascii="Times New Roman"/>
          <w:sz w:val="24"/>
          <w:szCs w:val="24"/>
        </w:rPr>
        <w:t>"Trgovački sud u Varaždinu rješenjem poslovni broj 5 St-577/16-32 od 30. lipnja 2016. dopušta sklapanje predstečajne nagodbe između ZRINSKI AG d.o.o., Trnovec, Gospodarska ulica 6, OIB: 89136489240 i vjerovnika čije su tražbine utvrđene u postupku predstečajne nagodbe.</w:t>
      </w:r>
      <w:r>
        <w:rPr>
          <w:rFonts w:cs="Times New Roman" w:hAnsi="Times New Roman" w:ascii="Times New Roman"/>
          <w:sz w:val="24"/>
          <w:szCs w:val="24"/>
        </w:rPr>
        <w:t>"</w:t>
      </w:r>
    </w:p>
    <w:p w:rsidRDefault="00680091" w:rsidP="00680091" w:rsidR="007F7385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80091" w:rsidP="00680091" w:rsidR="00680091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80091" w:rsidP="00680091" w:rsidR="00FB559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je ovome sudu podnio zahtjev za brisanje zabilježbe sklapanja predstečajne nagodbe od 30. lipnja 2016., poslovni broj St-577/16-32, navodeći da je podmirio sve tražbine vjerovnika iz predstečajne nagodbe.</w:t>
      </w:r>
    </w:p>
    <w:p w:rsidRDefault="00680091" w:rsidP="00680091" w:rsidR="00FB5599" w:rsidRPr="004C609A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je dužnik dostavio u spis dokaze da su vjerovnici iz predstečajne nagodbe koja je sklopljena kod ovoga suda pod navedenim brojem namireni, valjalo je odlučiti kao u izreci ovog zaključka.</w:t>
      </w:r>
    </w:p>
    <w:p w:rsidRDefault="003E3A12" w:rsidP="007F7385" w:rsidR="007F7385">
      <w:pPr>
        <w:ind w:left="70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240872">
        <w:rPr>
          <w:rFonts w:cs="Times New Roman" w:hAnsi="Times New Roman" w:ascii="Times New Roman"/>
          <w:sz w:val="24"/>
          <w:szCs w:val="24"/>
        </w:rPr>
        <w:t xml:space="preserve">, </w:t>
      </w:r>
      <w:r w:rsidR="00FB5599">
        <w:rPr>
          <w:rFonts w:cs="Times New Roman" w:hAnsi="Times New Roman" w:ascii="Times New Roman"/>
          <w:sz w:val="24"/>
          <w:szCs w:val="24"/>
        </w:rPr>
        <w:t>18. travnja</w:t>
      </w:r>
      <w:r w:rsidR="007F7385">
        <w:rPr>
          <w:rFonts w:cs="Times New Roman" w:hAnsi="Times New Roman" w:ascii="Times New Roman"/>
          <w:sz w:val="24"/>
          <w:szCs w:val="24"/>
        </w:rPr>
        <w:t xml:space="preserve"> 2018</w:t>
      </w:r>
      <w:r w:rsidR="00240872">
        <w:rPr>
          <w:rFonts w:cs="Times New Roman" w:hAnsi="Times New Roman" w:ascii="Times New Roman"/>
          <w:sz w:val="24"/>
          <w:szCs w:val="24"/>
        </w:rPr>
        <w:t>.</w:t>
      </w:r>
    </w:p>
    <w:p w:rsidRDefault="00536D71" w:rsidP="00536D71" w:rsidR="00536D71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536D71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536D71" w:rsidP="00536D71" w:rsidR="00536D71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36D71" w:rsidP="00536D71" w:rsidR="00536D71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536D71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536D71" w:rsidP="00536D71" w:rsidR="00536D71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36D71" w:rsidP="00536D71" w:rsidR="00536D71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536D71" w:rsidP="00536D71" w:rsidR="00536D71" w:rsidRPr="00536D71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536D71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536D71" w:rsidP="00680091" w:rsidR="00536D71">
      <w:pPr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1D34" w:rsidP="00680091" w:rsidR="00451D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33ED0" w:rsidP="00680091" w:rsidR="00680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</w:t>
      </w:r>
      <w:r w:rsidR="00451D34">
        <w:rPr>
          <w:rFonts w:cs="Times New Roman" w:hAnsi="Times New Roman" w:ascii="Times New Roman"/>
          <w:sz w:val="24"/>
          <w:szCs w:val="24"/>
        </w:rPr>
        <w:t xml:space="preserve"> žalba nije dopuštena (čl.</w:t>
      </w:r>
      <w:r>
        <w:rPr>
          <w:rFonts w:cs="Times New Roman" w:hAnsi="Times New Roman" w:ascii="Times New Roman"/>
          <w:sz w:val="24"/>
          <w:szCs w:val="24"/>
        </w:rPr>
        <w:t>19.st.7. SZ)</w:t>
      </w:r>
    </w:p>
    <w:p w:rsidRDefault="00680091" w:rsidP="00680091" w:rsidR="006800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5965" w:rsidP="00536D71" w:rsidR="000B59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680091" w:rsidP="00536D71" w:rsidR="00933ED0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</w:t>
      </w:r>
    </w:p>
    <w:p w:rsidRDefault="00680091" w:rsidP="00536D71" w:rsidR="000B5965" w:rsidRPr="00536D7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0B5965" w:rsidR="000B5965" w:rsidRPr="00536D71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0DE" w:rsidP="000B5965" w:rsidR="006470DE">
      <w:pPr>
        <w:spacing w:lineRule="auto" w:line="240" w:after="0"/>
      </w:pPr>
      <w:r>
        <w:separator/>
      </w:r>
    </w:p>
  </w:endnote>
  <w:endnote w:id="0" w:type="continuationSeparator">
    <w:p w:rsidRDefault="006470DE" w:rsidP="000B5965" w:rsidR="006470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0DE" w:rsidP="000B5965" w:rsidR="006470DE">
      <w:pPr>
        <w:spacing w:lineRule="auto" w:line="240" w:after="0"/>
      </w:pPr>
      <w:r>
        <w:separator/>
      </w:r>
    </w:p>
  </w:footnote>
  <w:footnote w:id="0" w:type="continuationSeparator">
    <w:p w:rsidRDefault="006470DE" w:rsidP="000B5965" w:rsidR="006470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1832045"/>
      <w:docPartObj>
        <w:docPartGallery w:val="Page Numbers (Top of Page)"/>
        <w:docPartUnique/>
      </w:docPartObj>
    </w:sdtPr>
    <w:sdtEndPr/>
    <w:sdtContent>
      <w:p w:rsidRDefault="000B5965" w:rsidR="000B5965" w:rsidRPr="000B596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B596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B596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B596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36D7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B596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B5965" w:rsidR="000B5965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B5965">
          <w:rPr>
            <w:rFonts w:cs="Times New Roman" w:hAnsi="Times New Roman" w:ascii="Times New Roman"/>
            <w:sz w:val="24"/>
            <w:szCs w:val="24"/>
          </w:rPr>
          <w:t>Poslovni broj: 5 St-289/16-</w:t>
        </w:r>
        <w:r>
          <w:rPr>
            <w:rFonts w:cs="Times New Roman" w:hAnsi="Times New Roman" w:ascii="Times New Roman"/>
            <w:sz w:val="24"/>
            <w:szCs w:val="24"/>
          </w:rPr>
          <w:t>2</w:t>
        </w:r>
      </w:p>
    </w:sdtContent>
  </w:sdt>
  <w:p w:rsidRDefault="000B5965" w:rsidR="000B5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965" w:rsidR="000B5965" w:rsidRPr="000B596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396BBA"/>
    <w:multiLevelType w:val="hybridMultilevel"/>
    <w:tmpl w:val="0CE29E50"/>
    <w:lvl w:tplc="71A0A0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1263F4"/>
    <w:multiLevelType w:val="hybridMultilevel"/>
    <w:tmpl w:val="AAE803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E12AF"/>
    <w:multiLevelType w:val="hybridMultilevel"/>
    <w:tmpl w:val="81D89CC6"/>
    <w:lvl w:tplc="AADC2D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16B"/>
    <w:rsid w:val="00096BC1"/>
    <w:rsid w:val="000B5965"/>
    <w:rsid w:val="001777BE"/>
    <w:rsid w:val="00240872"/>
    <w:rsid w:val="00245759"/>
    <w:rsid w:val="00364B83"/>
    <w:rsid w:val="003E3A12"/>
    <w:rsid w:val="00451D34"/>
    <w:rsid w:val="004C609A"/>
    <w:rsid w:val="00533EAD"/>
    <w:rsid w:val="00536D71"/>
    <w:rsid w:val="005B37B2"/>
    <w:rsid w:val="005D3D11"/>
    <w:rsid w:val="006470DE"/>
    <w:rsid w:val="00680091"/>
    <w:rsid w:val="007275B8"/>
    <w:rsid w:val="007F7385"/>
    <w:rsid w:val="00815709"/>
    <w:rsid w:val="0092150A"/>
    <w:rsid w:val="009305A8"/>
    <w:rsid w:val="00933ED0"/>
    <w:rsid w:val="009E373D"/>
    <w:rsid w:val="00A40C10"/>
    <w:rsid w:val="00AA7168"/>
    <w:rsid w:val="00AD532B"/>
    <w:rsid w:val="00AD78A6"/>
    <w:rsid w:val="00AF2F90"/>
    <w:rsid w:val="00AF35AE"/>
    <w:rsid w:val="00B6236D"/>
    <w:rsid w:val="00B9670A"/>
    <w:rsid w:val="00CC7CD7"/>
    <w:rsid w:val="00DC72CD"/>
    <w:rsid w:val="00E017FA"/>
    <w:rsid w:val="00F4216B"/>
    <w:rsid w:val="00F91C95"/>
    <w:rsid w:val="00FB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75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759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759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759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5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75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75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75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75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lipnja 2016.</izvorni_sadrzaj>
    <derivirana_varijabla naziv="DomainObject.Predmet.DatumRjesavanja_1">30.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predst. nagodbe</izvorni_sadrzaj>
    <derivirana_varijabla naziv="DomainObject.Predmet.Opis_1">Prijedlog za sklapanje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Povjerenik predst.nagodbe Jelena Stankus-Tkalec</izvorni_sadrzaj>
    <derivirana_varijabla naziv="DomainObject.Predmet.PrimjedbaSuca_1">Povjerenik predst.nagodbe Jelena Stankus-Tkalec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ZRINSKI AG društvo s ograničenom odgovornošću za razvoj, proizvodnju i montažu</izvorni_sadrzaj>
    <derivirana_varijabla naziv="DomainObject.Predmet.StrankaFormated_1">  ZRINSKI AG društvo s ograničenom odgovornošću za razvoj, proizvodnju i montažu</derivirana_varijabla>
  </DomainObject.Predmet.StrankaFormated>
  <DomainObject.Predmet.StrankaFormatedOIB>
    <izvorni_sadrzaj>  ZRINSKI AG društvo s ograničenom odgovornošću za razvoj, proizvodnju i montažu, OIB 89136489240</izvorni_sadrzaj>
    <derivirana_varijabla naziv="DomainObject.Predmet.StrankaFormatedOIB_1">  ZRINSKI AG društvo s ograničenom odgovornošću za razvoj, proizvodnju i montažu, OIB 89136489240</derivirana_varijabla>
  </DomainObject.Predmet.StrankaFormatedOIB>
  <DomainObject.Predmet.StrankaFormatedWithAdress>
    <izvorni_sadrzaj> ZRINSKI AG društvo s ograničenom odgovornošću za razvoj, proizvodnju i montažu, Gospodarska ulica 6, 42202 Trnovec</izvorni_sadrzaj>
    <derivirana_varijabla naziv="DomainObject.Predmet.StrankaFormatedWithAdress_1"> ZRINSKI AG društvo s ograničenom odgovornošću za razvoj, proizvodnju i montažu, Gospodarska ulica 6, 42202 Trnovec</derivirana_varijabla>
  </DomainObject.Predmet.StrankaFormatedWithAdress>
  <DomainObject.Predmet.StrankaFormatedWithAdressOIB>
    <izvorni_sadrzaj> ZRINSKI AG društvo s ograničenom odgovornošću za razvoj, proizvodnju i montažu, OIB 89136489240, Gospodarska ulica 6, 42202 Trnovec</izvorni_sadrzaj>
    <derivirana_varijabla naziv="DomainObject.Predmet.StrankaFormatedWithAdressOIB_1"> ZRINSKI AG društvo s ograničenom odgovornošću za razvoj, proizvodnju i montažu, OIB 89136489240, Gospodarska ulica 6, 42202 Trnovec</derivirana_varijabla>
  </DomainObject.Predmet.StrankaFormatedWithAdressOIB>
  <DomainObject.Predmet.StrankaWithAdress>
    <izvorni_sadrzaj>ZRINSKI AG društvo s ograničenom odgovornošću za razvoj, proizvodnju i montažu Gospodarska ulica 6,42202 Trnovec</izvorni_sadrzaj>
    <derivirana_varijabla naziv="DomainObject.Predmet.StrankaWithAdress_1">ZRINSKI AG društvo s ograničenom odgovornošću za razvoj, proizvodnju i montažu Gospodarska ulica 6,42202 Trnovec</derivirana_varijabla>
  </DomainObject.Predmet.StrankaWithAdress>
  <DomainObject.Predmet.StrankaWithAdressOIB>
    <izvorni_sadrzaj>ZRINSKI AG društvo s ograničenom odgovornošću za razvoj, proizvodnju i montažu, OIB 89136489240, Gospodarska ulica 6,42202 Trnovec</izvorni_sadrzaj>
    <derivirana_varijabla naziv="DomainObject.Predmet.StrankaWithAdressOIB_1">ZRINSKI AG društvo s ograničenom odgovornošću za razvoj, proizvodnju i montažu, OIB 89136489240, Gospodarska ulica 6,42202 Trnovec</derivirana_varijabla>
  </DomainObject.Predmet.StrankaWithAdressOIB>
  <DomainObject.Predmet.StrankaNazivFormated>
    <izvorni_sadrzaj>ZRINSKI AG društvo s ograničenom odgovornošću za razvoj, proizvodnju i montažu</izvorni_sadrzaj>
    <derivirana_varijabla naziv="DomainObject.Predmet.StrankaNazivFormated_1">ZRINSKI AG društvo s ograničenom odgovornošću za razvoj, proizvodnju i montažu</derivirana_varijabla>
  </DomainObject.Predmet.StrankaNazivFormated>
  <DomainObject.Predmet.StrankaNazivFormatedOIB>
    <izvorni_sadrzaj>ZRINSKI AG društvo s ograničenom odgovornošću za razvoj, proizvodnju i montažu, OIB 89136489240</izvorni_sadrzaj>
    <derivirana_varijabla naziv="DomainObject.Predmet.StrankaNazivFormatedOIB_1">ZRINSKI AG društvo s ograničenom odgovornošću za razvoj, proizvodnju i montažu, OIB 89136489240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4108605.69</izvorni_sadrzaj>
    <derivirana_varijabla naziv="DomainObject.Predmet.TrenutnaVrijednost_1">4108605.69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ZRINSKI AG društvo s ograničenom odgovornošću za razvoj, proizvodnju i montažu</item>
    </izvorni_sadrzaj>
    <derivirana_varijabla naziv="DomainObject.Predmet.StrankaListFormated_1">
      <item>ZRINSKI AG društvo s ograničenom odgovornošću za razvoj, proizvodnju i montažu</item>
    </derivirana_varijabla>
  </DomainObject.Predmet.StrankaListFormated>
  <DomainObject.Predmet.StrankaListFormatedOIB>
    <izvorni_sadrzaj>
      <item>ZRINSKI AG društvo s ograničenom odgovornošću za razvoj, proizvodnju i montažu, OIB 89136489240</item>
    </izvorni_sadrzaj>
    <derivirana_varijabla naziv="DomainObject.Predmet.StrankaListFormatedOIB_1">
      <item>ZRINSKI AG društvo s ograničenom odgovornošću za razvoj, proizvodnju i montažu, OIB 89136489240</item>
    </derivirana_varijabla>
  </DomainObject.Predmet.StrankaListFormatedOIB>
  <DomainObject.Predmet.StrankaListFormatedWithAdress>
    <izvorni_sadrzaj>
      <item>ZRINSKI AG društvo s ograničenom odgovornošću za razvoj, proizvodnju i montažu, Gospodarska ulica 6, 42202 Trnovec</item>
    </izvorni_sadrzaj>
    <derivirana_varijabla naziv="DomainObject.Predmet.StrankaListFormatedWithAdress_1">
      <item>ZRINSKI AG društvo s ograničenom odgovornošću za razvoj, proizvodnju i montažu, Gospodarska ulica 6, 42202 Trnovec</item>
    </derivirana_varijabla>
  </DomainObject.Predmet.StrankaListFormatedWithAdress>
  <DomainObject.Predmet.StrankaListFormatedWithAdressOIB>
    <izvorni_sadrzaj>
      <item>ZRINSKI AG društvo s ograničenom odgovornošću za razvoj, proizvodnju i montažu, OIB 89136489240, Gospodarska ulica 6, 42202 Trnovec</item>
    </izvorni_sadrzaj>
    <derivirana_varijabla naziv="DomainObject.Predmet.StrankaListFormatedWithAdressOIB_1">
      <item>ZRINSKI AG društvo s ograničenom odgovornošću za razvoj, proizvodnju i montažu, OIB 89136489240, Gospodarska ulica 6, 42202 Trnovec</item>
    </derivirana_varijabla>
  </DomainObject.Predmet.StrankaListFormatedWithAdressOIB>
  <DomainObject.Predmet.StrankaListNazivFormated>
    <izvorni_sadrzaj>
      <item>ZRINSKI AG društvo s ograničenom odgovornošću za razvoj, proizvodnju i montažu</item>
    </izvorni_sadrzaj>
    <derivirana_varijabla naziv="DomainObject.Predmet.StrankaListNazivFormated_1">
      <item>ZRINSKI AG društvo s ograničenom odgovornošću za razvoj, proizvodnju i montažu</item>
    </derivirana_varijabla>
  </DomainObject.Predmet.StrankaListNazivFormated>
  <DomainObject.Predmet.StrankaListNazivFormatedOIB>
    <izvorni_sadrzaj>
      <item>ZRINSKI AG društvo s ograničenom odgovornošću za razvoj, proizvodnju i montažu, OIB 89136489240</item>
    </izvorni_sadrzaj>
    <derivirana_varijabla naziv="DomainObject.Predmet.StrankaListNazivFormatedOIB_1">
      <item>ZRINSKI AG društvo s ograničenom odgovornošću za razvoj, proizvodnju i montažu, OIB 89136489240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ZOU Vedran i Tihomir Juričan</item>
      <item>Dražen Odobašić</item>
      <item>MBS GRADNJA društvo s ograničenom odgovornošću za proizvodnju i usluge</item>
      <item>Allmendinger Elektromechanik KG,</item>
      <item>Marko Praljak,odvjetnik</item>
      <item>PROM-VIDIJA društvo s ograničenom odgovornošću za proizvodnju, trgovinu i usluge</item>
      <item>ROYAL TRANSPORT društvo s ograničenom odgovornošću za transport i trgovinu</item>
      <item>SVEUČILIŠTE U ZAGREBU, FAKULTET STROJARSTVA I BRODOGRADNJE</item>
      <item>ODVJETNIČKO DRUŠTVO PETRIĆ i dr. društvo s ograničenom odgovornošću</item>
    </izvorni_sadrzaj>
    <derivirana_varijabla naziv="DomainObject.Predmet.OstaliListFormated_1">
      <item>Financijska agencija</item>
      <item>Sudski registar</item>
      <item>ZOU Vedran i Tihomir Juričan</item>
      <item>Dražen Odobašić</item>
      <item>MBS GRADNJA društvo s ograničenom odgovornošću za proizvodnju i usluge</item>
      <item>Allmendinger Elektromechanik KG,</item>
      <item>Marko Praljak,odvjetnik</item>
      <item>PROM-VIDIJA društvo s ograničenom odgovornošću za proizvodnju, trgovinu i usluge</item>
      <item>ROYAL TRANSPORT društvo s ograničenom odgovornošću za transport i trgovinu</item>
      <item>SVEUČILIŠTE U ZAGREBU, FAKULTET STROJARSTVA I BRODOGRADNJE</item>
      <item>ODVJETNIČKO DRUŠTVO PETRIĆ i dr. društvo s ograničenom odgovornošću</item>
    </derivirana_varijabla>
  </DomainObject.Predmet.OstaliListFormated>
  <DomainObject.Predmet.OstaliListFormatedOIB>
    <izvorni_sadrzaj>
      <item>Financijska agencija, OIB 85821130368</item>
      <item>Sudski registar</item>
      <item>ZOU Vedran i Tihomir Juričan</item>
      <item>Dražen Odobašić, OIB 03037319310</item>
      <item>MBS GRADNJA društvo s ograničenom odgovornošću za proizvodnju i usluge, OIB 23712526576</item>
      <item>Allmendinger Elektromechanik KG,</item>
      <item>Marko Praljak,odvjetnik, OIB 23673585807</item>
      <item>PROM-VIDIJA društvo s ograničenom odgovornošću za proizvodnju, trgovinu i usluge, OIB 67337315718</item>
      <item>ROYAL TRANSPORT društvo s ograničenom odgovornošću za transport i trgovinu, OIB 74855856301</item>
      <item>SVEUČILIŠTE U ZAGREBU, FAKULTET STROJARSTVA I BRODOGRADNJE, OIB 22910368449</item>
      <item>ODVJETNIČKO DRUŠTVO PETRIĆ i dr. društvo s ograničenom odgovornošću, OIB 86453829502</item>
    </izvorni_sadrzaj>
    <derivirana_varijabla naziv="DomainObject.Predmet.OstaliListFormatedOIB_1">
      <item>Financijska agencija, OIB 85821130368</item>
      <item>Sudski registar</item>
      <item>ZOU Vedran i Tihomir Juričan</item>
      <item>Dražen Odobašić, OIB 03037319310</item>
      <item>MBS GRADNJA društvo s ograničenom odgovornošću za proizvodnju i usluge, OIB 23712526576</item>
      <item>Allmendinger Elektromechanik KG,</item>
      <item>Marko Praljak,odvjetnik, OIB 23673585807</item>
      <item>PROM-VIDIJA društvo s ograničenom odgovornošću za proizvodnju, trgovinu i usluge, OIB 67337315718</item>
      <item>ROYAL TRANSPORT društvo s ograničenom odgovornošću za transport i trgovinu, OIB 74855856301</item>
      <item>SVEUČILIŠTE U ZAGREBU, FAKULTET STROJARSTVA I BRODOGRADNJE, OIB 22910368449</item>
      <item>ODVJETNIČKO DRUŠTVO PETRIĆ i dr. društvo s ograničenom odgovornošću, OIB 86453829502</item>
    </derivirana_varijabla>
  </DomainObject.Predmet.OstaliListFormatedOIB>
  <DomainObject.Predmet.OstaliListFormatedWithAdress>
    <izvorni_sadrzaj>
      <item>Financijska agencija, Ulica grada Vukovara 70, 10000 Zagreb</item>
      <item>Sudski registar, B.Radića 2, 42000 Varaždin</item>
      <item>ZOU Vedran i Tihomir Juričan, Braće Radića 28, 42000 Varaždin</item>
      <item>Dražen Odobašić, Belej 57, 51550 Belej</item>
      <item>MBS GRADNJA društvo s ograničenom odgovornošću za proizvodnju i usluge, Ivana Milčetića 12, 42000 Varaždin</item>
      <item>Allmendinger Elektromechanik KG,</item>
      <item>Marko Praljak,odvjetnik, Miramarska cesta 30, 10000 Zagreb</item>
      <item>PROM-VIDIJA društvo s ograničenom odgovornošću za proizvodnju, trgovinu i usluge, Novozagrebačka 30, 10000 Zagreb</item>
      <item>ROYAL TRANSPORT društvo s ograničenom odgovornošću za transport i trgovinu, Glavna 45, 40323 Prelog</item>
      <item>SVEUČILIŠTE U ZAGREBU, FAKULTET STROJARSTVA I BRODOGRADNJE, Ivana Lučića 5, 10000 Zagreb</item>
      <item>ODVJETNIČKO DRUŠTVO PETRIĆ i dr. društvo s ograničenom odgovornošću, Kolodvorska 13, 42000 Varaždin</item>
    </izvorni_sadrzaj>
    <derivirana_varijabla naziv="DomainObject.Predmet.OstaliListFormatedWithAdress_1">
      <item>Financijska agencija, Ulica grada Vukovara 70, 10000 Zagreb</item>
      <item>Sudski registar, B.Radića 2, 42000 Varaždin</item>
      <item>ZOU Vedran i Tihomir Juričan, Braće Radića 28, 42000 Varaždin</item>
      <item>Dražen Odobašić, Belej 57, 51550 Belej</item>
      <item>MBS GRADNJA društvo s ograničenom odgovornošću za proizvodnju i usluge, Ivana Milčetića 12, 42000 Varaždin</item>
      <item>Allmendinger Elektromechanik KG,</item>
      <item>Marko Praljak,odvjetnik, Miramarska cesta 30, 10000 Zagreb</item>
      <item>PROM-VIDIJA društvo s ograničenom odgovornošću za proizvodnju, trgovinu i usluge, Novozagrebačka 30, 10000 Zagreb</item>
      <item>ROYAL TRANSPORT društvo s ograničenom odgovornošću za transport i trgovinu, Glavna 45, 40323 Prelog</item>
      <item>SVEUČILIŠTE U ZAGREBU, FAKULTET STROJARSTVA I BRODOGRADNJE, Ivana Lučića 5, 10000 Zagreb</item>
      <item>ODVJETNIČKO DRUŠTVO PETRIĆ i dr. društvo s ograničenom odgovornošću, Kolodvorska 13,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registar, B.Radića 2, 42000 Varaždin</item>
      <item>ZOU Vedran i Tihomir Juričan, Braće Radića 28, 42000 Varaždin</item>
      <item>Dražen Odobašić, OIB 03037319310, Belej 57, 51550 Belej</item>
      <item>MBS GRADNJA društvo s ograničenom odgovornošću za proizvodnju i usluge, OIB 23712526576, Ivana Milčetića 12, 42000 Varaždin</item>
      <item>Allmendinger Elektromechanik KG,</item>
      <item>Marko Praljak,odvjetnik, OIB 23673585807, Miramarska cesta 30, 10000 Zagreb</item>
      <item>PROM-VIDIJA društvo s ograničenom odgovornošću za proizvodnju, trgovinu i usluge, OIB 67337315718, Novozagrebačka 30, 10000 Zagreb</item>
      <item>ROYAL TRANSPORT društvo s ograničenom odgovornošću za transport i trgovinu, OIB 74855856301, Glavna 45, 40323 Prelog</item>
      <item>SVEUČILIŠTE U ZAGREBU, FAKULTET STROJARSTVA I BRODOGRADNJE, OIB 22910368449, Ivana Lučića 5, 10000 Zagreb</item>
      <item>ODVJETNIČKO DRUŠTVO PETRIĆ i dr. društvo s ograničenom odgovornošću, OIB 86453829502, Kolodvorska 13, 42000 Varaždin</item>
    </izvorni_sadrzaj>
    <derivirana_varijabla naziv="DomainObject.Predmet.OstaliListFormatedWithAdressOIB_1">
      <item>Financijska agencija, OIB 85821130368, Ulica grada Vukovara 70, 10000 Zagreb</item>
      <item>Sudski registar, B.Radića 2, 42000 Varaždin</item>
      <item>ZOU Vedran i Tihomir Juričan, Braće Radića 28, 42000 Varaždin</item>
      <item>Dražen Odobašić, OIB 03037319310, Belej 57, 51550 Belej</item>
      <item>MBS GRADNJA društvo s ograničenom odgovornošću za proizvodnju i usluge, OIB 23712526576, Ivana Milčetića 12, 42000 Varaždin</item>
      <item>Allmendinger Elektromechanik KG,</item>
      <item>Marko Praljak,odvjetnik, OIB 23673585807, Miramarska cesta 30, 10000 Zagreb</item>
      <item>PROM-VIDIJA društvo s ograničenom odgovornošću za proizvodnju, trgovinu i usluge, OIB 67337315718, Novozagrebačka 30, 10000 Zagreb</item>
      <item>ROYAL TRANSPORT društvo s ograničenom odgovornošću za transport i trgovinu, OIB 74855856301, Glavna 45, 40323 Prelog</item>
      <item>SVEUČILIŠTE U ZAGREBU, FAKULTET STROJARSTVA I BRODOGRADNJE, OIB 22910368449, Ivana Lučića 5, 10000 Zagreb</item>
      <item>ODVJETNIČKO DRUŠTVO PETRIĆ i dr. društvo s ograničenom odgovornošću, OIB 86453829502, Kolodvorska 13, 42000 Varaždin</item>
    </derivirana_varijabla>
  </DomainObject.Predmet.OstaliListFormatedWithAdressOIB>
  <DomainObject.Predmet.OstaliListNazivFormated>
    <izvorni_sadrzaj>
      <item>Financijska agencija</item>
      <item>Sudski registar</item>
      <item>ZOU Vedran i Tihomir Juričan</item>
      <item>Dražen Odobašić</item>
      <item>MBS GRADNJA društvo s ograničenom odgovornošću za proizvodnju i usluge</item>
      <item>Allmendinger Elektromechanik KG,</item>
      <item>Marko Praljak,odvjetnik</item>
      <item>PROM-VIDIJA društvo s ograničenom odgovornošću za proizvodnju, trgovinu i usluge</item>
      <item>ROYAL TRANSPORT društvo s ograničenom odgovornošću za transport i trgovinu</item>
      <item>SVEUČILIŠTE U ZAGREBU, FAKULTET STROJARSTVA I BRODOGRADNJE</item>
      <item>ODVJETNIČKO DRUŠTVO PETRIĆ i dr. društvo s ograničenom odgovornošću</item>
    </izvorni_sadrzaj>
    <derivirana_varijabla naziv="DomainObject.Predmet.OstaliListNazivFormated_1">
      <item>Financijska agencija</item>
      <item>Sudski registar</item>
      <item>ZOU Vedran i Tihomir Juričan</item>
      <item>Dražen Odobašić</item>
      <item>MBS GRADNJA društvo s ograničenom odgovornošću za proizvodnju i usluge</item>
      <item>Allmendinger Elektromechanik KG,</item>
      <item>Marko Praljak,odvjetnik</item>
      <item>PROM-VIDIJA društvo s ograničenom odgovornošću za proizvodnju, trgovinu i usluge</item>
      <item>ROYAL TRANSPORT društvo s ograničenom odgovornošću za transport i trgovinu</item>
      <item>SVEUČILIŠTE U ZAGREBU, FAKULTET STROJARSTVA I BRODOGRADNJE</item>
      <item>ODVJETNIČKO DRUŠTVO PETRIĆ i dr. društvo s ograničenom odgovornošću</item>
    </derivirana_varijabla>
  </DomainObject.Predmet.OstaliListNazivFormated>
  <DomainObject.Predmet.OstaliListNazivFormatedOIB>
    <izvorni_sadrzaj>
      <item>Financijska agencija, OIB 85821130368</item>
      <item>Sudski registar</item>
      <item>ZOU Vedran i Tihomir Juričan</item>
      <item>Dražen Odobašić, OIB 03037319310</item>
      <item>MBS GRADNJA društvo s ograničenom odgovornošću za proizvodnju i usluge, OIB 23712526576</item>
      <item>Allmendinger Elektromechanik KG,</item>
      <item>Marko Praljak,odvjetnik, OIB 23673585807</item>
      <item>PROM-VIDIJA društvo s ograničenom odgovornošću za proizvodnju, trgovinu i usluge, OIB 67337315718</item>
      <item>ROYAL TRANSPORT društvo s ograničenom odgovornošću za transport i trgovinu, OIB 74855856301</item>
      <item>SVEUČILIŠTE U ZAGREBU, FAKULTET STROJARSTVA I BRODOGRADNJE, OIB 22910368449</item>
      <item>ODVJETNIČKO DRUŠTVO PETRIĆ i dr. društvo s ograničenom odgovornošću, OIB 86453829502</item>
    </izvorni_sadrzaj>
    <derivirana_varijabla naziv="DomainObject.Predmet.OstaliListNazivFormatedOIB_1">
      <item>Financijska agencija, OIB 85821130368</item>
      <item>Sudski registar</item>
      <item>ZOU Vedran i Tihomir Juričan</item>
      <item>Dražen Odobašić, OIB 03037319310</item>
      <item>MBS GRADNJA društvo s ograničenom odgovornošću za proizvodnju i usluge, OIB 23712526576</item>
      <item>Allmendinger Elektromechanik KG,</item>
      <item>Marko Praljak,odvjetnik, OIB 23673585807</item>
      <item>PROM-VIDIJA društvo s ograničenom odgovornošću za proizvodnju, trgovinu i usluge, OIB 67337315718</item>
      <item>ROYAL TRANSPORT društvo s ograničenom odgovornošću za transport i trgovinu, OIB 74855856301</item>
      <item>SVEUČILIŠTE U ZAGREBU, FAKULTET STROJARSTVA I BRODOGRADNJE, OIB 22910368449</item>
      <item>ODVJETNIČKO DRUŠTVO PETRIĆ i dr. društvo s ograničenom odgovornošću,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ZRINSKI AG društvo s ograničenom odgovornošću za razvoj, proizvodnju i montažu</izvorni_sadrzaj>
    <derivirana_varijabla naziv="DomainObject.Predmet.StrankaIDrugi_1">ZRINSKI AG društvo s ograničenom odgovornošću za razvoj, proizvodnju i montažu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ZRINSKI AG društvo s ograničenom odgovornošću za razvoj, proizvodnju i montažu, OIB 89136489240, Gospodarska ulica 6, 42202 Trnovec</izvorni_sadrzaj>
    <derivirana_varijabla naziv="DomainObject.Predmet.StrankaIDrugiAdressOIB_1">ZRINSKI AG društvo s ograničenom odgovornošću za razvoj, proizvodnju i montažu, OIB 89136489240, Gospodarska ulica 6,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lipnja 2016.</izvorni_sadrzaj>
    <derivirana_varijabla naziv="DomainObject.Predmet.OdlukaRjesenje.DatumDonosenjaOdluke_1">30. lipnja 2016.</derivirana_varijabla>
  </DomainObject.Predmet.OdlukaRjesenje.DatumDonosenjaOdluke>
  <DomainObject.Predmet.OdlukaRjesenje.DatumPravomocnosti>
    <izvorni_sadrzaj>21. srpnja 2016.</izvorni_sadrzaj>
    <derivirana_varijabla naziv="DomainObject.Predmet.OdlukaRjesenje.DatumPravomocnosti_1">21. srpnja 2016.</derivirana_varijabla>
  </DomainObject.Predmet.OdlukaRjesenje.DatumPravomocnosti>
  <DomainObject.Predmet.OdlukaRjesenje.Oznaka>
    <izvorni_sadrzaj>St-577/2016-32</izvorni_sadrzaj>
    <derivirana_varijabla naziv="DomainObject.Predmet.OdlukaRjesenje.Oznaka_1">St-577/2016-32</derivirana_varijabla>
  </DomainObject.Predmet.OdlukaRjesenje.Oznaka>
  <DomainObject.Predmet.SudioniciListNaziv>
    <izvorni_sadrzaj>
      <item>ZRINSKI AG društvo s ograničenom odgovornošću za razvoj, proizvodnju i montažu</item>
      <item>Financijska agencija</item>
      <item>Sudski registar</item>
      <item>ZOU Vedran i Tihomir Juričan</item>
      <item>Dražen Odobašić</item>
      <item>MBS GRADNJA društvo s ograničenom odgovornošću za proizvodnju i usluge</item>
      <item>Allmendinger Elektromechanik KG,</item>
      <item>Marko Praljak,odvjetnik</item>
      <item>PROM-VIDIJA društvo s ograničenom odgovornošću za proizvodnju, trgovinu i usluge</item>
      <item>ROYAL TRANSPORT društvo s ograničenom odgovornošću za transport i trgovinu</item>
      <item>SVEUČILIŠTE U ZAGREBU, FAKULTET STROJARSTVA I BRODOGRADNJE</item>
      <item>ODVJETNIČKO DRUŠTVO PETRIĆ i dr. društvo s ograničenom odgovornošću</item>
    </izvorni_sadrzaj>
    <derivirana_varijabla naziv="DomainObject.Predmet.SudioniciListNaziv_1">
      <item>ZRINSKI AG društvo s ograničenom odgovornošću za razvoj, proizvodnju i montažu</item>
      <item>Financijska agencija</item>
      <item>Sudski registar</item>
      <item>ZOU Vedran i Tihomir Juričan</item>
      <item>Dražen Odobašić</item>
      <item>MBS GRADNJA društvo s ograničenom odgovornošću za proizvodnju i usluge</item>
      <item>Allmendinger Elektromechanik KG,</item>
      <item>Marko Praljak,odvjetnik</item>
      <item>PROM-VIDIJA društvo s ograničenom odgovornošću za proizvodnju, trgovinu i usluge</item>
      <item>ROYAL TRANSPORT društvo s ograničenom odgovornošću za transport i trgovinu</item>
      <item>SVEUČILIŠTE U ZAGREBU, FAKULTET STROJARSTVA I BRODOGRADNJE</item>
      <item>ODVJETNIČKO DRUŠTVO PETRIĆ i dr. društvo s ograničenom odgovornošću</item>
    </derivirana_varijabla>
  </DomainObject.Predmet.SudioniciListNaziv>
  <DomainObject.Predmet.SudioniciListAdressOIB>
    <izvorni_sadrzaj>
      <item>ZRINSKI AG društvo s ograničenom odgovornošću za razvoj, proizvodnju i montažu, OIB 89136489240, Gospodarska ulica 6,42202 Trnovec</item>
      <item>Financijska agencija, OIB 85821130368, Ulica grada Vukovara 70,10000 Zagreb</item>
      <item>Sudski registar, B.Radića 2,42000 Varaždin</item>
      <item>ZOU Vedran i Tihomir Juričan, Braće Radića 28,42000 Varaždin</item>
      <item>Dražen Odobašić, OIB 03037319310, Belej 57,51550 Belej</item>
      <item>MBS GRADNJA društvo s ograničenom odgovornošću za proizvodnju i usluge, OIB 23712526576, Ivana Milčetića 12,42000 Varaždin</item>
      <item>Allmendinger Elektromechanik KG,</item>
      <item>Marko Praljak,odvjetnik, OIB 23673585807, Miramarska cesta 30,10000 Zagreb</item>
      <item>PROM-VIDIJA društvo s ograničenom odgovornošću za proizvodnju, trgovinu i usluge, OIB 67337315718, Novozagrebačka 30,10000 Zagreb</item>
      <item>ROYAL TRANSPORT društvo s ograničenom odgovornošću za transport i trgovinu, OIB 74855856301, Glavna 45,40323 Prelog</item>
      <item>SVEUČILIŠTE U ZAGREBU, FAKULTET STROJARSTVA I BRODOGRADNJE, OIB 22910368449, Ivana Lučića 5,10000 Zagreb</item>
      <item>ODVJETNIČKO DRUŠTVO PETRIĆ i dr. društvo s ograničenom odgovornošću, OIB 86453829502, Kolodvorska 13,42000 Varaždin</item>
    </izvorni_sadrzaj>
    <derivirana_varijabla naziv="DomainObject.Predmet.SudioniciListAdressOIB_1">
      <item>ZRINSKI AG društvo s ograničenom odgovornošću za razvoj, proizvodnju i montažu, OIB 89136489240, Gospodarska ulica 6,42202 Trnovec</item>
      <item>Financijska agencija, OIB 85821130368, Ulica grada Vukovara 70,10000 Zagreb</item>
      <item>Sudski registar, B.Radića 2,42000 Varaždin</item>
      <item>ZOU Vedran i Tihomir Juričan, Braće Radića 28,42000 Varaždin</item>
      <item>Dražen Odobašić, OIB 03037319310, Belej 57,51550 Belej</item>
      <item>MBS GRADNJA društvo s ograničenom odgovornošću za proizvodnju i usluge, OIB 23712526576, Ivana Milčetića 12,42000 Varaždin</item>
      <item>Allmendinger Elektromechanik KG,</item>
      <item>Marko Praljak,odvjetnik, OIB 23673585807, Miramarska cesta 30,10000 Zagreb</item>
      <item>PROM-VIDIJA društvo s ograničenom odgovornošću za proizvodnju, trgovinu i usluge, OIB 67337315718, Novozagrebačka 30,10000 Zagreb</item>
      <item>ROYAL TRANSPORT društvo s ograničenom odgovornošću za transport i trgovinu, OIB 74855856301, Glavna 45,40323 Prelog</item>
      <item>SVEUČILIŠTE U ZAGREBU, FAKULTET STROJARSTVA I BRODOGRADNJE, OIB 22910368449, Ivana Lučića 5,10000 Zagreb</item>
      <item>ODVJETNIČKO DRUŠTVO PETRIĆ i dr. društvo s ograničenom odgovornošću,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89136489240</item>
      <item>, OIB 85821130368</item>
      <item>, OIB null</item>
      <item>, OIB null</item>
      <item>, OIB 03037319310</item>
      <item>, OIB 23712526576</item>
      <item>, OIB null</item>
      <item>, OIB 23673585807</item>
      <item>, OIB 67337315718</item>
      <item>, OIB 74855856301</item>
      <item>, OIB 22910368449</item>
      <item>, OIB 86453829502</item>
    </izvorni_sadrzaj>
    <derivirana_varijabla naziv="DomainObject.Predmet.SudioniciListNazivOIB_1">
      <item>, OIB 89136489240</item>
      <item>, OIB 85821130368</item>
      <item>, OIB null</item>
      <item>, OIB null</item>
      <item>, OIB 03037319310</item>
      <item>, OIB 23712526576</item>
      <item>, OIB null</item>
      <item>, OIB 23673585807</item>
      <item>, OIB 67337315718</item>
      <item>, OIB 74855856301</item>
      <item>, OIB 22910368449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1247</properties:Characters>
  <properties:Lines>44</properties:Lines>
  <properties:Paragraphs>20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2016-02-24T13:32:00Z</dcterms:created>
  <dc:creator>Ksenija Flack Makitan</dc:creator>
  <cp:lastModifiedBy>Lea Rogina</cp:lastModifiedBy>
  <cp:lastPrinted>2018-04-18T11:14:00Z</cp:lastPrinted>
  <dcterms:modified xmlns:xsi="http://www.w3.org/2001/XMLSchema-instance" xsi:type="dcterms:W3CDTF">2018-04-18T11:36:00Z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(ST-577-16-48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