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9af76" w14:paraId="9c9af76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9C39AB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AA05C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557DD" w:rsidR="00E050E3">
      <w:pPr>
        <w:rPr>
          <w:sz w:val="24"/>
        </w:rPr>
      </w:pPr>
      <w:r>
        <w:rPr>
          <w:sz w:val="24"/>
        </w:rPr>
        <w:t xml:space="preserve"> U </w:t>
      </w:r>
      <w:r w:rsidR="00AA05C3">
        <w:rPr>
          <w:sz w:val="24"/>
        </w:rPr>
        <w:t>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361AFF">
        <w:rPr>
          <w:sz w:val="24"/>
        </w:rPr>
        <w:t>2266</w:t>
      </w:r>
      <w:r w:rsidR="005333A3">
        <w:rPr>
          <w:sz w:val="24"/>
        </w:rPr>
        <w:t>/2016</w:t>
      </w:r>
      <w:r w:rsidR="00027D7C">
        <w:rPr>
          <w:sz w:val="24"/>
        </w:rPr>
        <w:t>-5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AA05C3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 xml:space="preserve">povodom zahtjeva </w:t>
      </w:r>
      <w:r w:rsidR="005333A3">
        <w:rPr>
          <w:sz w:val="24"/>
        </w:rPr>
        <w:t>Financijske agencije</w:t>
      </w:r>
      <w:r w:rsidR="00313908">
        <w:rPr>
          <w:sz w:val="24"/>
        </w:rPr>
        <w:t xml:space="preserve"> Regionalni centar Osijek</w:t>
      </w:r>
      <w:r w:rsidR="005333A3">
        <w:rPr>
          <w:sz w:val="24"/>
        </w:rPr>
        <w:t xml:space="preserve">, </w:t>
      </w:r>
      <w:r w:rsidR="006F696C">
        <w:rPr>
          <w:sz w:val="24"/>
        </w:rPr>
        <w:t xml:space="preserve">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AA207E">
        <w:rPr>
          <w:sz w:val="24"/>
          <w:szCs w:val="24"/>
        </w:rPr>
        <w:t xml:space="preserve"> </w:t>
      </w:r>
      <w:r w:rsidR="00AA207E" w:rsidRPr="00AA207E">
        <w:rPr>
          <w:sz w:val="24"/>
          <w:szCs w:val="24"/>
        </w:rPr>
        <w:t>KAP j.d.o.o za trgovinu i usluge Završje, Dobriše Cesarića 28, OIB 22336142194</w:t>
      </w:r>
      <w:r w:rsidR="0045403D">
        <w:t>,</w:t>
      </w:r>
      <w:r w:rsidR="00DD75D9">
        <w:rPr>
          <w:sz w:val="24"/>
          <w:szCs w:val="24"/>
        </w:rPr>
        <w:t xml:space="preserve"> dana</w:t>
      </w:r>
      <w:r w:rsidR="00EC007E">
        <w:rPr>
          <w:sz w:val="24"/>
          <w:szCs w:val="24"/>
        </w:rPr>
        <w:t xml:space="preserve"> </w:t>
      </w:r>
      <w:r w:rsidR="00C96614">
        <w:rPr>
          <w:sz w:val="24"/>
          <w:szCs w:val="24"/>
        </w:rPr>
        <w:t>7.prosinca</w:t>
      </w:r>
      <w:r w:rsidR="00AA207E">
        <w:rPr>
          <w:sz w:val="24"/>
          <w:szCs w:val="24"/>
        </w:rPr>
        <w:t xml:space="preserve"> </w:t>
      </w:r>
      <w:r w:rsidR="00EC007E">
        <w:rPr>
          <w:sz w:val="24"/>
          <w:szCs w:val="24"/>
        </w:rPr>
        <w:t>2016.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AA207E">
        <w:rPr>
          <w:sz w:val="24"/>
        </w:rPr>
        <w:t xml:space="preserve"> </w:t>
      </w:r>
      <w:r w:rsidR="00AA207E" w:rsidRPr="00AA207E">
        <w:rPr>
          <w:sz w:val="24"/>
          <w:szCs w:val="24"/>
        </w:rPr>
        <w:t>KAP j.d.o.o za trgovinu i usluge Završje, Dobriše Cesarića 28, OIB 22336142194</w:t>
      </w:r>
      <w:r w:rsidR="005A6C4E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96614" w:rsidR="00C96614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 </w:t>
      </w:r>
      <w:r w:rsidR="00C96614">
        <w:rPr>
          <w:sz w:val="24"/>
        </w:rPr>
        <w:t>Mladen Beljo iz Vukovara, Zagrebačka  17, OIB 76591147167.</w:t>
      </w:r>
    </w:p>
    <w:p w:rsidRDefault="00740968" w:rsidP="00C21645" w:rsidR="00740968">
      <w:pPr>
        <w:ind w:left="720"/>
        <w:jc w:val="both"/>
        <w:rPr>
          <w:sz w:val="24"/>
        </w:rPr>
      </w:pP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1A70C1" w:rsidR="00C21645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13402B">
        <w:rPr>
          <w:sz w:val="24"/>
          <w:szCs w:val="24"/>
        </w:rPr>
        <w:t xml:space="preserve"> </w:t>
      </w:r>
      <w:r w:rsidR="00AA207E" w:rsidRPr="00AA207E">
        <w:rPr>
          <w:sz w:val="24"/>
          <w:szCs w:val="24"/>
        </w:rPr>
        <w:t>KAP j.d.o.o za trgovinu i usluge Završje, Dobriše Cesarića 28, OIB 22336142194</w:t>
      </w:r>
      <w:r w:rsidR="001A70C1">
        <w:rPr>
          <w:sz w:val="24"/>
          <w:szCs w:val="24"/>
        </w:rPr>
        <w:t>.</w:t>
      </w:r>
    </w:p>
    <w:p w:rsidRDefault="001A70C1" w:rsidP="001A70C1" w:rsidR="001A70C1" w:rsidRPr="0010363C">
      <w:pPr>
        <w:ind w:left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>, te FINI i</w:t>
      </w:r>
      <w:r w:rsidR="00BF30F8">
        <w:rPr>
          <w:sz w:val="24"/>
        </w:rPr>
        <w:t xml:space="preserve"> poslovnoj</w:t>
      </w:r>
      <w:r w:rsidR="00186056">
        <w:rPr>
          <w:sz w:val="24"/>
        </w:rPr>
        <w:t xml:space="preserve"> banci </w:t>
      </w:r>
      <w:r w:rsidR="008A3347">
        <w:rPr>
          <w:sz w:val="24"/>
        </w:rPr>
        <w:t>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AA207E" w:rsidP="00457103" w:rsidR="00AA207E">
      <w:pPr>
        <w:ind w:left="720"/>
        <w:jc w:val="both"/>
        <w:rPr>
          <w:sz w:val="24"/>
        </w:rPr>
      </w:pPr>
    </w:p>
    <w:p w:rsidRDefault="00AA207E" w:rsidP="00457103" w:rsidR="00AA207E">
      <w:pPr>
        <w:ind w:left="720"/>
        <w:jc w:val="both"/>
        <w:rPr>
          <w:sz w:val="24"/>
        </w:rPr>
      </w:pPr>
    </w:p>
    <w:p w:rsidRDefault="00877AA1" w:rsidP="00457103" w:rsidR="00877AA1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005BEE" w:rsidR="008A334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AA207E">
        <w:rPr>
          <w:sz w:val="24"/>
        </w:rPr>
        <w:t>2266</w:t>
      </w:r>
      <w:r w:rsidR="002B4B54">
        <w:rPr>
          <w:sz w:val="24"/>
        </w:rPr>
        <w:t>/2016-5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D15AF9" w:rsidP="003D475B" w:rsidR="002E357C">
      <w:pPr>
        <w:jc w:val="center"/>
        <w:rPr>
          <w:sz w:val="24"/>
        </w:rPr>
      </w:pPr>
      <w:r>
        <w:rPr>
          <w:sz w:val="24"/>
        </w:rPr>
        <w:t xml:space="preserve">           </w:t>
      </w:r>
      <w:r w:rsidR="002E357C"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2B4B54" w:rsidP="003D475B" w:rsidR="002B4B54">
      <w:pPr>
        <w:jc w:val="center"/>
        <w:rPr>
          <w:sz w:val="24"/>
        </w:rPr>
      </w:pPr>
    </w:p>
    <w:p w:rsidRDefault="002B4B54" w:rsidP="003D475B" w:rsidR="002B4B54">
      <w:pPr>
        <w:jc w:val="center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FINA Regionalni centar Osijek  podnijela je ovom sudu zahtjev za provedbu skraćenoga stečajnog postupka temeljem odredbe  čl. 429 st. 1 Stečajnog zakona (NN br. 71/15, dalje SZ).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stečajnog postupka određene su  čl. 428 SZ-a, koji propisuje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sadržaja zahtjeva FINE, te podataka iz sudskog registra utvrđeno je da su ispunjene sve zakonske pretpostavke za provedbu skraćenog stečajnog postupka jer dužnik nema zaposlenih, a u Očevidniku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 tih razloga sud je temeljem čl. 430 SZ-a na mrežnoj stanici e-Oglasna ploča sudova objavio oglas kojim je pozvao vjerovnike najkasnije u roku 45 dana od objave oglasa predložiti otvaranje stečajnog postupka,  uz obavijest o ukupnom iznosu evidentiranog duga dužnika, a dužnik odnosno njegov zakonski zastupnik je pozvan u roku od 15 dana od dana objave oglasa podnijeti ovom sudu javnobilježnički ovjerovljeni prokazni popis imovine i obveza na propisanom obrascu.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Oglas  navedenog sadržaja  objavljen je na mrežnoj stanici e-Oglasna ploča sudova </w:t>
      </w:r>
      <w:r w:rsidR="00AA207E">
        <w:rPr>
          <w:sz w:val="24"/>
        </w:rPr>
        <w:t>3.listopada</w:t>
      </w:r>
      <w:r>
        <w:rPr>
          <w:sz w:val="24"/>
        </w:rPr>
        <w:t xml:space="preserve"> 2016.,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lastRenderedPageBreak/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  <w:r w:rsidR="00AA207E">
        <w:rPr>
          <w:sz w:val="24"/>
        </w:rPr>
        <w:t>Broj: St-2266</w:t>
      </w:r>
      <w:r w:rsidR="002B4B54">
        <w:rPr>
          <w:sz w:val="24"/>
        </w:rPr>
        <w:t>/2016-5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479D5" w:rsidP="00B479D5" w:rsidR="00B479D5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B479D5" w:rsidP="00B479D5" w:rsidR="00B479D5">
      <w:pPr>
        <w:ind w:firstLine="720"/>
        <w:jc w:val="both"/>
        <w:rPr>
          <w:sz w:val="24"/>
        </w:rPr>
      </w:pPr>
    </w:p>
    <w:p w:rsidRDefault="00B479D5" w:rsidP="00B479D5" w:rsidR="00B479D5">
      <w:pPr>
        <w:jc w:val="center"/>
        <w:rPr>
          <w:sz w:val="24"/>
        </w:rPr>
      </w:pPr>
      <w:r>
        <w:rPr>
          <w:sz w:val="24"/>
        </w:rPr>
        <w:t>U Slav.Brodu,</w:t>
      </w:r>
      <w:r w:rsidR="00C96614">
        <w:rPr>
          <w:sz w:val="24"/>
        </w:rPr>
        <w:t xml:space="preserve"> 7.prosinca</w:t>
      </w:r>
      <w:r>
        <w:rPr>
          <w:sz w:val="24"/>
        </w:rPr>
        <w:t xml:space="preserve"> </w:t>
      </w:r>
      <w:r w:rsidR="00AA207E">
        <w:rPr>
          <w:sz w:val="24"/>
        </w:rPr>
        <w:t xml:space="preserve"> </w:t>
      </w:r>
      <w:r>
        <w:rPr>
          <w:sz w:val="24"/>
        </w:rPr>
        <w:t>2016.</w:t>
      </w:r>
    </w:p>
    <w:p w:rsidRDefault="00B479D5" w:rsidP="00B479D5" w:rsidR="00B479D5">
      <w:pPr>
        <w:jc w:val="center"/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B479D5" w:rsidP="00B479D5" w:rsidR="00B479D5">
      <w:pPr>
        <w:rPr>
          <w:sz w:val="24"/>
        </w:rPr>
      </w:pPr>
    </w:p>
    <w:p w:rsidRDefault="00B479D5" w:rsidP="008E6A6F" w:rsidR="000E3C48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Vesna Vukelić </w:t>
      </w:r>
    </w:p>
    <w:p w:rsidRDefault="000E3C48" w:rsidP="00B479D5" w:rsidR="000E3C48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b/>
        </w:rPr>
      </w:pPr>
      <w:r>
        <w:rPr>
          <w:b/>
        </w:rPr>
        <w:t>NAPUTAK O PRAVNOM LIJEKU:</w:t>
      </w:r>
    </w:p>
    <w:p w:rsidRDefault="00B479D5" w:rsidP="00B479D5" w:rsidR="00B479D5">
      <w:r>
        <w:t xml:space="preserve">Na ovo rješenje vjerovnici i zastupnik po zakonu dužnika, te imenovani stečajni </w:t>
      </w:r>
    </w:p>
    <w:p w:rsidRDefault="00B479D5" w:rsidP="00B479D5" w:rsidR="00B479D5">
      <w:r>
        <w:t xml:space="preserve">upravitelj, mogu uložiti žalbu u roku od 8 dana od isteka osmog dana po objavi </w:t>
      </w:r>
    </w:p>
    <w:p w:rsidRDefault="00B479D5" w:rsidP="00B479D5" w:rsidR="00B479D5">
      <w:r>
        <w:t xml:space="preserve">ovog rješenja na mrežnoj stanici e-Oglasna ploča suda. Žalba se podnosi ovom </w:t>
      </w:r>
    </w:p>
    <w:p w:rsidRDefault="00B479D5" w:rsidP="00B479D5" w:rsidR="00B479D5">
      <w:r>
        <w:t>sudu u 3 primjerka, a o žalbi odlučuje Visoki trgovački sud RH u Zagrebu.</w:t>
      </w:r>
    </w:p>
    <w:p w:rsidRDefault="00B479D5" w:rsidP="00B479D5" w:rsidR="00B479D5"/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1.stečajnom upravitelju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2. zastupniku po zakonu dužnika do otvaranja stečajnog postupka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3. Porezna uprava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4. ŽDO Građansko upravni odjel Slav.Brod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 xml:space="preserve">5. predlagatelju 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B479D5" w:rsidP="00B479D5" w:rsidR="00B479D5">
      <w:pPr>
        <w:rPr>
          <w:sz w:val="24"/>
        </w:rPr>
      </w:pPr>
      <w:r>
        <w:rPr>
          <w:sz w:val="24"/>
        </w:rPr>
        <w:t>7. registru suda, po pravomoćnosti</w:t>
      </w: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B479D5" w:rsidP="00B479D5" w:rsidR="00B479D5">
      <w:pPr>
        <w:rPr>
          <w:sz w:val="24"/>
        </w:rPr>
      </w:pPr>
    </w:p>
    <w:p w:rsidRDefault="00A30070" w:rsidR="00A30070">
      <w:pPr>
        <w:rPr>
          <w:sz w:val="24"/>
        </w:rPr>
      </w:pPr>
    </w:p>
    <w:sectPr w:rsidR="00A30070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1908"/>
    <w:rsid w:val="00004B91"/>
    <w:rsid w:val="00004CDB"/>
    <w:rsid w:val="00005BEE"/>
    <w:rsid w:val="00007126"/>
    <w:rsid w:val="00015340"/>
    <w:rsid w:val="00016527"/>
    <w:rsid w:val="00023765"/>
    <w:rsid w:val="00026030"/>
    <w:rsid w:val="00027D7C"/>
    <w:rsid w:val="00030084"/>
    <w:rsid w:val="00031533"/>
    <w:rsid w:val="00031CF6"/>
    <w:rsid w:val="00032DB4"/>
    <w:rsid w:val="00035738"/>
    <w:rsid w:val="0003703F"/>
    <w:rsid w:val="000454F5"/>
    <w:rsid w:val="0004556B"/>
    <w:rsid w:val="00047129"/>
    <w:rsid w:val="000504CB"/>
    <w:rsid w:val="00051209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5AEE"/>
    <w:rsid w:val="000B61F0"/>
    <w:rsid w:val="000C58CA"/>
    <w:rsid w:val="000C6E64"/>
    <w:rsid w:val="000D0199"/>
    <w:rsid w:val="000D3772"/>
    <w:rsid w:val="000D415A"/>
    <w:rsid w:val="000D7776"/>
    <w:rsid w:val="000E04A4"/>
    <w:rsid w:val="000E3C48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402B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A70C1"/>
    <w:rsid w:val="001A71C9"/>
    <w:rsid w:val="001A7242"/>
    <w:rsid w:val="001B3E79"/>
    <w:rsid w:val="001C3712"/>
    <w:rsid w:val="001C6494"/>
    <w:rsid w:val="001D7A70"/>
    <w:rsid w:val="001E660C"/>
    <w:rsid w:val="001F18DF"/>
    <w:rsid w:val="001F4E46"/>
    <w:rsid w:val="001F5214"/>
    <w:rsid w:val="001F5BFE"/>
    <w:rsid w:val="001F6951"/>
    <w:rsid w:val="001F7F93"/>
    <w:rsid w:val="00207877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71B5D"/>
    <w:rsid w:val="00280E57"/>
    <w:rsid w:val="00281053"/>
    <w:rsid w:val="002A2E7B"/>
    <w:rsid w:val="002B0500"/>
    <w:rsid w:val="002B1526"/>
    <w:rsid w:val="002B3264"/>
    <w:rsid w:val="002B4B54"/>
    <w:rsid w:val="002B5C26"/>
    <w:rsid w:val="002B634C"/>
    <w:rsid w:val="002C007D"/>
    <w:rsid w:val="002C0E3B"/>
    <w:rsid w:val="002C0E6A"/>
    <w:rsid w:val="002C28A7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13908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1AFF"/>
    <w:rsid w:val="00366001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9411C"/>
    <w:rsid w:val="00397B2D"/>
    <w:rsid w:val="003A086B"/>
    <w:rsid w:val="003A3797"/>
    <w:rsid w:val="003B7C35"/>
    <w:rsid w:val="003C3E4E"/>
    <w:rsid w:val="003C72BF"/>
    <w:rsid w:val="003C7AD2"/>
    <w:rsid w:val="003D2A92"/>
    <w:rsid w:val="003D2BE5"/>
    <w:rsid w:val="003D436E"/>
    <w:rsid w:val="003D475B"/>
    <w:rsid w:val="003D7876"/>
    <w:rsid w:val="003E24E1"/>
    <w:rsid w:val="003E2D63"/>
    <w:rsid w:val="003E70D6"/>
    <w:rsid w:val="003F048C"/>
    <w:rsid w:val="003F094E"/>
    <w:rsid w:val="003F60D8"/>
    <w:rsid w:val="003F7B55"/>
    <w:rsid w:val="004027A2"/>
    <w:rsid w:val="0041478E"/>
    <w:rsid w:val="00421621"/>
    <w:rsid w:val="00444D86"/>
    <w:rsid w:val="00447AA6"/>
    <w:rsid w:val="0045403D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B5FAE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06FE3"/>
    <w:rsid w:val="00513677"/>
    <w:rsid w:val="00514D91"/>
    <w:rsid w:val="005154FD"/>
    <w:rsid w:val="00516541"/>
    <w:rsid w:val="00517846"/>
    <w:rsid w:val="005203F9"/>
    <w:rsid w:val="00530BEF"/>
    <w:rsid w:val="005333A3"/>
    <w:rsid w:val="00533664"/>
    <w:rsid w:val="005401E8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1DCB"/>
    <w:rsid w:val="00594F33"/>
    <w:rsid w:val="005A026E"/>
    <w:rsid w:val="005A63B6"/>
    <w:rsid w:val="005A6C4E"/>
    <w:rsid w:val="005A72FD"/>
    <w:rsid w:val="005B1256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20CDC"/>
    <w:rsid w:val="00621131"/>
    <w:rsid w:val="00621837"/>
    <w:rsid w:val="00622E6C"/>
    <w:rsid w:val="00632AB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2A87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F19F7"/>
    <w:rsid w:val="008040C8"/>
    <w:rsid w:val="00805338"/>
    <w:rsid w:val="00806277"/>
    <w:rsid w:val="00807301"/>
    <w:rsid w:val="00807CBC"/>
    <w:rsid w:val="00811A47"/>
    <w:rsid w:val="0081383C"/>
    <w:rsid w:val="008164E5"/>
    <w:rsid w:val="0081690F"/>
    <w:rsid w:val="00817F8E"/>
    <w:rsid w:val="00830A2D"/>
    <w:rsid w:val="00831F60"/>
    <w:rsid w:val="00840686"/>
    <w:rsid w:val="00841BBA"/>
    <w:rsid w:val="00851B40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E6A6F"/>
    <w:rsid w:val="008F25AE"/>
    <w:rsid w:val="00913DC9"/>
    <w:rsid w:val="009174B8"/>
    <w:rsid w:val="00924674"/>
    <w:rsid w:val="009249A9"/>
    <w:rsid w:val="009353E4"/>
    <w:rsid w:val="00937B2D"/>
    <w:rsid w:val="00937EC1"/>
    <w:rsid w:val="00940001"/>
    <w:rsid w:val="00946CE0"/>
    <w:rsid w:val="009518B6"/>
    <w:rsid w:val="00952DC7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298E"/>
    <w:rsid w:val="009835CA"/>
    <w:rsid w:val="00990295"/>
    <w:rsid w:val="00990B69"/>
    <w:rsid w:val="0099179A"/>
    <w:rsid w:val="00993648"/>
    <w:rsid w:val="00993ED4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39AB"/>
    <w:rsid w:val="009C6537"/>
    <w:rsid w:val="009D1594"/>
    <w:rsid w:val="009D52EA"/>
    <w:rsid w:val="009E0FB4"/>
    <w:rsid w:val="00A01177"/>
    <w:rsid w:val="00A04612"/>
    <w:rsid w:val="00A05FEF"/>
    <w:rsid w:val="00A121DF"/>
    <w:rsid w:val="00A144D4"/>
    <w:rsid w:val="00A163C6"/>
    <w:rsid w:val="00A165B2"/>
    <w:rsid w:val="00A25894"/>
    <w:rsid w:val="00A27D65"/>
    <w:rsid w:val="00A30070"/>
    <w:rsid w:val="00A3056C"/>
    <w:rsid w:val="00A33F85"/>
    <w:rsid w:val="00A34788"/>
    <w:rsid w:val="00A40CB8"/>
    <w:rsid w:val="00A411EE"/>
    <w:rsid w:val="00A50A0D"/>
    <w:rsid w:val="00A52715"/>
    <w:rsid w:val="00A6140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A05C3"/>
    <w:rsid w:val="00AA207E"/>
    <w:rsid w:val="00AB159B"/>
    <w:rsid w:val="00AC0C69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399C"/>
    <w:rsid w:val="00B346E9"/>
    <w:rsid w:val="00B34FE5"/>
    <w:rsid w:val="00B35696"/>
    <w:rsid w:val="00B37D96"/>
    <w:rsid w:val="00B404D0"/>
    <w:rsid w:val="00B420C0"/>
    <w:rsid w:val="00B4258B"/>
    <w:rsid w:val="00B43FE3"/>
    <w:rsid w:val="00B479D5"/>
    <w:rsid w:val="00B5436F"/>
    <w:rsid w:val="00B544CE"/>
    <w:rsid w:val="00B54E25"/>
    <w:rsid w:val="00B56641"/>
    <w:rsid w:val="00B62665"/>
    <w:rsid w:val="00B65141"/>
    <w:rsid w:val="00B65506"/>
    <w:rsid w:val="00B6716B"/>
    <w:rsid w:val="00B70B39"/>
    <w:rsid w:val="00B76861"/>
    <w:rsid w:val="00B77EDD"/>
    <w:rsid w:val="00B90485"/>
    <w:rsid w:val="00B90518"/>
    <w:rsid w:val="00B91C84"/>
    <w:rsid w:val="00B931E9"/>
    <w:rsid w:val="00BA0638"/>
    <w:rsid w:val="00BA1038"/>
    <w:rsid w:val="00BA12CC"/>
    <w:rsid w:val="00BA47FC"/>
    <w:rsid w:val="00BC567A"/>
    <w:rsid w:val="00BD1D31"/>
    <w:rsid w:val="00BD204E"/>
    <w:rsid w:val="00BF0945"/>
    <w:rsid w:val="00BF30F8"/>
    <w:rsid w:val="00C03899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22F"/>
    <w:rsid w:val="00C82265"/>
    <w:rsid w:val="00C83BEA"/>
    <w:rsid w:val="00C84280"/>
    <w:rsid w:val="00C863EC"/>
    <w:rsid w:val="00C86594"/>
    <w:rsid w:val="00C875A6"/>
    <w:rsid w:val="00C8768D"/>
    <w:rsid w:val="00C96614"/>
    <w:rsid w:val="00C97E4D"/>
    <w:rsid w:val="00CA2666"/>
    <w:rsid w:val="00CA3724"/>
    <w:rsid w:val="00CA4AF3"/>
    <w:rsid w:val="00CB292F"/>
    <w:rsid w:val="00CB3AC2"/>
    <w:rsid w:val="00CD03F9"/>
    <w:rsid w:val="00CD1412"/>
    <w:rsid w:val="00CD3EE9"/>
    <w:rsid w:val="00CD5AF9"/>
    <w:rsid w:val="00CE05BE"/>
    <w:rsid w:val="00CE6639"/>
    <w:rsid w:val="00CF057C"/>
    <w:rsid w:val="00CF0EB9"/>
    <w:rsid w:val="00CF122F"/>
    <w:rsid w:val="00CF4670"/>
    <w:rsid w:val="00CF5CD5"/>
    <w:rsid w:val="00D11BD9"/>
    <w:rsid w:val="00D13BCE"/>
    <w:rsid w:val="00D15AF9"/>
    <w:rsid w:val="00D17709"/>
    <w:rsid w:val="00D308B7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176F"/>
    <w:rsid w:val="00D8468D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1BF1"/>
    <w:rsid w:val="00E24C72"/>
    <w:rsid w:val="00E27AA1"/>
    <w:rsid w:val="00E42172"/>
    <w:rsid w:val="00E4221B"/>
    <w:rsid w:val="00E60EE6"/>
    <w:rsid w:val="00E611ED"/>
    <w:rsid w:val="00E63A36"/>
    <w:rsid w:val="00E6487F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32895"/>
    <w:rsid w:val="00F32B65"/>
    <w:rsid w:val="00F46889"/>
    <w:rsid w:val="00F52937"/>
    <w:rsid w:val="00F57D11"/>
    <w:rsid w:val="00F6189C"/>
    <w:rsid w:val="00F66462"/>
    <w:rsid w:val="00F66C0C"/>
    <w:rsid w:val="00F71433"/>
    <w:rsid w:val="00F8349D"/>
    <w:rsid w:val="00F858DD"/>
    <w:rsid w:val="00F872AE"/>
    <w:rsid w:val="00F92909"/>
    <w:rsid w:val="00FA13AB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71C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A71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71C9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71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71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A71C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A71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71C9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71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71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123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780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2266</izvorni_sadrzaj>
    <derivirana_varijabla naziv="DomainObject.Predmet.Broj_1">2266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2016.</izvorni_sadrzaj>
    <derivirana_varijabla naziv="DomainObject.Predmet.DatumOsnivanja_1">28.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16464.53</izvorni_sadrzaj>
    <derivirana_varijabla naziv="DomainObject.Predmet.InicijalnaVrijednost_1">16464.53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St-2266/2016</izvorni_sadrzaj>
    <derivirana_varijabla naziv="DomainObject.Predmet.OznakaBroj_1">St-2266/2016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 jednostavno društvo s ograničenom odgovornošću za trgovinu i usluge</izvorni_sadrzaj>
    <derivirana_varijabla naziv="DomainObject.Predmet.ProtustrankaFormated_1">  KAP jednostavno društvo s ograničenom odgovornošću za trgovinu i usluge</derivirana_varijabla>
  </DomainObject.Predmet.ProtustrankaFormated>
  <DomainObject.Predmet.ProtustrankaFormatedOIB>
    <izvorni_sadrzaj>  KAP jednostavno društvo s ograničenom odgovornošću za trgovinu i usluge, OIB 22336142194</izvorni_sadrzaj>
    <derivirana_varijabla naziv="DomainObject.Predmet.ProtustrankaFormatedOIB_1">  KAP jednostavno društvo s ograničenom odgovornošću za trgovinu i usluge, OIB 22336142194</derivirana_varijabla>
  </DomainObject.Predmet.ProtustrankaFormatedOIB>
  <DomainObject.Predmet.ProtustrankaFormatedWithAdress>
    <izvorni_sadrzaj> KAP jednostavno društvo s ograničenom odgovornošću za trgovinu i usluge, Dobriše Cesarića 28, 34000 Završje</izvorni_sadrzaj>
    <derivirana_varijabla naziv="DomainObject.Predmet.ProtustrankaFormatedWithAdress_1"> KAP jednostavno društvo s ograničenom odgovornošću za trgovinu i usluge, Dobriše Cesarića 28, 34000 Završje</derivirana_varijabla>
  </DomainObject.Predmet.ProtustrankaFormatedWithAdress>
  <DomainObject.Predmet.ProtustrankaFormatedWithAdressOIB>
    <izvorni_sadrzaj> KAP jednostavno društvo s ograničenom odgovornošću za trgovinu i usluge, OIB 22336142194, Dobriše Cesarića 28, 34000 Završje</izvorni_sadrzaj>
    <derivirana_varijabla naziv="DomainObject.Predmet.ProtustrankaFormatedWithAdressOIB_1"> KAP jednostavno društvo s ograničenom odgovornošću za trgovinu i usluge, OIB 22336142194, Dobriše Cesarića 28, 34000 Završje</derivirana_varijabla>
  </DomainObject.Predmet.ProtustrankaFormatedWithAdressOIB>
  <DomainObject.Predmet.ProtustrankaWithAdress>
    <izvorni_sadrzaj>KAP jednostavno društvo s ograničenom odgovornošću za trgovinu i usluge Dobriše Cesarića 28, 34000 Završje</izvorni_sadrzaj>
    <derivirana_varijabla naziv="DomainObject.Predmet.ProtustrankaWithAdress_1">KAP jednostavno društvo s ograničenom odgovornošću za trgovinu i usluge Dobriše Cesarića 28, 34000 Završje</derivirana_varijabla>
  </DomainObject.Predmet.ProtustrankaWithAdress>
  <DomainObject.Predmet.ProtustrankaWithAdressOIB>
    <izvorni_sadrzaj>KAP jednostavno društvo s ograničenom odgovornošću za trgovinu i usluge, OIB 22336142194, Dobriše Cesarića 28, 34000 Završje</izvorni_sadrzaj>
    <derivirana_varijabla naziv="DomainObject.Predmet.ProtustrankaWithAdressOIB_1">KAP jednostavno društvo s ograničenom odgovornošću za trgovinu i usluge, OIB 22336142194, Dobriše Cesarića 28, 34000 Završje</derivirana_varijabla>
  </DomainObject.Predmet.ProtustrankaWithAdressOIB>
  <DomainObject.Predmet.ProtustrankaNazivFormated>
    <izvorni_sadrzaj>KAP jednostavno društvo s ograničenom odgovornošću za trgovinu i usluge</izvorni_sadrzaj>
    <derivirana_varijabla naziv="DomainObject.Predmet.ProtustrankaNazivFormated_1">KAP jednostavno društvo s ograničenom odgovornošću za trgovinu i usluge</derivirana_varijabla>
  </DomainObject.Predmet.ProtustrankaNazivFormated>
  <DomainObject.Predmet.ProtustrankaNazivFormatedOIB>
    <izvorni_sadrzaj>KAP jednostavno društvo s ograničenom odgovornošću za trgovinu i usluge, OIB 22336142194</izvorni_sadrzaj>
    <derivirana_varijabla naziv="DomainObject.Predmet.ProtustrankaNazivFormatedOIB_1">KAP jednostavno društvo s ograničenom odgovornošću za trgovinu i usluge, OIB 22336142194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KAP jednostavno društvo s ograničenom odgovornošću za trgovinu i usluge</item>
    </izvorni_sadrzaj>
    <derivirana_varijabla naziv="DomainObject.Predmet.ProtuStrankaListFormated_1">
      <item>KAP jednostavno društvo s ograničenom odgovornošću za trgovinu i usluge</item>
    </derivirana_varijabla>
  </DomainObject.Predmet.ProtuStrankaListFormated>
  <DomainObject.Predmet.ProtuStrankaListFormatedOIB>
    <izvorni_sadrzaj>
      <item>KAP jednostavno društvo s ograničenom odgovornošću za trgovinu i usluge, OIB 22336142194</item>
    </izvorni_sadrzaj>
    <derivirana_varijabla naziv="DomainObject.Predmet.ProtuStrankaListFormatedOIB_1">
      <item>KAP jednostavno društvo s ograničenom odgovornošću za trgovinu i usluge, OIB 22336142194</item>
    </derivirana_varijabla>
  </DomainObject.Predmet.ProtuStrankaListFormatedOIB>
  <DomainObject.Predmet.ProtuStrankaListFormatedWithAdress>
    <izvorni_sadrzaj>
      <item>KAP jednostavno društvo s ograničenom odgovornošću za trgovinu i usluge, Dobriše Cesarića 28, 34000 Završje</item>
    </izvorni_sadrzaj>
    <derivirana_varijabla naziv="DomainObject.Predmet.ProtuStrankaListFormatedWithAdress_1">
      <item>KAP jednostavno društvo s ograničenom odgovornošću za trgovinu i usluge, Dobriše Cesarića 28, 34000 Završje</item>
    </derivirana_varijabla>
  </DomainObject.Predmet.ProtuStrankaListFormatedWithAdress>
  <DomainObject.Predmet.ProtuStrankaListFormatedWithAdressOIB>
    <izvorni_sadrzaj>
      <item>KAP jednostavno društvo s ograničenom odgovornošću za trgovinu i usluge, OIB 22336142194, Dobriše Cesarića 28, 34000 Završje</item>
    </izvorni_sadrzaj>
    <derivirana_varijabla naziv="DomainObject.Predmet.ProtuStrankaListFormatedWithAdressOIB_1">
      <item>KAP jednostavno društvo s ograničenom odgovornošću za trgovinu i usluge, OIB 22336142194, Dobriše Cesarića 28, 34000 Završje</item>
    </derivirana_varijabla>
  </DomainObject.Predmet.ProtuStrankaListFormatedWithAdressOIB>
  <DomainObject.Predmet.ProtuStrankaListNazivFormated>
    <izvorni_sadrzaj>
      <item>KAP jednostavno društvo s ograničenom odgovornošću za trgovinu i usluge</item>
    </izvorni_sadrzaj>
    <derivirana_varijabla naziv="DomainObject.Predmet.ProtuStrankaListNazivFormated_1">
      <item>KAP jednostavno društvo s ograničenom odgovornošću za trgovinu i usluge</item>
    </derivirana_varijabla>
  </DomainObject.Predmet.ProtuStrankaListNazivFormated>
  <DomainObject.Predmet.ProtuStrankaListNazivFormatedOIB>
    <izvorni_sadrzaj>
      <item>KAP jednostavno društvo s ograničenom odgovornošću za trgovinu i usluge, OIB 22336142194</item>
    </izvorni_sadrzaj>
    <derivirana_varijabla naziv="DomainObject.Predmet.ProtuStrankaListNazivFormatedOIB_1">
      <item>KAP jednostavno društvo s ograničenom odgovornošću za trgovinu i usluge, OIB 22336142194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KAP jednostavno društvo s ograničenom odgovornošću za trgovinu i usluge</izvorni_sadrzaj>
    <derivirana_varijabla naziv="DomainObject.Predmet.ProtustrankaIDrugi_1">KAP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KAP jednostavno društvo s ograničenom odgovornošću za trgovinu i usluge, OIB 22336142194, Dobriše Cesarića 28, 34000 Završje</izvorni_sadrzaj>
    <derivirana_varijabla naziv="DomainObject.Predmet.ProtustrankaIDrugiAdressOIB_1">KAP jednostavno društvo s ograničenom odgovornošću za trgovinu i usluge, OIB 22336142194, Dobriše Cesarića 28, 34000 Završje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KAP jednostavno društvo s ograničenom odgovornošću za trgovinu i usluge</item>
    </izvorni_sadrzaj>
    <derivirana_varijabla naziv="DomainObject.Predmet.SudioniciListNaziv_1">
      <item>Financijska agencija</item>
      <item>KAP jednostavno društvo s ograničenom odgovornošću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KAP jednostavno društvo s ograničenom odgovornošću za trgovinu i usluge, OIB 22336142194, Dobriše Cesarića 28,34000 Završje</item>
    </izvorni_sadrzaj>
    <derivirana_varijabla naziv="DomainObject.Predmet.SudioniciListAdressOIB_1">
      <item>Financijska agencija, OIB 85821130368, Ulica grada Vukovara 70,10000 Zagreb</item>
      <item>KAP jednostavno društvo s ograničenom odgovornošću za trgovinu i usluge, OIB 22336142194, Dobriše Cesarića 28,34000 Završje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22336142194</item>
    </izvorni_sadrzaj>
    <derivirana_varijabla naziv="DomainObject.Predmet.SudioniciListNazivOIB_1">
      <item>, OIB 85821130368</item>
      <item>, OIB 22336142194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Beljo, OIB 76591147167, Antuna Mihanovića 1, 32100 Vinkovci</item>
    </izvorni_sadrzaj>
    <derivirana_varijabla naziv="DomainObject.Predmet.StecajniUpraviteljiListAddressOIB_1">
      <item>Mladen Beljo, OIB 76591147167, Antuna Mihanovića 1, 32100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835</properties:Words>
  <properties:Characters>4634</properties:Characters>
  <properties:Lines>133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2016-12-07T07:10:00Z</dcterms:created>
  <dc:creator>Trgovacki sud</dc:creator>
  <cp:lastModifiedBy>wsadmin</cp:lastModifiedBy>
  <cp:lastPrinted>2016-12-07T07:09:00Z</cp:lastPrinted>
  <dcterms:modified xmlns:xsi="http://www.w3.org/2001/XMLSchema-instance" xsi:type="dcterms:W3CDTF">2016-12-07T07:11:00Z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