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7fe15" w14:paraId="687fe15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DD1C74">
        <w:rPr>
          <w:rFonts w:hAnsi="Times New Roman" w:ascii="Times New Roman"/>
          <w:b/>
          <w:bCs/>
          <w:sz w:val="24"/>
          <w:szCs w:val="24"/>
        </w:rPr>
        <w:t>378</w:t>
      </w:r>
      <w:r w:rsidR="00D85996">
        <w:rPr>
          <w:rFonts w:hAnsi="Times New Roman" w:ascii="Times New Roman"/>
          <w:b/>
          <w:bCs/>
          <w:sz w:val="24"/>
          <w:szCs w:val="24"/>
        </w:rPr>
        <w:t>7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DD1C74">
        <w:rPr>
          <w:rFonts w:hAnsi="Times New Roman" w:ascii="Times New Roman"/>
        </w:rPr>
        <w:t>378</w:t>
      </w:r>
      <w:r w:rsidR="00D85996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841C99">
        <w:rPr>
          <w:rFonts w:hAnsi="Times New Roman" w:ascii="Times New Roman"/>
        </w:rPr>
        <w:t xml:space="preserve">, </w:t>
      </w:r>
      <w:r w:rsidR="00E3035B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D85996" w:rsidRPr="00D85996">
        <w:rPr>
          <w:rFonts w:hAnsi="Times New Roman" w:ascii="Times New Roman"/>
        </w:rPr>
        <w:t>FENOMEN GRUPA d.o.o.</w:t>
      </w:r>
      <w:r w:rsidR="00A9789C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D85996">
        <w:rPr>
          <w:rFonts w:hAnsi="Times New Roman" w:ascii="Times New Roman"/>
        </w:rPr>
        <w:t>Zagreba</w:t>
      </w:r>
      <w:r w:rsidR="0012436B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(OIB </w:t>
      </w:r>
      <w:r w:rsidR="00D85996" w:rsidRPr="00D85996">
        <w:rPr>
          <w:rFonts w:hAnsi="Times New Roman" w:ascii="Times New Roman"/>
        </w:rPr>
        <w:t>03597209543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4A95"/>
    <w:rsid w:val="0000626E"/>
    <w:rsid w:val="00014451"/>
    <w:rsid w:val="0001481A"/>
    <w:rsid w:val="00016D63"/>
    <w:rsid w:val="0002291E"/>
    <w:rsid w:val="00037744"/>
    <w:rsid w:val="0004707C"/>
    <w:rsid w:val="00051060"/>
    <w:rsid w:val="00053E80"/>
    <w:rsid w:val="00066C2F"/>
    <w:rsid w:val="000911FD"/>
    <w:rsid w:val="000A324F"/>
    <w:rsid w:val="000A6E63"/>
    <w:rsid w:val="000C0F66"/>
    <w:rsid w:val="000D5C02"/>
    <w:rsid w:val="000E5A21"/>
    <w:rsid w:val="000E5A42"/>
    <w:rsid w:val="000F4FAF"/>
    <w:rsid w:val="00100F8B"/>
    <w:rsid w:val="0012436B"/>
    <w:rsid w:val="00127FCC"/>
    <w:rsid w:val="00137550"/>
    <w:rsid w:val="001413E5"/>
    <w:rsid w:val="00147789"/>
    <w:rsid w:val="00154F6D"/>
    <w:rsid w:val="00157014"/>
    <w:rsid w:val="001627D4"/>
    <w:rsid w:val="00172224"/>
    <w:rsid w:val="00173E7A"/>
    <w:rsid w:val="00187B01"/>
    <w:rsid w:val="00191EDB"/>
    <w:rsid w:val="001939D8"/>
    <w:rsid w:val="001B0639"/>
    <w:rsid w:val="001C36F0"/>
    <w:rsid w:val="001C3E6E"/>
    <w:rsid w:val="001D1DD4"/>
    <w:rsid w:val="001D2687"/>
    <w:rsid w:val="001D3557"/>
    <w:rsid w:val="001E0CC9"/>
    <w:rsid w:val="001E5F0D"/>
    <w:rsid w:val="001E64E1"/>
    <w:rsid w:val="001E76ED"/>
    <w:rsid w:val="001F2D99"/>
    <w:rsid w:val="001F6A0E"/>
    <w:rsid w:val="00207670"/>
    <w:rsid w:val="00211F99"/>
    <w:rsid w:val="002126BD"/>
    <w:rsid w:val="00213620"/>
    <w:rsid w:val="002150E4"/>
    <w:rsid w:val="002522B2"/>
    <w:rsid w:val="00260F55"/>
    <w:rsid w:val="00264949"/>
    <w:rsid w:val="0027159D"/>
    <w:rsid w:val="00277ECA"/>
    <w:rsid w:val="00290463"/>
    <w:rsid w:val="002912B8"/>
    <w:rsid w:val="002A4694"/>
    <w:rsid w:val="002B01AC"/>
    <w:rsid w:val="002B384D"/>
    <w:rsid w:val="002B79C2"/>
    <w:rsid w:val="002C28EF"/>
    <w:rsid w:val="002C38A2"/>
    <w:rsid w:val="002C75BC"/>
    <w:rsid w:val="002C79F2"/>
    <w:rsid w:val="002D1532"/>
    <w:rsid w:val="002D3C6A"/>
    <w:rsid w:val="002E07FA"/>
    <w:rsid w:val="002E6FEE"/>
    <w:rsid w:val="002F1A39"/>
    <w:rsid w:val="002F1DCB"/>
    <w:rsid w:val="002F75E2"/>
    <w:rsid w:val="003013A7"/>
    <w:rsid w:val="00301D36"/>
    <w:rsid w:val="00303DE3"/>
    <w:rsid w:val="00307557"/>
    <w:rsid w:val="00312BB1"/>
    <w:rsid w:val="003139E9"/>
    <w:rsid w:val="003348E4"/>
    <w:rsid w:val="003410C5"/>
    <w:rsid w:val="00341A18"/>
    <w:rsid w:val="00343DE7"/>
    <w:rsid w:val="003466ED"/>
    <w:rsid w:val="00351574"/>
    <w:rsid w:val="0035382E"/>
    <w:rsid w:val="00357E85"/>
    <w:rsid w:val="00360502"/>
    <w:rsid w:val="00360B50"/>
    <w:rsid w:val="003676EA"/>
    <w:rsid w:val="003718BF"/>
    <w:rsid w:val="0037195F"/>
    <w:rsid w:val="00382859"/>
    <w:rsid w:val="003A4EEE"/>
    <w:rsid w:val="003A725A"/>
    <w:rsid w:val="003B40B3"/>
    <w:rsid w:val="003B53F9"/>
    <w:rsid w:val="003C0A03"/>
    <w:rsid w:val="003C5D28"/>
    <w:rsid w:val="003D5064"/>
    <w:rsid w:val="003D684C"/>
    <w:rsid w:val="003E74E6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172B"/>
    <w:rsid w:val="00492360"/>
    <w:rsid w:val="00495E5C"/>
    <w:rsid w:val="004B0D8F"/>
    <w:rsid w:val="004B2D6A"/>
    <w:rsid w:val="004B5AA8"/>
    <w:rsid w:val="004C0A07"/>
    <w:rsid w:val="004C2D42"/>
    <w:rsid w:val="004D290D"/>
    <w:rsid w:val="004D7BDF"/>
    <w:rsid w:val="004E00A5"/>
    <w:rsid w:val="004F188D"/>
    <w:rsid w:val="004F5C32"/>
    <w:rsid w:val="004F6E8B"/>
    <w:rsid w:val="005034F9"/>
    <w:rsid w:val="005077BE"/>
    <w:rsid w:val="00517E91"/>
    <w:rsid w:val="005242D5"/>
    <w:rsid w:val="00527A75"/>
    <w:rsid w:val="00530865"/>
    <w:rsid w:val="00530FB9"/>
    <w:rsid w:val="00535CC5"/>
    <w:rsid w:val="00541E56"/>
    <w:rsid w:val="0054720E"/>
    <w:rsid w:val="005535BC"/>
    <w:rsid w:val="00555E1F"/>
    <w:rsid w:val="00560856"/>
    <w:rsid w:val="00564506"/>
    <w:rsid w:val="00566481"/>
    <w:rsid w:val="00573A83"/>
    <w:rsid w:val="00575D27"/>
    <w:rsid w:val="0057790F"/>
    <w:rsid w:val="005A4E46"/>
    <w:rsid w:val="005A7953"/>
    <w:rsid w:val="005B3EE6"/>
    <w:rsid w:val="005C5485"/>
    <w:rsid w:val="005E15FA"/>
    <w:rsid w:val="005E2A23"/>
    <w:rsid w:val="005E406D"/>
    <w:rsid w:val="005E5E36"/>
    <w:rsid w:val="005E7F9A"/>
    <w:rsid w:val="005F50F3"/>
    <w:rsid w:val="00601013"/>
    <w:rsid w:val="0060155C"/>
    <w:rsid w:val="00603E63"/>
    <w:rsid w:val="006060B2"/>
    <w:rsid w:val="0060740D"/>
    <w:rsid w:val="0061071F"/>
    <w:rsid w:val="00613F66"/>
    <w:rsid w:val="00614027"/>
    <w:rsid w:val="00620B7B"/>
    <w:rsid w:val="006217C7"/>
    <w:rsid w:val="00623DB4"/>
    <w:rsid w:val="00652BCD"/>
    <w:rsid w:val="00653257"/>
    <w:rsid w:val="00655704"/>
    <w:rsid w:val="0066093E"/>
    <w:rsid w:val="00667E41"/>
    <w:rsid w:val="00672486"/>
    <w:rsid w:val="00696ABB"/>
    <w:rsid w:val="006A25DB"/>
    <w:rsid w:val="006A3667"/>
    <w:rsid w:val="006A76A3"/>
    <w:rsid w:val="006B7750"/>
    <w:rsid w:val="006C0A2A"/>
    <w:rsid w:val="006D1BC5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4520C"/>
    <w:rsid w:val="00750E53"/>
    <w:rsid w:val="00751806"/>
    <w:rsid w:val="00755906"/>
    <w:rsid w:val="00765230"/>
    <w:rsid w:val="0077311D"/>
    <w:rsid w:val="0077393C"/>
    <w:rsid w:val="00775467"/>
    <w:rsid w:val="00777B1E"/>
    <w:rsid w:val="007A7ADA"/>
    <w:rsid w:val="007B7E41"/>
    <w:rsid w:val="007D0A18"/>
    <w:rsid w:val="007E1BD8"/>
    <w:rsid w:val="007F3918"/>
    <w:rsid w:val="007F3A76"/>
    <w:rsid w:val="007F646C"/>
    <w:rsid w:val="007F7417"/>
    <w:rsid w:val="00802D53"/>
    <w:rsid w:val="0081092D"/>
    <w:rsid w:val="008137AC"/>
    <w:rsid w:val="00841C99"/>
    <w:rsid w:val="008435C8"/>
    <w:rsid w:val="008470FC"/>
    <w:rsid w:val="00847C45"/>
    <w:rsid w:val="008713FF"/>
    <w:rsid w:val="00871513"/>
    <w:rsid w:val="00872D78"/>
    <w:rsid w:val="00873099"/>
    <w:rsid w:val="00873AF3"/>
    <w:rsid w:val="00875B61"/>
    <w:rsid w:val="00875D39"/>
    <w:rsid w:val="00885114"/>
    <w:rsid w:val="008869A5"/>
    <w:rsid w:val="00894AAE"/>
    <w:rsid w:val="008A28BD"/>
    <w:rsid w:val="008A5A62"/>
    <w:rsid w:val="008C7B67"/>
    <w:rsid w:val="008E1B10"/>
    <w:rsid w:val="008E47AA"/>
    <w:rsid w:val="009041DD"/>
    <w:rsid w:val="00913FE4"/>
    <w:rsid w:val="00917164"/>
    <w:rsid w:val="00920510"/>
    <w:rsid w:val="00931A54"/>
    <w:rsid w:val="00941141"/>
    <w:rsid w:val="00945AF9"/>
    <w:rsid w:val="00945F3D"/>
    <w:rsid w:val="00950582"/>
    <w:rsid w:val="009535FE"/>
    <w:rsid w:val="00962386"/>
    <w:rsid w:val="0096410D"/>
    <w:rsid w:val="0096530F"/>
    <w:rsid w:val="009811C6"/>
    <w:rsid w:val="00986493"/>
    <w:rsid w:val="009900B2"/>
    <w:rsid w:val="00990A34"/>
    <w:rsid w:val="009930F7"/>
    <w:rsid w:val="00995A1C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E700B"/>
    <w:rsid w:val="009F4501"/>
    <w:rsid w:val="009F7775"/>
    <w:rsid w:val="00A005B6"/>
    <w:rsid w:val="00A005BA"/>
    <w:rsid w:val="00A050A5"/>
    <w:rsid w:val="00A07691"/>
    <w:rsid w:val="00A25565"/>
    <w:rsid w:val="00A25C72"/>
    <w:rsid w:val="00A33005"/>
    <w:rsid w:val="00A366F0"/>
    <w:rsid w:val="00A4196E"/>
    <w:rsid w:val="00A45276"/>
    <w:rsid w:val="00A62FC5"/>
    <w:rsid w:val="00A72677"/>
    <w:rsid w:val="00A955E6"/>
    <w:rsid w:val="00A9789C"/>
    <w:rsid w:val="00AA3A61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1661"/>
    <w:rsid w:val="00AF2087"/>
    <w:rsid w:val="00AF534F"/>
    <w:rsid w:val="00AF548C"/>
    <w:rsid w:val="00AF69BA"/>
    <w:rsid w:val="00B0089E"/>
    <w:rsid w:val="00B0130E"/>
    <w:rsid w:val="00B056F4"/>
    <w:rsid w:val="00B07D5E"/>
    <w:rsid w:val="00B1113C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869AE"/>
    <w:rsid w:val="00B92705"/>
    <w:rsid w:val="00B9511F"/>
    <w:rsid w:val="00BA2310"/>
    <w:rsid w:val="00BB0F57"/>
    <w:rsid w:val="00BB1201"/>
    <w:rsid w:val="00BB126F"/>
    <w:rsid w:val="00BB1423"/>
    <w:rsid w:val="00BB6F64"/>
    <w:rsid w:val="00BB7DB6"/>
    <w:rsid w:val="00BC3A9B"/>
    <w:rsid w:val="00BD6631"/>
    <w:rsid w:val="00BE123E"/>
    <w:rsid w:val="00BE2B84"/>
    <w:rsid w:val="00BE3936"/>
    <w:rsid w:val="00BE6731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96AFF"/>
    <w:rsid w:val="00CB7AAD"/>
    <w:rsid w:val="00CC5235"/>
    <w:rsid w:val="00CC5963"/>
    <w:rsid w:val="00CD38AC"/>
    <w:rsid w:val="00CD60FF"/>
    <w:rsid w:val="00CD6699"/>
    <w:rsid w:val="00CD686E"/>
    <w:rsid w:val="00CE35F3"/>
    <w:rsid w:val="00CF62BD"/>
    <w:rsid w:val="00D06853"/>
    <w:rsid w:val="00D126DA"/>
    <w:rsid w:val="00D13A85"/>
    <w:rsid w:val="00D23A02"/>
    <w:rsid w:val="00D25462"/>
    <w:rsid w:val="00D31570"/>
    <w:rsid w:val="00D318CC"/>
    <w:rsid w:val="00D357D4"/>
    <w:rsid w:val="00D403B7"/>
    <w:rsid w:val="00D42323"/>
    <w:rsid w:val="00D46B72"/>
    <w:rsid w:val="00D506B5"/>
    <w:rsid w:val="00D52FE0"/>
    <w:rsid w:val="00D624C7"/>
    <w:rsid w:val="00D6635D"/>
    <w:rsid w:val="00D72ACE"/>
    <w:rsid w:val="00D745B4"/>
    <w:rsid w:val="00D80435"/>
    <w:rsid w:val="00D85996"/>
    <w:rsid w:val="00D9171A"/>
    <w:rsid w:val="00D959C2"/>
    <w:rsid w:val="00D9718D"/>
    <w:rsid w:val="00DA088C"/>
    <w:rsid w:val="00DB2324"/>
    <w:rsid w:val="00DC41AD"/>
    <w:rsid w:val="00DD1B5D"/>
    <w:rsid w:val="00DD1C74"/>
    <w:rsid w:val="00DD25AD"/>
    <w:rsid w:val="00DD4D6D"/>
    <w:rsid w:val="00DE5B04"/>
    <w:rsid w:val="00DF49CD"/>
    <w:rsid w:val="00E041C9"/>
    <w:rsid w:val="00E123B4"/>
    <w:rsid w:val="00E14D4C"/>
    <w:rsid w:val="00E25957"/>
    <w:rsid w:val="00E3035B"/>
    <w:rsid w:val="00E34B21"/>
    <w:rsid w:val="00E3643D"/>
    <w:rsid w:val="00E406F8"/>
    <w:rsid w:val="00E43478"/>
    <w:rsid w:val="00E46F4F"/>
    <w:rsid w:val="00E518A4"/>
    <w:rsid w:val="00E52B4F"/>
    <w:rsid w:val="00E62BD5"/>
    <w:rsid w:val="00E6535B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D1666"/>
    <w:rsid w:val="00EF2D54"/>
    <w:rsid w:val="00EF6AB1"/>
    <w:rsid w:val="00F02556"/>
    <w:rsid w:val="00F02CC6"/>
    <w:rsid w:val="00F143DE"/>
    <w:rsid w:val="00F176B0"/>
    <w:rsid w:val="00F222BC"/>
    <w:rsid w:val="00F32F35"/>
    <w:rsid w:val="00F333B1"/>
    <w:rsid w:val="00F41F59"/>
    <w:rsid w:val="00F50A3B"/>
    <w:rsid w:val="00F51AA5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4E8D"/>
    <w:rsid w:val="00FC5526"/>
    <w:rsid w:val="00FC71F9"/>
    <w:rsid w:val="00FE13C9"/>
    <w:rsid w:val="00FE2099"/>
    <w:rsid w:val="00FE4205"/>
    <w:rsid w:val="00FF1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60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60B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60B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60B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60B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60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60B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60B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60B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60B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3787</izvorni_sadrzaj>
    <derivirana_varijabla naziv="DomainObject.Predmet.Broj_1">3787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St-3787/2016</izvorni_sadrzaj>
    <derivirana_varijabla naziv="DomainObject.Predmet.OznakaBroj_1">St-3787/2016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FENOMEN GRUPA d.o.o.</izvorni_sadrzaj>
    <derivirana_varijabla naziv="DomainObject.Predmet.ProtustrankaFormated_1">  FENOMEN GRUPA d.o.o.</derivirana_varijabla>
  </DomainObject.Predmet.ProtustrankaFormated>
  <DomainObject.Predmet.ProtustrankaFormatedOIB>
    <izvorni_sadrzaj>  FENOMEN GRUPA d.o.o., OIB 03597209543</izvorni_sadrzaj>
    <derivirana_varijabla naziv="DomainObject.Predmet.ProtustrankaFormatedOIB_1">  FENOMEN GRUPA d.o.o., OIB 03597209543</derivirana_varijabla>
  </DomainObject.Predmet.ProtustrankaFormatedOIB>
  <DomainObject.Predmet.ProtustrankaFormatedWithAdress>
    <izvorni_sadrzaj> FENOMEN GRUPA d.o.o., Aleja Antuna Augustinčića 16/1, 10000 Zagreb</izvorni_sadrzaj>
    <derivirana_varijabla naziv="DomainObject.Predmet.ProtustrankaFormatedWithAdress_1"> FENOMEN GRUPA d.o.o., Aleja Antuna Augustinčića 16/1, 10000 Zagreb</derivirana_varijabla>
  </DomainObject.Predmet.ProtustrankaFormatedWithAdress>
  <DomainObject.Predmet.ProtustrankaFormatedWithAdressOIB>
    <izvorni_sadrzaj> FENOMEN GRUPA d.o.o., OIB 03597209543, Aleja Antuna Augustinčića 16/1, 10000 Zagreb</izvorni_sadrzaj>
    <derivirana_varijabla naziv="DomainObject.Predmet.ProtustrankaFormatedWithAdressOIB_1"> FENOMEN GRUPA d.o.o., OIB 03597209543, Aleja Antuna Augustinčića 16/1, 10000 Zagreb</derivirana_varijabla>
  </DomainObject.Predmet.ProtustrankaFormatedWithAdressOIB>
  <DomainObject.Predmet.ProtustrankaWithAdress>
    <izvorni_sadrzaj>FENOMEN GRUPA d.o.o. Aleja Antuna Augustinčića 16/1, 10000 Zagreb</izvorni_sadrzaj>
    <derivirana_varijabla naziv="DomainObject.Predmet.ProtustrankaWithAdress_1">FENOMEN GRUPA d.o.o. Aleja Antuna Augustinčića 16/1, 10000 Zagreb</derivirana_varijabla>
  </DomainObject.Predmet.ProtustrankaWithAdress>
  <DomainObject.Predmet.ProtustrankaWithAdressOIB>
    <izvorni_sadrzaj>FENOMEN GRUPA d.o.o., OIB 03597209543, Aleja Antuna Augustinčića 16/1, 10000 Zagreb</izvorni_sadrzaj>
    <derivirana_varijabla naziv="DomainObject.Predmet.ProtustrankaWithAdressOIB_1">FENOMEN GRUPA d.o.o., OIB 03597209543, Aleja Antuna Augustinčića 16/1, 10000 Zagreb</derivirana_varijabla>
  </DomainObject.Predmet.ProtustrankaWithAdressOIB>
  <DomainObject.Predmet.ProtustrankaNazivFormated>
    <izvorni_sadrzaj>FENOMEN GRUPA d.o.o.</izvorni_sadrzaj>
    <derivirana_varijabla naziv="DomainObject.Predmet.ProtustrankaNazivFormated_1">FENOMEN GRUPA d.o.o.</derivirana_varijabla>
  </DomainObject.Predmet.ProtustrankaNazivFormated>
  <DomainObject.Predmet.ProtustrankaNazivFormatedOIB>
    <izvorni_sadrzaj>FENOMEN GRUPA d.o.o., OIB 03597209543</izvorni_sadrzaj>
    <derivirana_varijabla naziv="DomainObject.Predmet.ProtustrankaNazivFormatedOIB_1">FENOMEN GRUPA d.o.o., OIB 03597209543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FENOMEN GRUPA d.o.o.</item>
    </izvorni_sadrzaj>
    <derivirana_varijabla naziv="DomainObject.Predmet.ProtuStrankaListFormated_1">
      <item>FENOMEN GRUPA d.o.o.</item>
    </derivirana_varijabla>
  </DomainObject.Predmet.ProtuStrankaListFormated>
  <DomainObject.Predmet.ProtuStrankaListFormatedOIB>
    <izvorni_sadrzaj>
      <item>FENOMEN GRUPA d.o.o., OIB 03597209543</item>
    </izvorni_sadrzaj>
    <derivirana_varijabla naziv="DomainObject.Predmet.ProtuStrankaListFormatedOIB_1">
      <item>FENOMEN GRUPA d.o.o., OIB 03597209543</item>
    </derivirana_varijabla>
  </DomainObject.Predmet.ProtuStrankaListFormatedOIB>
  <DomainObject.Predmet.ProtuStrankaListFormatedWithAdress>
    <izvorni_sadrzaj>
      <item>FENOMEN GRUPA d.o.o., Aleja Antuna Augustinčića 16/1, 10000 Zagreb</item>
    </izvorni_sadrzaj>
    <derivirana_varijabla naziv="DomainObject.Predmet.ProtuStrankaListFormatedWithAdress_1">
      <item>FENOMEN GRUPA d.o.o., Aleja Antuna Augustinčića 16/1, 10000 Zagreb</item>
    </derivirana_varijabla>
  </DomainObject.Predmet.ProtuStrankaListFormatedWithAdress>
  <DomainObject.Predmet.ProtuStrankaListFormatedWithAdressOIB>
    <izvorni_sadrzaj>
      <item>FENOMEN GRUPA d.o.o., OIB 03597209543, Aleja Antuna Augustinčića 16/1, 10000 Zagreb</item>
    </izvorni_sadrzaj>
    <derivirana_varijabla naziv="DomainObject.Predmet.ProtuStrankaListFormatedWithAdressOIB_1">
      <item>FENOMEN GRUPA d.o.o., OIB 03597209543, Aleja Antuna Augustinčića 16/1, 10000 Zagreb</item>
    </derivirana_varijabla>
  </DomainObject.Predmet.ProtuStrankaListFormatedWithAdressOIB>
  <DomainObject.Predmet.ProtuStrankaListNazivFormated>
    <izvorni_sadrzaj>
      <item>FENOMEN GRUPA d.o.o.</item>
    </izvorni_sadrzaj>
    <derivirana_varijabla naziv="DomainObject.Predmet.ProtuStrankaListNazivFormated_1">
      <item>FENOMEN GRUPA d.o.o.</item>
    </derivirana_varijabla>
  </DomainObject.Predmet.ProtuStrankaListNazivFormated>
  <DomainObject.Predmet.ProtuStrankaListNazivFormatedOIB>
    <izvorni_sadrzaj>
      <item>FENOMEN GRUPA d.o.o., OIB 03597209543</item>
    </izvorni_sadrzaj>
    <derivirana_varijabla naziv="DomainObject.Predmet.ProtuStrankaListNazivFormatedOIB_1">
      <item>FENOMEN GRUPA d.o.o., OIB 03597209543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FENOMEN GRUPA d.o.o.</izvorni_sadrzaj>
    <derivirana_varijabla naziv="DomainObject.Predmet.ProtustrankaIDrugi_1">FENOMEN GRUPA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FENOMEN GRUPA d.o.o., OIB 03597209543, Aleja Antuna Augustinčića 16/1, 10000 Zagreb</izvorni_sadrzaj>
    <derivirana_varijabla naziv="DomainObject.Predmet.ProtustrankaIDrugiAdressOIB_1">FENOMEN GRUPA d.o.o., OIB 03597209543, Aleja Antuna Augustinčića 16/1,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FENOMEN GRUPA d.o.o.</item>
    </izvorni_sadrzaj>
    <derivirana_varijabla naziv="DomainObject.Predmet.SudioniciListNaziv_1">
      <item>FINA Regionalni centar Zagreb</item>
      <item>FENOMEN GRUPA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FENOMEN GRUPA d.o.o., OIB 03597209543, Aleja Antuna Augustinčića 16/1,10000 Zagreb</item>
    </izvorni_sadrzaj>
    <derivirana_varijabla naziv="DomainObject.Predmet.SudioniciListAdressOIB_1">
      <item>FINA Regionalni centar Zagreb, OIB 85821130368, Trg svibanjskih žrtava 1995. br. 1,10000 Zagreb</item>
      <item>FENOMEN GRUPA d.o.o., OIB 03597209543, Aleja Antuna Augustinčića 16/1,10000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03597209543</item>
    </izvorni_sadrzaj>
    <derivirana_varijabla naziv="DomainObject.Predmet.SudioniciListNazivOIB_1">
      <item>, OIB 85821130368</item>
      <item>, OIB 03597209543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771</properties:Characters>
  <properties:Lines>46</properties:Lines>
  <properties:Paragraphs>21</properties:Paragraphs>
  <properties:TotalTime>320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2016-06-08T11:47:00Z</cp:lastPrinted>
  <dcterms:modified xmlns:xsi="http://www.w3.org/2001/XMLSchema-instance" xsi:type="dcterms:W3CDTF">2016-06-08T11:49:00Z</dcterms:modified>
  <cp:revision>178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