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fd6c" w14:paraId="963fd6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F49E8" w:rsidRPr="009F49E8">
        <w:t>VERUM d.o.o., OIB: 67406385117, Split, Gajeva 8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F49E8" w:rsidRPr="009F49E8">
        <w:t>VERUM d.o.o., OIB: 67406385117, Split, Gajeva 8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9F49E8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9F49E8">
        <w:t>238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F49E8">
        <w:t>435,00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097334">
      <w:t>4</w:t>
    </w:r>
    <w:r w:rsidR="009F49E8">
      <w:t>70</w:t>
    </w:r>
    <w:r w:rsidR="0092779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9F49E8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1E2C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094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VERUM d.o.o. za savjetovanje i druge usluge</izvorni_sadrzaj>
    <derivirana_varijabla naziv="DomainObject.Predmet.ProtustrankaFormated_1">  VERUM d.o.o. za savjetovanje i druge usluge</derivirana_varijabla>
  </DomainObject.Predmet.ProtustrankaFormated>
  <DomainObject.Predmet.ProtustrankaFormatedOIB>
    <izvorni_sadrzaj>  VERUM d.o.o. za savjetovanje i druge usluge, OIB 67406385117</izvorni_sadrzaj>
    <derivirana_varijabla naziv="DomainObject.Predmet.ProtustrankaFormatedOIB_1">  VERUM d.o.o. za savjetovanje i druge usluge, OIB 67406385117</derivirana_varijabla>
  </DomainObject.Predmet.ProtustrankaFormatedOIB>
  <DomainObject.Predmet.ProtustrankaFormatedWithAdress>
    <izvorni_sadrzaj> VERUM d.o.o. za savjetovanje i druge usluge, Gajeva 8, 21000 Split</izvorni_sadrzaj>
    <derivirana_varijabla naziv="DomainObject.Predmet.ProtustrankaFormatedWithAdress_1"> VERUM d.o.o. za savjetovanje i druge usluge, Gajeva 8, 21000 Split</derivirana_varijabla>
  </DomainObject.Predmet.ProtustrankaFormatedWithAdress>
  <DomainObject.Predmet.ProtustrankaFormatedWithAdressOIB>
    <izvorni_sadrzaj> VERUM d.o.o. za savjetovanje i druge usluge, OIB 67406385117, Gajeva 8, 21000 Split</izvorni_sadrzaj>
    <derivirana_varijabla naziv="DomainObject.Predmet.ProtustrankaFormatedWithAdressOIB_1"> VERUM d.o.o. za savjetovanje i druge usluge, OIB 67406385117, Gajeva 8, 21000 Split</derivirana_varijabla>
  </DomainObject.Predmet.ProtustrankaFormatedWithAdressOIB>
  <DomainObject.Predmet.ProtustrankaWithAdress>
    <izvorni_sadrzaj>VERUM d.o.o. za savjetovanje i druge usluge Gajeva 8, 21000 Split</izvorni_sadrzaj>
    <derivirana_varijabla naziv="DomainObject.Predmet.ProtustrankaWithAdress_1">VERUM d.o.o. za savjetovanje i druge usluge Gajeva 8, 21000 Split</derivirana_varijabla>
  </DomainObject.Predmet.ProtustrankaWithAdress>
  <DomainObject.Predmet.ProtustrankaWithAdressOIB>
    <izvorni_sadrzaj>VERUM d.o.o. za savjetovanje i druge usluge, OIB 67406385117, Gajeva 8, 21000 Split</izvorni_sadrzaj>
    <derivirana_varijabla naziv="DomainObject.Predmet.ProtustrankaWithAdressOIB_1">VERUM d.o.o. za savjetovanje i druge usluge, OIB 67406385117, Gajeva 8, 21000 Split</derivirana_varijabla>
  </DomainObject.Predmet.ProtustrankaWithAdressOIB>
  <DomainObject.Predmet.ProtustrankaNazivFormated>
    <izvorni_sadrzaj>VERUM d.o.o. za savjetovanje i druge usluge</izvorni_sadrzaj>
    <derivirana_varijabla naziv="DomainObject.Predmet.ProtustrankaNazivFormated_1">VERUM d.o.o. za savjetovanje i druge usluge</derivirana_varijabla>
  </DomainObject.Predmet.ProtustrankaNazivFormated>
  <DomainObject.Predmet.ProtustrankaNazivFormatedOIB>
    <izvorni_sadrzaj>VERUM d.o.o. za savjetovanje i druge usluge, OIB 67406385117</izvorni_sadrzaj>
    <derivirana_varijabla naziv="DomainObject.Predmet.ProtustrankaNazivFormatedOIB_1">VERUM d.o.o. za savjetovanje i druge usluge, OIB 67406385117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435.00</izvorni_sadrzaj>
    <derivirana_varijabla naziv="DomainObject.Predmet.TrenutnaVrijednost_1">435.00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VERUM d.o.o. za savjetovanje i druge usluge</item>
    </izvorni_sadrzaj>
    <derivirana_varijabla naziv="DomainObject.Predmet.ProtuStrankaListFormated_1">
      <item>VERUM d.o.o. za savjetovanje i druge usluge</item>
    </derivirana_varijabla>
  </DomainObject.Predmet.ProtuStrankaListFormated>
  <DomainObject.Predmet.ProtuStrankaListFormatedOIB>
    <izvorni_sadrzaj>
      <item>VERUM d.o.o. za savjetovanje i druge usluge, OIB 67406385117</item>
    </izvorni_sadrzaj>
    <derivirana_varijabla naziv="DomainObject.Predmet.ProtuStrankaListFormatedOIB_1">
      <item>VERUM d.o.o. za savjetovanje i druge usluge, OIB 67406385117</item>
    </derivirana_varijabla>
  </DomainObject.Predmet.ProtuStrankaListFormatedOIB>
  <DomainObject.Predmet.ProtuStrankaListFormatedWithAdress>
    <izvorni_sadrzaj>
      <item>VERUM d.o.o. za savjetovanje i druge usluge, Gajeva 8, 21000 Split</item>
    </izvorni_sadrzaj>
    <derivirana_varijabla naziv="DomainObject.Predmet.ProtuStrankaListFormatedWithAdress_1">
      <item>VERUM d.o.o. za savjetovanje i druge usluge, Gajeva 8, 21000 Split</item>
    </derivirana_varijabla>
  </DomainObject.Predmet.ProtuStrankaListFormatedWithAdress>
  <DomainObject.Predmet.ProtuStrankaListFormatedWithAdressOIB>
    <izvorni_sadrzaj>
      <item>VERUM d.o.o. za savjetovanje i druge usluge, OIB 67406385117, Gajeva 8, 21000 Split</item>
    </izvorni_sadrzaj>
    <derivirana_varijabla naziv="DomainObject.Predmet.ProtuStrankaListFormatedWithAdressOIB_1">
      <item>VERUM d.o.o. za savjetovanje i druge usluge, OIB 67406385117, Gajeva 8, 21000 Split</item>
    </derivirana_varijabla>
  </DomainObject.Predmet.ProtuStrankaListFormatedWithAdressOIB>
  <DomainObject.Predmet.ProtuStrankaListNazivFormated>
    <izvorni_sadrzaj>
      <item>VERUM d.o.o. za savjetovanje i druge usluge</item>
    </izvorni_sadrzaj>
    <derivirana_varijabla naziv="DomainObject.Predmet.ProtuStrankaListNazivFormated_1">
      <item>VERUM d.o.o. za savjetovanje i druge usluge</item>
    </derivirana_varijabla>
  </DomainObject.Predmet.ProtuStrankaListNazivFormated>
  <DomainObject.Predmet.ProtuStrankaListNazivFormatedOIB>
    <izvorni_sadrzaj>
      <item>VERUM d.o.o. za savjetovanje i druge usluge, OIB 67406385117</item>
    </izvorni_sadrzaj>
    <derivirana_varijabla naziv="DomainObject.Predmet.ProtuStrankaListNazivFormatedOIB_1">
      <item>VERUM d.o.o. za savjetovanje i druge usluge, OIB 67406385117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VERUM d.o.o. za savjetovanje i druge usluge</izvorni_sadrzaj>
    <derivirana_varijabla naziv="DomainObject.Predmet.ProtustrankaIDrugi_1">VERUM d.o.o. za savjetovanje i druge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VERUM d.o.o. za savjetovanje i druge usluge, OIB 67406385117, Gajeva 8, 21000 Split</izvorni_sadrzaj>
    <derivirana_varijabla naziv="DomainObject.Predmet.ProtustrankaIDrugiAdressOIB_1">VERUM d.o.o. za savjetovanje i druge usluge, OIB 67406385117, Gajeva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VERUM d.o.o. za savjetovanje i druge usluge</item>
      <item>FINANCIJSKA AGENCIJA, RC SPLIT</item>
    </izvorni_sadrzaj>
    <derivirana_varijabla naziv="DomainObject.Predmet.SudioniciListNaziv_1">
      <item>VERUM d.o.o. za savjetovanje i druge usluge</item>
      <item>FINANCIJSKA AGENCIJA, RC SPLIT</item>
    </derivirana_varijabla>
  </DomainObject.Predmet.SudioniciListNaziv>
  <DomainObject.Predmet.SudioniciListAdressOIB>
    <izvorni_sadrzaj>
      <item>VERUM d.o.o. za savjetovanje i druge usluge, OIB 67406385117, Gajeva 8,21000 Split</item>
      <item>FINANCIJSKA AGENCIJA, RC SPLIT, OIB 85821130368, Mažuranićevo šetalište 24 b,21000 Split</item>
    </izvorni_sadrzaj>
    <derivirana_varijabla naziv="DomainObject.Predmet.SudioniciListAdressOIB_1">
      <item>VERUM d.o.o. za savjetovanje i druge usluge, OIB 67406385117, Gajeva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67406385117</item>
      <item>, OIB 85821130368</item>
    </izvorni_sadrzaj>
    <derivirana_varijabla naziv="DomainObject.Predmet.SudioniciListNazivOIB_1">
      <item>, OIB 67406385117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6D363-AE98-4D77-846D-D4937D1F6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1785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2016-12-29T07:59:00Z</dcterms:created>
  <dc:creator>nmarkovic</dc:creator>
  <cp:lastModifiedBy>Ana Golub Gruić</cp:lastModifiedBy>
  <cp:lastPrinted>2016-12-29T07:59:00Z</cp:lastPrinted>
  <dcterms:modified xmlns:xsi="http://www.w3.org/2001/XMLSchema-instance" xsi:type="dcterms:W3CDTF">2016-12-29T08:58:00Z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