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d9d5" w14:paraId="c1cd9d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60BA8">
        <w:rPr>
          <w:rStyle w:val="Naglaeno"/>
          <w:b w:val="false"/>
        </w:rPr>
        <w:t>1082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460BA8">
        <w:t>SELEKTA SKOTOVIĆ d.o.o. za trgovinu i usluge, Zagreb, Samoborska cesta 145, MBS: 110014651, OIB: 38147581174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460BA8">
        <w:t>SELEKTA SKOTOVIĆ d.o.o. za trgovinu i usluge, Zagreb, Samoborska cesta 145, MBS: 110014651, OIB: 38147581174</w:t>
      </w:r>
      <w:r w:rsidRPr="00542288">
        <w:t xml:space="preserve">, iznosi </w:t>
      </w:r>
      <w:r w:rsidR="00460BA8">
        <w:t>6.922,33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460BA8">
        <w:t xml:space="preserve">Anica Skotović, OIB: 52889671791, Srbija, Kać, S. Rodića </w:t>
      </w:r>
      <w:r w:rsidR="008C0845">
        <w:t>061</w:t>
      </w:r>
      <w:r w:rsidR="0011786E">
        <w:t xml:space="preserve">, </w:t>
      </w:r>
      <w:r w:rsidRPr="00542288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8C0845">
        <w:t>1082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2680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0BA8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0845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6E92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St-1082/2017</izvorni_sadrzaj>
    <derivirana_varijabla naziv="DomainObject.Predmet.OznakaBroj_1">St-1082/2017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SELEKTA SKOTOVIĆ d.o.o.</izvorni_sadrzaj>
    <derivirana_varijabla naziv="DomainObject.Predmet.ProtustrankaFormated_1">  SELEKTA SKOTOVIĆ d.o.o.</derivirana_varijabla>
  </DomainObject.Predmet.ProtustrankaFormated>
  <DomainObject.Predmet.ProtustrankaFormatedOIB>
    <izvorni_sadrzaj>  SELEKTA SKOTOVIĆ d.o.o., OIB 38147581174</izvorni_sadrzaj>
    <derivirana_varijabla naziv="DomainObject.Predmet.ProtustrankaFormatedOIB_1">  SELEKTA SKOTOVIĆ d.o.o., OIB 38147581174</derivirana_varijabla>
  </DomainObject.Predmet.ProtustrankaFormatedOIB>
  <DomainObject.Predmet.ProtustrankaFormatedWithAdress>
    <izvorni_sadrzaj> SELEKTA SKOTOVIĆ d.o.o., Samoborska cesta 145, 10000 Zagreb</izvorni_sadrzaj>
    <derivirana_varijabla naziv="DomainObject.Predmet.ProtustrankaFormatedWithAdress_1"> SELEKTA SKOTOVIĆ d.o.o., Samoborska cesta 145, 10000 Zagreb</derivirana_varijabla>
  </DomainObject.Predmet.ProtustrankaFormatedWithAdress>
  <DomainObject.Predmet.ProtustrankaFormatedWithAdressOIB>
    <izvorni_sadrzaj> SELEKTA SKOTOVIĆ d.o.o., OIB 38147581174, Samoborska cesta 145, 10000 Zagreb</izvorni_sadrzaj>
    <derivirana_varijabla naziv="DomainObject.Predmet.ProtustrankaFormatedWithAdressOIB_1"> SELEKTA SKOTOVIĆ d.o.o., OIB 38147581174, Samoborska cesta 145, 10000 Zagreb</derivirana_varijabla>
  </DomainObject.Predmet.ProtustrankaFormatedWithAdressOIB>
  <DomainObject.Predmet.ProtustrankaWithAdress>
    <izvorni_sadrzaj>SELEKTA SKOTOVIĆ d.o.o. Samoborska cesta 145, 10000 Zagreb</izvorni_sadrzaj>
    <derivirana_varijabla naziv="DomainObject.Predmet.ProtustrankaWithAdress_1">SELEKTA SKOTOVIĆ d.o.o. Samoborska cesta 145, 10000 Zagreb</derivirana_varijabla>
  </DomainObject.Predmet.ProtustrankaWithAdress>
  <DomainObject.Predmet.ProtustrankaWithAdressOIB>
    <izvorni_sadrzaj>SELEKTA SKOTOVIĆ d.o.o., OIB 38147581174, Samoborska cesta 145, 10000 Zagreb</izvorni_sadrzaj>
    <derivirana_varijabla naziv="DomainObject.Predmet.ProtustrankaWithAdressOIB_1">SELEKTA SKOTOVIĆ d.o.o., OIB 38147581174, Samoborska cesta 145, 10000 Zagreb</derivirana_varijabla>
  </DomainObject.Predmet.ProtustrankaWithAdressOIB>
  <DomainObject.Predmet.ProtustrankaNazivFormated>
    <izvorni_sadrzaj>SELEKTA SKOTOVIĆ d.o.o.</izvorni_sadrzaj>
    <derivirana_varijabla naziv="DomainObject.Predmet.ProtustrankaNazivFormated_1">SELEKTA SKOTOVIĆ d.o.o.</derivirana_varijabla>
  </DomainObject.Predmet.ProtustrankaNazivFormated>
  <DomainObject.Predmet.ProtustrankaNazivFormatedOIB>
    <izvorni_sadrzaj>SELEKTA SKOTOVIĆ d.o.o., OIB 38147581174</izvorni_sadrzaj>
    <derivirana_varijabla naziv="DomainObject.Predmet.ProtustrankaNazivFormatedOIB_1">SELEKTA SKOTOVIĆ d.o.o., OIB 38147581174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SELEKTA SKOTOVIĆ d.o.o.</item>
    </izvorni_sadrzaj>
    <derivirana_varijabla naziv="DomainObject.Predmet.ProtuStrankaListFormated_1">
      <item>SELEKTA SKOTOVIĆ d.o.o.</item>
    </derivirana_varijabla>
  </DomainObject.Predmet.ProtuStrankaListFormated>
  <DomainObject.Predmet.ProtuStrankaListFormatedOIB>
    <izvorni_sadrzaj>
      <item>SELEKTA SKOTOVIĆ d.o.o., OIB 38147581174</item>
    </izvorni_sadrzaj>
    <derivirana_varijabla naziv="DomainObject.Predmet.ProtuStrankaListFormatedOIB_1">
      <item>SELEKTA SKOTOVIĆ d.o.o., OIB 38147581174</item>
    </derivirana_varijabla>
  </DomainObject.Predmet.ProtuStrankaListFormatedOIB>
  <DomainObject.Predmet.ProtuStrankaListFormatedWithAdress>
    <izvorni_sadrzaj>
      <item>SELEKTA SKOTOVIĆ d.o.o., Samoborska cesta 145, 10000 Zagreb</item>
    </izvorni_sadrzaj>
    <derivirana_varijabla naziv="DomainObject.Predmet.ProtuStrankaListFormatedWithAdress_1">
      <item>SELEKTA SKOTOVIĆ d.o.o., Samoborska cesta 145, 10000 Zagreb</item>
    </derivirana_varijabla>
  </DomainObject.Predmet.ProtuStrankaListFormatedWithAdress>
  <DomainObject.Predmet.ProtuStrankaListFormatedWithAdressOIB>
    <izvorni_sadrzaj>
      <item>SELEKTA SKOTOVIĆ d.o.o., OIB 38147581174, Samoborska cesta 145, 10000 Zagreb</item>
    </izvorni_sadrzaj>
    <derivirana_varijabla naziv="DomainObject.Predmet.ProtuStrankaListFormatedWithAdressOIB_1">
      <item>SELEKTA SKOTOVIĆ d.o.o., OIB 38147581174, Samoborska cesta 145, 10000 Zagreb</item>
    </derivirana_varijabla>
  </DomainObject.Predmet.ProtuStrankaListFormatedWithAdressOIB>
  <DomainObject.Predmet.ProtuStrankaListNazivFormated>
    <izvorni_sadrzaj>
      <item>SELEKTA SKOTOVIĆ d.o.o.</item>
    </izvorni_sadrzaj>
    <derivirana_varijabla naziv="DomainObject.Predmet.ProtuStrankaListNazivFormated_1">
      <item>SELEKTA SKOTOVIĆ d.o.o.</item>
    </derivirana_varijabla>
  </DomainObject.Predmet.ProtuStrankaListNazivFormated>
  <DomainObject.Predmet.ProtuStrankaListNazivFormatedOIB>
    <izvorni_sadrzaj>
      <item>SELEKTA SKOTOVIĆ d.o.o., OIB 38147581174</item>
    </izvorni_sadrzaj>
    <derivirana_varijabla naziv="DomainObject.Predmet.ProtuStrankaListNazivFormatedOIB_1">
      <item>SELEKTA SKOTOVIĆ d.o.o., OIB 38147581174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SELEKTA SKOTOVIĆ d.o.o.</izvorni_sadrzaj>
    <derivirana_varijabla naziv="DomainObject.Predmet.ProtustrankaIDrugi_1">SELEKTA SKOTOVIĆ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SELEKTA SKOTOVIĆ d.o.o., OIB 38147581174, Samoborska cesta 145, 10000 Zagreb</izvorni_sadrzaj>
    <derivirana_varijabla naziv="DomainObject.Predmet.ProtustrankaIDrugiAdressOIB_1">SELEKTA SKOTOVIĆ d.o.o., OIB 38147581174,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SELEKTA SKOTOVIĆ d.o.o.</item>
      <item>FINA Regionalni centar Zagreb</item>
    </izvorni_sadrzaj>
    <derivirana_varijabla naziv="DomainObject.Predmet.SudioniciListNaziv_1">
      <item>SELEKTA SKOTOVIĆ d.o.o.</item>
      <item>FINA Regionalni centar Zagreb</item>
    </derivirana_varijabla>
  </DomainObject.Predmet.SudioniciListNaziv>
  <DomainObject.Predmet.SudioniciListAdressOIB>
    <izvorni_sadrzaj>
      <item>SELEKTA SKOTOVIĆ d.o.o., OIB 38147581174, Samoborska cesta 145,10000 Zagreb</item>
      <item>FINA Regionalni centar Zagreb, OIB 85821130368, Trg svibanjskih žrtava 1995. br. 1,10000 Zagreb</item>
    </izvorni_sadrzaj>
    <derivirana_varijabla naziv="DomainObject.Predmet.SudioniciListAdressOIB_1">
      <item>SELEKTA SKOTOVIĆ d.o.o., OIB 38147581174,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38147581174</item>
    </izvorni_sadrzaj>
    <derivirana_varijabla naziv="DomainObject.Predmet.SudioniciListNazivOIB_1">
      <item>, OIB 85821130368</item>
      <item>, OIB 38147581174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50BA4-459F-4EE8-91D0-849BFD4A3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1989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2017-08-14T06:44:00Z</dcterms:created>
  <dc:creator>Korisnik</dc:creator>
  <cp:lastModifiedBy>Žana Bem</cp:lastModifiedBy>
  <cp:lastPrinted>2017-08-14T06:29:00Z</cp:lastPrinted>
  <dcterms:modified xmlns:xsi="http://www.w3.org/2001/XMLSchema-instance" xsi:type="dcterms:W3CDTF">2017-08-14T06:45:00Z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