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75dd" w14:paraId="56f75dd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97771C" w:rsidRPr="0097771C">
        <w:rPr>
          <w:lang w:val="hr-HR"/>
        </w:rPr>
        <w:t xml:space="preserve"> M&amp;J COMMERCE d.o.o., OIB: 37772096228, Split, Mosećka 99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97771C" w:rsidRPr="0097771C">
        <w:rPr>
          <w:rFonts w:cs="Times New Roman" w:eastAsia="Times New Roman"/>
          <w:szCs w:val="24"/>
          <w:lang w:eastAsia="hr-HR"/>
        </w:rPr>
        <w:t>M&amp;J COMMERCE d.o.o., OIB: 37772096228, Split, Mosećka 99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91576">
        <w:rPr>
          <w:rFonts w:cs="Times New Roman" w:eastAsia="Times New Roman"/>
          <w:szCs w:val="24"/>
          <w:lang w:eastAsia="hr-HR"/>
        </w:rPr>
        <w:t>7.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97771C">
        <w:t>8</w:t>
      </w:r>
      <w:r w:rsidR="00622DF9">
        <w:t>:</w:t>
      </w:r>
      <w:r w:rsidR="00EF5E4D">
        <w:t>5</w:t>
      </w:r>
      <w:r w:rsidR="002C5D88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97771C" w:rsidR="0097771C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97771C" w:rsidRPr="0097771C">
        <w:rPr>
          <w:rFonts w:cs="Times New Roman" w:eastAsia="Times New Roman"/>
          <w:szCs w:val="24"/>
          <w:lang w:eastAsia="hr-HR"/>
        </w:rPr>
        <w:t>Joško Topčić</w:t>
      </w:r>
      <w:r w:rsidR="0097771C">
        <w:rPr>
          <w:rFonts w:cs="Times New Roman" w:eastAsia="Times New Roman"/>
          <w:szCs w:val="24"/>
          <w:lang w:eastAsia="hr-HR"/>
        </w:rPr>
        <w:t xml:space="preserve"> iz </w:t>
      </w:r>
      <w:r w:rsidR="0097771C" w:rsidRPr="0097771C">
        <w:rPr>
          <w:rFonts w:cs="Times New Roman" w:eastAsia="Times New Roman"/>
          <w:szCs w:val="24"/>
          <w:lang w:eastAsia="hr-HR"/>
        </w:rPr>
        <w:t>Split</w:t>
      </w:r>
      <w:r w:rsidR="0097771C">
        <w:rPr>
          <w:rFonts w:cs="Times New Roman" w:eastAsia="Times New Roman"/>
          <w:szCs w:val="24"/>
          <w:lang w:eastAsia="hr-HR"/>
        </w:rPr>
        <w:t>a</w:t>
      </w:r>
      <w:r w:rsidR="0097771C" w:rsidRPr="0097771C">
        <w:rPr>
          <w:rFonts w:cs="Times New Roman" w:eastAsia="Times New Roman"/>
          <w:szCs w:val="24"/>
          <w:lang w:eastAsia="hr-HR"/>
        </w:rPr>
        <w:t>, Makarska ulica 2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97771C">
        <w:t>Jošku Topčiću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97771C">
        <w:rPr>
          <w:szCs w:val="24"/>
        </w:rPr>
        <w:t>9</w:t>
      </w:r>
      <w:r w:rsidR="00A40F25">
        <w:rPr>
          <w:szCs w:val="24"/>
        </w:rPr>
        <w:t>. kolovoza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97771C" w:rsidRPr="0097771C">
        <w:rPr>
          <w:szCs w:val="24"/>
        </w:rPr>
        <w:t>M&amp;J COMMERCE d.o.o., OIB: 37772096228, Split, Mosećka 99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97771C">
        <w:rPr>
          <w:szCs w:val="24"/>
        </w:rPr>
        <w:t>18. srpnja</w:t>
      </w:r>
      <w:r w:rsidR="004142A7">
        <w:rPr>
          <w:szCs w:val="24"/>
        </w:rPr>
        <w:t xml:space="preserve">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97771C">
        <w:rPr>
          <w:szCs w:val="24"/>
        </w:rPr>
        <w:t>300.374,83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dužnik ima 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818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EF5E4D">
      <w:t>16</w:t>
    </w:r>
    <w:r w:rsidR="0097771C">
      <w:t>22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4142A7">
      <w:t>1</w:t>
    </w:r>
    <w:r w:rsidR="00991576">
      <w:t>6</w:t>
    </w:r>
    <w:r w:rsidR="0097771C">
      <w:t>22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2C5D88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7771C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EF5E4D"/>
    <w:rsid w:val="00F2599E"/>
    <w:rsid w:val="00F72818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St-1622/2016</izvorni_sadrzaj>
    <derivirana_varijabla naziv="DomainObject.Predmet.OznakaBroj_1">St-1622/2016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M&amp;J COMMERCE, d.o.o. za veletrgovinu vodoopremom, vatrogasnom i htz opremom</izvorni_sadrzaj>
    <derivirana_varijabla naziv="DomainObject.Predmet.ProtustrankaFormated_1">  M&amp;J COMMERCE, d.o.o. za veletrgovinu vodoopremom, vatrogasnom i htz opremom</derivirana_varijabla>
  </DomainObject.Predmet.ProtustrankaFormated>
  <DomainObject.Predmet.ProtustrankaFormatedOIB>
    <izvorni_sadrzaj>  M&amp;J COMMERCE, d.o.o. za veletrgovinu vodoopremom, vatrogasnom i htz opremom, OIB 37772096228</izvorni_sadrzaj>
    <derivirana_varijabla naziv="DomainObject.Predmet.ProtustrankaFormatedOIB_1">  M&amp;J COMMERCE, d.o.o. za veletrgovinu vodoopremom, vatrogasnom i htz opremom, OIB 37772096228</derivirana_varijabla>
  </DomainObject.Predmet.ProtustrankaFormatedOIB>
  <DomainObject.Predmet.ProtustrankaFormatedWithAdress>
    <izvorni_sadrzaj> M&amp;J COMMERCE, d.o.o. za veletrgovinu vodoopremom, vatrogasnom i htz opremom, Mosećka 99, 21000 Split</izvorni_sadrzaj>
    <derivirana_varijabla naziv="DomainObject.Predmet.ProtustrankaFormatedWithAdress_1"> M&amp;J COMMERCE, d.o.o. za veletrgovinu vodoopremom, vatrogasnom i htz opremom, Mosećka 99, 21000 Split</derivirana_varijabla>
  </DomainObject.Predmet.ProtustrankaFormatedWithAdress>
  <DomainObject.Predmet.ProtustrankaFormatedWithAdressOIB>
    <izvorni_sadrzaj> M&amp;J COMMERCE, d.o.o. za veletrgovinu vodoopremom, vatrogasnom i htz opremom, OIB 37772096228, Mosećka 99, 21000 Split</izvorni_sadrzaj>
    <derivirana_varijabla naziv="DomainObject.Predmet.ProtustrankaFormatedWithAdressOIB_1"> M&amp;J COMMERCE, d.o.o. za veletrgovinu vodoopremom, vatrogasnom i htz opremom, OIB 37772096228, Mosećka 99, 21000 Split</derivirana_varijabla>
  </DomainObject.Predmet.ProtustrankaFormatedWithAdressOIB>
  <DomainObject.Predmet.ProtustrankaWithAdress>
    <izvorni_sadrzaj>M&amp;J COMMERCE, d.o.o. za veletrgovinu vodoopremom, vatrogasnom i htz opremom Mosećka 99, 21000 Split</izvorni_sadrzaj>
    <derivirana_varijabla naziv="DomainObject.Predmet.ProtustrankaWithAdress_1">M&amp;J COMMERCE, d.o.o. za veletrgovinu vodoopremom, vatrogasnom i htz opremom Mosećka 99, 21000 Split</derivirana_varijabla>
  </DomainObject.Predmet.ProtustrankaWithAdress>
  <DomainObject.Predmet.ProtustrankaWithAdressOIB>
    <izvorni_sadrzaj>M&amp;J COMMERCE, d.o.o. za veletrgovinu vodoopremom, vatrogasnom i htz opremom, OIB 37772096228, Mosećka 99, 21000 Split</izvorni_sadrzaj>
    <derivirana_varijabla naziv="DomainObject.Predmet.ProtustrankaWithAdressOIB_1">M&amp;J COMMERCE, d.o.o. za veletrgovinu vodoopremom, vatrogasnom i htz opremom, OIB 37772096228, Mosećka 99, 21000 Split</derivirana_varijabla>
  </DomainObject.Predmet.ProtustrankaWithAdressOIB>
  <DomainObject.Predmet.ProtustrankaNazivFormated>
    <izvorni_sadrzaj>M&amp;J COMMERCE, d.o.o. za veletrgovinu vodoopremom, vatrogasnom i htz opremom</izvorni_sadrzaj>
    <derivirana_varijabla naziv="DomainObject.Predmet.ProtustrankaNazivFormated_1">M&amp;J COMMERCE, d.o.o. za veletrgovinu vodoopremom, vatrogasnom i htz opremom</derivirana_varijabla>
  </DomainObject.Predmet.ProtustrankaNazivFormated>
  <DomainObject.Predmet.ProtustrankaNazivFormatedOIB>
    <izvorni_sadrzaj>M&amp;J COMMERCE, d.o.o. za veletrgovinu vodoopremom, vatrogasnom i htz opremom, OIB 37772096228</izvorni_sadrzaj>
    <derivirana_varijabla naziv="DomainObject.Predmet.ProtustrankaNazivFormatedOIB_1">M&amp;J COMMERCE, d.o.o. za veletrgovinu vodoopremom, vatrogasnom i htz opremom, OIB 37772096228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300374.83</izvorni_sadrzaj>
    <derivirana_varijabla naziv="DomainObject.Predmet.TrenutnaVrijednost_1">300374.83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M&amp;J COMMERCE, d.o.o. za veletrgovinu vodoopremom, vatrogasnom i htz opremom</item>
    </izvorni_sadrzaj>
    <derivirana_varijabla naziv="DomainObject.Predmet.ProtuStrankaListFormated_1">
      <item>M&amp;J COMMERCE, d.o.o. za veletrgovinu vodoopremom, vatrogasnom i htz opremom</item>
    </derivirana_varijabla>
  </DomainObject.Predmet.ProtuStrankaListFormated>
  <DomainObject.Predmet.ProtuStrankaListFormatedOIB>
    <izvorni_sadrzaj>
      <item>M&amp;J COMMERCE, d.o.o. za veletrgovinu vodoopremom, vatrogasnom i htz opremom, OIB 37772096228</item>
    </izvorni_sadrzaj>
    <derivirana_varijabla naziv="DomainObject.Predmet.ProtuStrankaListFormatedOIB_1">
      <item>M&amp;J COMMERCE, d.o.o. za veletrgovinu vodoopremom, vatrogasnom i htz opremom, OIB 37772096228</item>
    </derivirana_varijabla>
  </DomainObject.Predmet.ProtuStrankaListFormatedOIB>
  <DomainObject.Predmet.ProtuStrankaListFormatedWithAdress>
    <izvorni_sadrzaj>
      <item>M&amp;J COMMERCE, d.o.o. za veletrgovinu vodoopremom, vatrogasnom i htz opremom, Mosećka 99, 21000 Split</item>
    </izvorni_sadrzaj>
    <derivirana_varijabla naziv="DomainObject.Predmet.ProtuStrankaListFormatedWithAdress_1">
      <item>M&amp;J COMMERCE, d.o.o. za veletrgovinu vodoopremom, vatrogasnom i htz opremom, Mosećka 99, 21000 Split</item>
    </derivirana_varijabla>
  </DomainObject.Predmet.ProtuStrankaListFormatedWithAdress>
  <DomainObject.Predmet.ProtuStrankaListFormatedWithAdressOIB>
    <izvorni_sadrzaj>
      <item>M&amp;J COMMERCE, d.o.o. za veletrgovinu vodoopremom, vatrogasnom i htz opremom, OIB 37772096228, Mosećka 99, 21000 Split</item>
    </izvorni_sadrzaj>
    <derivirana_varijabla naziv="DomainObject.Predmet.ProtuStrankaListFormatedWithAdressOIB_1">
      <item>M&amp;J COMMERCE, d.o.o. za veletrgovinu vodoopremom, vatrogasnom i htz opremom, OIB 37772096228, Mosećka 99, 21000 Split</item>
    </derivirana_varijabla>
  </DomainObject.Predmet.ProtuStrankaListFormatedWithAdressOIB>
  <DomainObject.Predmet.ProtuStrankaListNazivFormated>
    <izvorni_sadrzaj>
      <item>M&amp;J COMMERCE, d.o.o. za veletrgovinu vodoopremom, vatrogasnom i htz opremom</item>
    </izvorni_sadrzaj>
    <derivirana_varijabla naziv="DomainObject.Predmet.ProtuStrankaListNazivFormated_1">
      <item>M&amp;J COMMERCE, d.o.o. za veletrgovinu vodoopremom, vatrogasnom i htz opremom</item>
    </derivirana_varijabla>
  </DomainObject.Predmet.ProtuStrankaListNazivFormated>
  <DomainObject.Predmet.ProtuStrankaListNazivFormatedOIB>
    <izvorni_sadrzaj>
      <item>M&amp;J COMMERCE, d.o.o. za veletrgovinu vodoopremom, vatrogasnom i htz opremom, OIB 37772096228</item>
    </izvorni_sadrzaj>
    <derivirana_varijabla naziv="DomainObject.Predmet.ProtuStrankaListNazivFormatedOIB_1">
      <item>M&amp;J COMMERCE, d.o.o. za veletrgovinu vodoopremom, vatrogasnom i htz opremom, OIB 37772096228</item>
    </derivirana_varijabla>
  </DomainObject.Predmet.ProtuStrankaListNazivFormatedOIB>
  <DomainObject.Predmet.OstaliListFormated>
    <izvorni_sadrzaj>
      <item>Joško Topčić</item>
    </izvorni_sadrzaj>
    <derivirana_varijabla naziv="DomainObject.Predmet.OstaliListFormated_1">
      <item>Joško Topčić</item>
    </derivirana_varijabla>
  </DomainObject.Predmet.OstaliListFormated>
  <DomainObject.Predmet.OstaliListFormatedOIB>
    <izvorni_sadrzaj>
      <item>Joško Topčić, OIB 31309620404</item>
    </izvorni_sadrzaj>
    <derivirana_varijabla naziv="DomainObject.Predmet.OstaliListFormatedOIB_1">
      <item>Joško Topčić, OIB 31309620404</item>
    </derivirana_varijabla>
  </DomainObject.Predmet.OstaliListFormatedOIB>
  <DomainObject.Predmet.OstaliListFormatedWithAdress>
    <izvorni_sadrzaj>
      <item>Joško Topčić, Makarska Ulica 2, 21000 Split</item>
    </izvorni_sadrzaj>
    <derivirana_varijabla naziv="DomainObject.Predmet.OstaliListFormatedWithAdress_1">
      <item>Joško Topčić, Makarska Ulica 2, 21000 Split</item>
    </derivirana_varijabla>
  </DomainObject.Predmet.OstaliListFormatedWithAdress>
  <DomainObject.Predmet.OstaliListFormatedWithAdressOIB>
    <izvorni_sadrzaj>
      <item>Joško Topčić, OIB 31309620404, Makarska Ulica 2, 21000 Split</item>
    </izvorni_sadrzaj>
    <derivirana_varijabla naziv="DomainObject.Predmet.OstaliListFormatedWithAdressOIB_1">
      <item>Joško Topčić, OIB 31309620404, Makarska Ulica 2, 21000 Split</item>
    </derivirana_varijabla>
  </DomainObject.Predmet.OstaliListFormatedWithAdressOIB>
  <DomainObject.Predmet.OstaliListNazivFormated>
    <izvorni_sadrzaj>
      <item>Joško Topčić</item>
    </izvorni_sadrzaj>
    <derivirana_varijabla naziv="DomainObject.Predmet.OstaliListNazivFormated_1">
      <item>Joško Topčić</item>
    </derivirana_varijabla>
  </DomainObject.Predmet.OstaliListNazivFormated>
  <DomainObject.Predmet.OstaliListNazivFormatedOIB>
    <izvorni_sadrzaj>
      <item>Joško Topčić, OIB 31309620404</item>
    </izvorni_sadrzaj>
    <derivirana_varijabla naziv="DomainObject.Predmet.OstaliListNazivFormatedOIB_1">
      <item>Joško Topčić, OIB 31309620404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M&amp;J COMMERCE, d.o.o. za veletrgovinu vodoopremom, vatrogasnom i htz opremom</izvorni_sadrzaj>
    <derivirana_varijabla naziv="DomainObject.Predmet.ProtustrankaIDrugi_1">M&amp;J COMMERCE, d.o.o. za veletrgovinu vodoopremom, vatrogasnom i htz opremom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M&amp;J COMMERCE, d.o.o. za veletrgovinu vodoopremom, vatrogasnom i htz opremom, OIB 37772096228, Mosećka 99, 21000 Split</izvorni_sadrzaj>
    <derivirana_varijabla naziv="DomainObject.Predmet.ProtustrankaIDrugiAdressOIB_1">M&amp;J COMMERCE, d.o.o. za veletrgovinu vodoopremom, vatrogasnom i htz opremom, OIB 37772096228, Mosećka 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M&amp;J COMMERCE, d.o.o. za veletrgovinu vodoopremom, vatrogasnom i htz opremom</item>
      <item>FINANCIJSKA AGENCIJA, RC SPLIT</item>
      <item>Joško Topčić</item>
    </izvorni_sadrzaj>
    <derivirana_varijabla naziv="DomainObject.Predmet.SudioniciListNaziv_1">
      <item>M&amp;J COMMERCE, d.o.o. za veletrgovinu vodoopremom, vatrogasnom i htz opremom</item>
      <item>FINANCIJSKA AGENCIJA, RC SPLIT</item>
      <item>Joško Topčić</item>
    </derivirana_varijabla>
  </DomainObject.Predmet.SudioniciListNaziv>
  <DomainObject.Predmet.SudioniciListAdressOIB>
    <izvorni_sadrzaj>
      <item>M&amp;J COMMERCE, d.o.o. za veletrgovinu vodoopremom, vatrogasnom i htz opremom, OIB 37772096228, Mosećka 99,21000 Split</item>
      <item>FINANCIJSKA AGENCIJA, RC SPLIT, OIB 85821130368, Mažuranićevo šetalište 24 b,21000 Split</item>
      <item>Joško Topčić, OIB 31309620404, Makarska Ulica 2,21000 Split</item>
    </izvorni_sadrzaj>
    <derivirana_varijabla naziv="DomainObject.Predmet.SudioniciListAdressOIB_1">
      <item>M&amp;J COMMERCE, d.o.o. za veletrgovinu vodoopremom, vatrogasnom i htz opremom, OIB 37772096228, Mosećka 99,21000 Split</item>
      <item>FINANCIJSKA AGENCIJA, RC SPLIT, OIB 85821130368, Mažuranićevo šetalište 24 b,21000 Split</item>
      <item>Joško Topčić, OIB 31309620404, Makarska Ulica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37772096228</item>
      <item>, OIB 85821130368</item>
      <item>, OIB 31309620404</item>
    </izvorni_sadrzaj>
    <derivirana_varijabla naziv="DomainObject.Predmet.SudioniciListNazivOIB_1">
      <item>, OIB 37772096228</item>
      <item>, OIB 85821130368</item>
      <item>, OIB 31309620404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EE47F-D487-4F58-B5B7-3D7BE4DE0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918</properties:Words>
  <properties:Characters>4904</properties:Characters>
  <properties:Lines>96</properties:Lines>
  <properties:Paragraphs>48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2017-04-12T08:26:00Z</cp:lastPrinted>
  <dcterms:modified xmlns:xsi="http://www.w3.org/2001/XMLSchema-instance" xsi:type="dcterms:W3CDTF">2017-04-19T07:07:00Z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