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ba24" w14:paraId="84bba24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 xml:space="preserve">Zagreb, </w:t>
      </w:r>
      <w:proofErr w:type="spellStart"/>
      <w:r w:rsidRPr="000528E8">
        <w:t>Amruševa</w:t>
      </w:r>
      <w:proofErr w:type="spellEnd"/>
      <w:r w:rsidRPr="000528E8">
        <w:t xml:space="preserve">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1129F0">
        <w:t>6790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1129F0" w:rsidR="00D66226" w:rsidRPr="00A668DD">
      <w:pPr>
        <w:pStyle w:val="Odlomakpopisa"/>
        <w:numPr>
          <w:ilvl w:val="0"/>
          <w:numId w:val="7"/>
        </w:numPr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5C013C" w:rsidRPr="001129F0">
        <w:rPr>
          <w:b/>
        </w:rPr>
        <w:t xml:space="preserve"> </w:t>
      </w:r>
      <w:r w:rsidR="001129F0" w:rsidRPr="001129F0">
        <w:rPr>
          <w:b/>
        </w:rPr>
        <w:t>AUTOSERVIS RAFAJ d.o.o., OIB: 33434274924, Zagreb, Kralja Zvonimira 84</w:t>
      </w:r>
      <w:r w:rsidR="007D2405" w:rsidRPr="001129F0">
        <w:rPr>
          <w:b/>
        </w:rPr>
        <w:t>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1129F0" w:rsidR="00AC4528" w:rsidRPr="00A668DD">
      <w:pPr>
        <w:pStyle w:val="Odlomakpopisa"/>
        <w:numPr>
          <w:ilvl w:val="0"/>
          <w:numId w:val="7"/>
        </w:numPr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1129F0">
        <w:t>30.209,32</w:t>
      </w:r>
      <w:r w:rsidR="005E5F03">
        <w:t xml:space="preserve"> kn</w:t>
      </w:r>
      <w:r w:rsidR="005F4627" w:rsidRPr="00A668DD">
        <w:t>.</w:t>
      </w:r>
    </w:p>
    <w:p w:rsidRDefault="00AC4528" w:rsidP="001129F0" w:rsidR="00AC4528" w:rsidRPr="00A668DD">
      <w:pPr>
        <w:ind w:firstLine="60" w:left="709"/>
        <w:jc w:val="both"/>
      </w:pPr>
    </w:p>
    <w:p w:rsidRDefault="00D66226" w:rsidP="001129F0" w:rsidR="00D66226" w:rsidRPr="00A668DD">
      <w:pPr>
        <w:pStyle w:val="Odlomakpopisa"/>
        <w:numPr>
          <w:ilvl w:val="0"/>
          <w:numId w:val="7"/>
        </w:numPr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1129F0" w:rsidR="00D66226" w:rsidRPr="00A668DD">
      <w:pPr>
        <w:pStyle w:val="Odlomakpopisa"/>
        <w:numPr>
          <w:ilvl w:val="0"/>
          <w:numId w:val="7"/>
        </w:numPr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1129F0" w:rsidR="001F6933" w:rsidRPr="00A668DD">
      <w:pPr>
        <w:pStyle w:val="Odlomakpopisa"/>
        <w:numPr>
          <w:ilvl w:val="0"/>
          <w:numId w:val="7"/>
        </w:numPr>
        <w:jc w:val="both"/>
      </w:pPr>
      <w:r w:rsidRPr="00A668DD">
        <w:t>UPOZORENJE:</w:t>
      </w:r>
    </w:p>
    <w:p w:rsidRDefault="00D01B78" w:rsidP="001129F0" w:rsidR="00F034D3" w:rsidRPr="00A668DD">
      <w:pPr>
        <w:pStyle w:val="Odlomakpopisa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129F0" w:rsidR="00D66226" w:rsidRPr="00A668DD">
      <w:pPr>
        <w:pStyle w:val="Odlomakpopisa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1129F0">
      <w:rPr>
        <w:b/>
      </w:rPr>
      <w:t>6790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3E11E7E"/>
    <w:multiLevelType w:val="hybridMultilevel"/>
    <w:tmpl w:val="0A4072C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070559"/>
    <w:rsid w:val="001129F0"/>
    <w:rsid w:val="00114EAD"/>
    <w:rsid w:val="00165AAC"/>
    <w:rsid w:val="00185571"/>
    <w:rsid w:val="001E50FB"/>
    <w:rsid w:val="001F3257"/>
    <w:rsid w:val="001F6933"/>
    <w:rsid w:val="001F7378"/>
    <w:rsid w:val="002056C9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55957"/>
    <w:rsid w:val="003673AE"/>
    <w:rsid w:val="0038246E"/>
    <w:rsid w:val="003D35F9"/>
    <w:rsid w:val="003E3A15"/>
    <w:rsid w:val="003F0C52"/>
    <w:rsid w:val="00413F4C"/>
    <w:rsid w:val="0045243B"/>
    <w:rsid w:val="00494829"/>
    <w:rsid w:val="004B337A"/>
    <w:rsid w:val="004D666A"/>
    <w:rsid w:val="004F3962"/>
    <w:rsid w:val="0053446F"/>
    <w:rsid w:val="005632E0"/>
    <w:rsid w:val="00572798"/>
    <w:rsid w:val="00590AEF"/>
    <w:rsid w:val="00591994"/>
    <w:rsid w:val="005A0039"/>
    <w:rsid w:val="005B51B3"/>
    <w:rsid w:val="005C013C"/>
    <w:rsid w:val="005C1ABE"/>
    <w:rsid w:val="005D476D"/>
    <w:rsid w:val="005E034B"/>
    <w:rsid w:val="005E4AB8"/>
    <w:rsid w:val="005E5F03"/>
    <w:rsid w:val="005F0073"/>
    <w:rsid w:val="005F4627"/>
    <w:rsid w:val="005F7316"/>
    <w:rsid w:val="00627F6A"/>
    <w:rsid w:val="006448E3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2405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33BC5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59C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26854"/>
    <w:rsid w:val="00EC3302"/>
    <w:rsid w:val="00ED6AA8"/>
    <w:rsid w:val="00EF2719"/>
    <w:rsid w:val="00F034D3"/>
    <w:rsid w:val="00F811C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5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5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5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5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5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5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5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5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6790</izvorni_sadrzaj>
    <derivirana_varijabla naziv="DomainObject.Predmet.Broj_1">6790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St-6790/2015</izvorni_sadrzaj>
    <derivirana_varijabla naziv="DomainObject.Predmet.OznakaBroj_1">St-6790/2015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AUTOSERVIS RAFAJ d.o.o. zastupanog po punomoćniku Daniela Rafaj</izvorni_sadrzaj>
    <derivirana_varijabla naziv="DomainObject.Predmet.ProtustrankaFormated_1">  AUTOSERVIS RAFAJ d.o.o. zastupanog po punomoćniku Daniela Rafaj</derivirana_varijabla>
  </DomainObject.Predmet.ProtustrankaFormated>
  <DomainObject.Predmet.ProtustrankaFormatedOIB>
    <izvorni_sadrzaj>  AUTOSERVIS RAFAJ d.o.o., OIB 33434274924 zastupanog po punomoćniku Daniela Rafaj</izvorni_sadrzaj>
    <derivirana_varijabla naziv="DomainObject.Predmet.ProtustrankaFormatedOIB_1">  AUTOSERVIS RAFAJ d.o.o., OIB 33434274924 zastupanog po punomoćniku Daniela Rafaj</derivirana_varijabla>
  </DomainObject.Predmet.ProtustrankaFormatedOIB>
  <DomainObject.Predmet.ProtustrankaFormatedWithAdress>
    <izvorni_sadrzaj> AUTOSERVIS RAFAJ d.o.o., Kralja Zvonimira 84, 10000 Zagreb zastupanog po punomoćniku Daniela Rafaj</izvorni_sadrzaj>
    <derivirana_varijabla naziv="DomainObject.Predmet.ProtustrankaFormatedWithAdress_1"> AUTOSERVIS RAFAJ d.o.o., Kralja Zvonimira 84, 10000 Zagreb zastupanog po punomoćniku Daniela Rafaj</derivirana_varijabla>
  </DomainObject.Predmet.ProtustrankaFormatedWithAdress>
  <DomainObject.Predmet.ProtustrankaFormatedWithAdressOIB>
    <izvorni_sadrzaj> AUTOSERVIS RAFAJ d.o.o., OIB 33434274924, Kralja Zvonimira 84, 10000 Zagreb zastupanog po punomoćniku Daniela Rafaj</izvorni_sadrzaj>
    <derivirana_varijabla naziv="DomainObject.Predmet.ProtustrankaFormatedWithAdressOIB_1"> AUTOSERVIS RAFAJ d.o.o., OIB 33434274924, Kralja Zvonimira 84, 10000 Zagreb zastupanog po punomoćniku Daniela Rafaj</derivirana_varijabla>
  </DomainObject.Predmet.ProtustrankaFormatedWithAdressOIB>
  <DomainObject.Predmet.ProtustrankaWithAdress>
    <izvorni_sadrzaj>AUTOSERVIS RAFAJ d.o.o. Kralja Zvonimira 84, 10000 Zagreb</izvorni_sadrzaj>
    <derivirana_varijabla naziv="DomainObject.Predmet.ProtustrankaWithAdress_1">AUTOSERVIS RAFAJ d.o.o. Kralja Zvonimira 84, 10000 Zagreb</derivirana_varijabla>
  </DomainObject.Predmet.ProtustrankaWithAdress>
  <DomainObject.Predmet.ProtustrankaWithAdressOIB>
    <izvorni_sadrzaj>AUTOSERVIS RAFAJ d.o.o., OIB 33434274924, Kralja Zvonimira 84, 10000 Zagreb</izvorni_sadrzaj>
    <derivirana_varijabla naziv="DomainObject.Predmet.ProtustrankaWithAdressOIB_1">AUTOSERVIS RAFAJ d.o.o., OIB 33434274924, Kralja Zvonimira 84, 10000 Zagreb</derivirana_varijabla>
  </DomainObject.Predmet.ProtustrankaWithAdressOIB>
  <DomainObject.Predmet.ProtustrankaNazivFormated>
    <izvorni_sadrzaj>AUTOSERVIS RAFAJ d.o.o.</izvorni_sadrzaj>
    <derivirana_varijabla naziv="DomainObject.Predmet.ProtustrankaNazivFormated_1">AUTOSERVIS RAFAJ d.o.o.</derivirana_varijabla>
  </DomainObject.Predmet.ProtustrankaNazivFormated>
  <DomainObject.Predmet.ProtustrankaNazivFormatedOIB>
    <izvorni_sadrzaj>AUTOSERVIS RAFAJ d.o.o., OIB 33434274924</izvorni_sadrzaj>
    <derivirana_varijabla naziv="DomainObject.Predmet.ProtustrankaNazivFormatedOIB_1">AUTOSERVIS RAFAJ d.o.o., OIB 33434274924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 RAFAJ d.o.o. zastupanog po punomoćniku Daniela Rafaj</item>
    </izvorni_sadrzaj>
    <derivirana_varijabla naziv="DomainObject.Predmet.ProtuStrankaListFormated_1">
      <item>AUTOSERVIS RAFAJ d.o.o. zastupanog po punomoćniku Daniela Rafaj</item>
    </derivirana_varijabla>
  </DomainObject.Predmet.ProtuStrankaListFormated>
  <DomainObject.Predmet.ProtuStrankaListFormatedOIB>
    <izvorni_sadrzaj>
      <item>AUTOSERVIS RAFAJ d.o.o., OIB 33434274924 zastupanog po punomoćniku Daniela Rafaj</item>
    </izvorni_sadrzaj>
    <derivirana_varijabla naziv="DomainObject.Predmet.ProtuStrankaListFormatedOIB_1">
      <item>AUTOSERVIS RAFAJ d.o.o., OIB 33434274924 zastupanog po punomoćniku Daniela Rafaj</item>
    </derivirana_varijabla>
  </DomainObject.Predmet.ProtuStrankaListFormatedOIB>
  <DomainObject.Predmet.ProtuStrankaListFormatedWithAdress>
    <izvorni_sadrzaj>
      <item>AUTOSERVIS RAFAJ d.o.o., Kralja Zvonimira 84, 10000 Zagreb zastupanog po punomoćniku Daniela Rafaj</item>
    </izvorni_sadrzaj>
    <derivirana_varijabla naziv="DomainObject.Predmet.ProtuStrankaListFormatedWithAdress_1">
      <item>AUTOSERVIS RAFAJ d.o.o., Kralja Zvonimira 84, 10000 Zagreb zastupanog po punomoćniku Daniela Rafaj</item>
    </derivirana_varijabla>
  </DomainObject.Predmet.ProtuStrankaListFormatedWithAdress>
  <DomainObject.Predmet.ProtuStrankaListFormatedWithAdressOIB>
    <izvorni_sadrzaj>
      <item>AUTOSERVIS RAFAJ d.o.o., OIB 33434274924, Kralja Zvonimira 84, 10000 Zagreb zastupanog po punomoćniku Daniela Rafaj</item>
    </izvorni_sadrzaj>
    <derivirana_varijabla naziv="DomainObject.Predmet.ProtuStrankaListFormatedWithAdressOIB_1">
      <item>AUTOSERVIS RAFAJ d.o.o., OIB 33434274924, Kralja Zvonimira 84, 10000 Zagreb zastupanog po punomoćniku Daniela Rafaj</item>
    </derivirana_varijabla>
  </DomainObject.Predmet.ProtuStrankaListFormatedWithAdressOIB>
  <DomainObject.Predmet.ProtuStrankaListNazivFormated>
    <izvorni_sadrzaj>
      <item>AUTOSERVIS RAFAJ d.o.o.</item>
    </izvorni_sadrzaj>
    <derivirana_varijabla naziv="DomainObject.Predmet.ProtuStrankaListNazivFormated_1">
      <item>AUTOSERVIS RAFAJ d.o.o.</item>
    </derivirana_varijabla>
  </DomainObject.Predmet.ProtuStrankaListNazivFormated>
  <DomainObject.Predmet.ProtuStrankaListNazivFormatedOIB>
    <izvorni_sadrzaj>
      <item>AUTOSERVIS RAFAJ d.o.o., OIB 33434274924</item>
    </izvorni_sadrzaj>
    <derivirana_varijabla naziv="DomainObject.Predmet.ProtuStrankaListNazivFormatedOIB_1">
      <item>AUTOSERVIS RAFAJ d.o.o., OIB 33434274924</item>
    </derivirana_varijabla>
  </DomainObject.Predmet.ProtuStrankaListNazivFormatedOIB>
  <DomainObject.Predmet.OstaliListFormated>
    <izvorni_sadrzaj>
      <item>Daniela Rafaj punomoćnik sudionika u postupku AUTOSERVIS RAFAJ d.o.o.</item>
    </izvorni_sadrzaj>
    <derivirana_varijabla naziv="DomainObject.Predmet.OstaliListFormated_1">
      <item>Daniela Rafaj punomoćnik sudionika u postupku AUTOSERVIS RAFAJ d.o.o.</item>
    </derivirana_varijabla>
  </DomainObject.Predmet.OstaliListFormated>
  <DomainObject.Predmet.OstaliListFormatedOIB>
    <izvorni_sadrzaj>
      <item>Daniela Rafaj, OIB 68314864194 punomoćnik sudionika u postupku AUTOSERVIS RAFAJ d.o.o.</item>
    </izvorni_sadrzaj>
    <derivirana_varijabla naziv="DomainObject.Predmet.OstaliListFormatedOIB_1">
      <item>Daniela Rafaj, OIB 68314864194 punomoćnik sudionika u postupku AUTOSERVIS RAFAJ d.o.o.</item>
    </derivirana_varijabla>
  </DomainObject.Predmet.OstaliListFormatedOIB>
  <DomainObject.Predmet.OstaliListFormatedWithAdress>
    <izvorni_sadrzaj>
      <item>Daniela Rafaj, Kralja Zvonimira 84, 10000 Zagreb punomoćnik sudionika u postupku AUTOSERVIS RAFAJ d.o.o.</item>
    </izvorni_sadrzaj>
    <derivirana_varijabla naziv="DomainObject.Predmet.OstaliListFormatedWithAdress_1">
      <item>Daniela Rafaj, Kralja Zvonimira 84, 10000 Zagreb punomoćnik sudionika u postupku AUTOSERVIS RAFAJ d.o.o.</item>
    </derivirana_varijabla>
  </DomainObject.Predmet.OstaliListFormatedWithAdress>
  <DomainObject.Predmet.OstaliListFormatedWithAdressOIB>
    <izvorni_sadrzaj>
      <item>Daniela Rafaj, OIB 68314864194, Kralja Zvonimira 84, 10000 Zagreb punomoćnik sudionika u postupku AUTOSERVIS RAFAJ d.o.o.</item>
    </izvorni_sadrzaj>
    <derivirana_varijabla naziv="DomainObject.Predmet.OstaliListFormatedWithAdressOIB_1">
      <item>Daniela Rafaj, OIB 68314864194, Kralja Zvonimira 84, 10000 Zagreb punomoćnik sudionika u postupku AUTOSERVIS RAFAJ d.o.o.</item>
    </derivirana_varijabla>
  </DomainObject.Predmet.OstaliListFormatedWithAdressOIB>
  <DomainObject.Predmet.OstaliListNazivFormated>
    <izvorni_sadrzaj>
      <item>Daniela Rafaj</item>
    </izvorni_sadrzaj>
    <derivirana_varijabla naziv="DomainObject.Predmet.OstaliListNazivFormated_1">
      <item>Daniela Rafaj</item>
    </derivirana_varijabla>
  </DomainObject.Predmet.OstaliListNazivFormated>
  <DomainObject.Predmet.OstaliListNazivFormatedOIB>
    <izvorni_sadrzaj>
      <item>Daniela Rafaj, OIB 68314864194</item>
    </izvorni_sadrzaj>
    <derivirana_varijabla naziv="DomainObject.Predmet.OstaliListNazivFormatedOIB_1">
      <item>Daniela Rafaj, OIB 68314864194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 RAFAJ d.o.o.</izvorni_sadrzaj>
    <derivirana_varijabla naziv="DomainObject.Predmet.ProtustrankaIDrugi_1">AUTOSERVIS RAFAJ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AUTOSERVIS RAFAJ d.o.o., OIB 33434274924, Kralja Zvonimira 84, 10000 Zagreb</izvorni_sadrzaj>
    <derivirana_varijabla naziv="DomainObject.Predmet.ProtustrankaIDrugiAdressOIB_1">AUTOSERVIS RAFAJ d.o.o., OIB 33434274924, Kralja Zvonimira 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AUTOSERVIS RAFAJ d.o.o.</item>
      <item>Daniela Rafaj</item>
    </izvorni_sadrzaj>
    <derivirana_varijabla naziv="DomainObject.Predmet.SudioniciListNaziv_1">
      <item>FINA Regionalni centar Zagreb</item>
      <item>AUTOSERVIS RAFAJ d.o.o.</item>
      <item>Daniela Rafaj</item>
    </derivirana_varijabla>
  </DomainObject.Predmet.SudioniciListNaziv>
  <DomainObject.Predmet.SudioniciListAdressOIB>
    <izvorni_sadrzaj>
      <item>FINA Regionalni centar Zagreb, OIB 85821130368, Trg svibanjskih žrtava 1995. 1,10000 Zagreb</item>
      <item>AUTOSERVIS RAFAJ d.o.o., OIB 33434274924, Kralja Zvonimira 84,10000 Zagreb</item>
      <item>Daniela Rafaj, OIB 68314864194, Kralja Zvonimira 84,10000 Zagreb</item>
    </izvorni_sadrzaj>
    <derivirana_varijabla naziv="DomainObject.Predmet.SudioniciListAdressOIB_1">
      <item>FINA Regionalni centar Zagreb, OIB 85821130368, Trg svibanjskih žrtava 1995. 1,10000 Zagreb</item>
      <item>AUTOSERVIS RAFAJ d.o.o., OIB 33434274924, Kralja Zvonimira 84,10000 Zagreb</item>
      <item>Daniela Rafaj, OIB 68314864194, Kralja Zvonimira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33434274924</item>
      <item>, OIB 68314864194</item>
    </izvorni_sadrzaj>
    <derivirana_varijabla naziv="DomainObject.Predmet.SudioniciListNazivOIB_1">
      <item>, OIB 85821130368</item>
      <item>, OIB 33434274924</item>
      <item>, OIB 68314864194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1332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2016-03-10T10:20:00Z</dcterms:created>
  <dc:creator>ilukac</dc:creator>
  <cp:lastModifiedBy>Irena Benko</cp:lastModifiedBy>
  <cp:lastPrinted>2016-03-07T10:09:00Z</cp:lastPrinted>
  <dcterms:modified xmlns:xsi="http://www.w3.org/2001/XMLSchema-instance" xsi:type="dcterms:W3CDTF">2016-03-22T10:53:00Z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