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458d" w14:paraId="a77458d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940D92">
        <w:t>800</w:t>
      </w:r>
      <w:r>
        <w:t>/</w:t>
      </w:r>
      <w:r w:rsidR="00B05DE7">
        <w:t>1</w:t>
      </w:r>
      <w:r w:rsidR="007F380D">
        <w:t>6</w:t>
      </w:r>
      <w:r>
        <w:t>-</w:t>
      </w:r>
      <w:r w:rsidR="007F380D">
        <w:t>3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 xml:space="preserve">po </w:t>
      </w:r>
      <w:r w:rsidR="00940D92">
        <w:t>sutkinji</w:t>
      </w:r>
      <w:r w:rsidRPr="001F4418">
        <w:t xml:space="preserve"> tog suda Ardeni Bajlo</w:t>
      </w:r>
      <w:r w:rsidR="00940D92">
        <w:t xml:space="preserve"> </w:t>
      </w:r>
      <w:r w:rsidR="002A31C1" w:rsidRPr="001F4418">
        <w:t>postupajući po prijedlogu</w:t>
      </w:r>
      <w:r w:rsidR="00E57829" w:rsidRPr="001F4418">
        <w:t xml:space="preserve"> za </w:t>
      </w:r>
      <w:r w:rsidR="004B0A78">
        <w:t>otvaranje</w:t>
      </w:r>
      <w:r w:rsidR="00E57829" w:rsidRPr="001F4418">
        <w:t xml:space="preserve"> stečajnog postupka nad </w:t>
      </w:r>
      <w:r w:rsidR="00E5083F">
        <w:t xml:space="preserve">dužnikom </w:t>
      </w:r>
      <w:r w:rsidR="00940D92">
        <w:t>ZELENI VAL, d.o.o., Šibenik, Petra Grubišića 9, OIB: 60008826574</w:t>
      </w:r>
      <w:r w:rsidR="00E57829" w:rsidRPr="001F4418">
        <w:t>, koji je podni</w:t>
      </w:r>
      <w:r w:rsidR="008F307C">
        <w:t xml:space="preserve">jela Financijska agencija, RC Split, Podružnica </w:t>
      </w:r>
      <w:r w:rsidR="007F380D">
        <w:t>Šibenik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940D92">
        <w:t>11. srpnja</w:t>
      </w:r>
      <w:r w:rsidR="007F380D">
        <w:t xml:space="preserve"> </w:t>
      </w:r>
      <w:r w:rsidR="00E5083F">
        <w:t>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F401EF" w:rsidP="000050AB" w:rsidR="00082450">
      <w:pPr>
        <w:jc w:val="both"/>
      </w:pPr>
      <w:r>
        <w:tab/>
      </w:r>
      <w:r w:rsidR="000050AB" w:rsidRPr="001F4418">
        <w:t xml:space="preserve"> </w:t>
      </w:r>
      <w:r w:rsidR="00082450">
        <w:t xml:space="preserve">Odbacuje se prijedlog </w:t>
      </w:r>
      <w:r w:rsidR="008F307C">
        <w:t xml:space="preserve">Financijske agencije, RC Split, Podružnica </w:t>
      </w:r>
      <w:r w:rsidR="007F380D">
        <w:t>Šibenik</w:t>
      </w:r>
      <w:r w:rsidR="003F7656">
        <w:t xml:space="preserve">, </w:t>
      </w:r>
      <w:r w:rsidR="00082450">
        <w:t xml:space="preserve">za </w:t>
      </w:r>
      <w:r w:rsidR="004B0A78">
        <w:t>otvaranje</w:t>
      </w:r>
      <w:r w:rsidR="00082450">
        <w:t xml:space="preserve"> stečajnog postupka nad dužnikom </w:t>
      </w:r>
      <w:r w:rsidR="00940D92">
        <w:t>ZELENI VAL, d.o.o., Šibenik, Petra Grubišića 9, OIB: 60008826574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7F380D" w:rsidR="007F380D">
      <w:pPr>
        <w:jc w:val="both"/>
      </w:pPr>
      <w:r w:rsidRPr="001F4418">
        <w:tab/>
      </w:r>
      <w:r w:rsidR="007F380D">
        <w:t xml:space="preserve">Dana </w:t>
      </w:r>
      <w:r w:rsidR="00940D92">
        <w:t>23</w:t>
      </w:r>
      <w:r w:rsidR="007F380D">
        <w:t xml:space="preserve">. svibnja 2016. Financijska agencija, RC Split, Podružnica Šibenik, podnijela je </w:t>
      </w:r>
      <w:r w:rsidR="007F380D" w:rsidRPr="001F4418">
        <w:t xml:space="preserve">prijedlog za </w:t>
      </w:r>
      <w:r w:rsidR="004B0A78">
        <w:t>otvaranje</w:t>
      </w:r>
      <w:r w:rsidR="007F380D">
        <w:t xml:space="preserve"> </w:t>
      </w:r>
      <w:r w:rsidR="007F380D" w:rsidRPr="001F4418">
        <w:t xml:space="preserve">stečajnog postupka nad </w:t>
      </w:r>
      <w:r w:rsidR="007F380D">
        <w:t>dužnikom</w:t>
      </w:r>
      <w:r w:rsidR="007F380D" w:rsidRPr="001F4418">
        <w:t xml:space="preserve"> </w:t>
      </w:r>
      <w:r w:rsidR="00940D92">
        <w:t>ZELENI VAL, d.o.o., Šibenik</w:t>
      </w:r>
      <w:r w:rsidR="007F380D">
        <w:t>.</w:t>
      </w:r>
    </w:p>
    <w:p w:rsidRDefault="000F4879" w:rsidP="007F380D" w:rsidR="007F380D">
      <w:pPr>
        <w:ind w:firstLine="708"/>
        <w:jc w:val="both"/>
      </w:pPr>
      <w:r>
        <w:t xml:space="preserve">Prijedlog </w:t>
      </w:r>
      <w:r w:rsidR="007F380D">
        <w:t xml:space="preserve"> podnositeljice je nedopušten. </w:t>
      </w:r>
    </w:p>
    <w:p w:rsidRDefault="007F380D" w:rsidP="007F380D" w:rsidR="007F380D" w:rsidRPr="00745676">
      <w:pPr>
        <w:jc w:val="both"/>
      </w:pPr>
      <w:r>
        <w:tab/>
        <w:t xml:space="preserve">Uvidom u predmet ovog suda br. </w:t>
      </w:r>
      <w:r w:rsidR="00F401EF">
        <w:t>9</w:t>
      </w:r>
      <w:r w:rsidRPr="00745676">
        <w:t xml:space="preserve"> St-</w:t>
      </w:r>
      <w:r w:rsidR="00940D92">
        <w:t>44</w:t>
      </w:r>
      <w:r w:rsidRPr="00745676">
        <w:t xml:space="preserve">/15 utvrđeno je da je </w:t>
      </w:r>
      <w:r w:rsidR="00F401EF">
        <w:t>rješen</w:t>
      </w:r>
      <w:r>
        <w:t>j</w:t>
      </w:r>
      <w:r w:rsidR="00F401EF">
        <w:t>e</w:t>
      </w:r>
      <w:r>
        <w:t>m</w:t>
      </w:r>
      <w:r w:rsidRPr="00745676">
        <w:t xml:space="preserve"> br. </w:t>
      </w:r>
      <w:r w:rsidR="00F401EF">
        <w:t>9</w:t>
      </w:r>
      <w:r w:rsidRPr="00745676">
        <w:t xml:space="preserve"> St-</w:t>
      </w:r>
      <w:r w:rsidR="00940D92">
        <w:t>44/15-7</w:t>
      </w:r>
      <w:r w:rsidRPr="00745676">
        <w:t xml:space="preserve"> od </w:t>
      </w:r>
      <w:r w:rsidR="00940D92">
        <w:t>01. lipnja 2015</w:t>
      </w:r>
      <w:r w:rsidRPr="00745676">
        <w:t>. pokrenut prethodni postupak</w:t>
      </w:r>
      <w:r>
        <w:rPr>
          <w:b/>
        </w:rPr>
        <w:t xml:space="preserve"> </w:t>
      </w:r>
      <w:r>
        <w:t>radi utvrđivanja uvjeta za otvaranje stečajnog postupka</w:t>
      </w:r>
      <w:r>
        <w:rPr>
          <w:b/>
        </w:rPr>
        <w:t xml:space="preserve"> </w:t>
      </w:r>
      <w:r>
        <w:t>nad stečajnim dužnikom</w:t>
      </w:r>
      <w:r>
        <w:rPr>
          <w:b/>
        </w:rPr>
        <w:t xml:space="preserve"> </w:t>
      </w:r>
      <w:r w:rsidR="00940D92">
        <w:t>ZELENI VAL, d.o.o., Šibenik</w:t>
      </w:r>
      <w:r w:rsidR="00F401EF">
        <w:t>, te je rješenjem br. 9</w:t>
      </w:r>
      <w:r>
        <w:t xml:space="preserve"> St-</w:t>
      </w:r>
      <w:r w:rsidR="00940D92">
        <w:t>44</w:t>
      </w:r>
      <w:r w:rsidR="00F401EF">
        <w:t>/15</w:t>
      </w:r>
      <w:r>
        <w:t xml:space="preserve"> od </w:t>
      </w:r>
      <w:r w:rsidR="00940D92">
        <w:t>17. svibnja</w:t>
      </w:r>
      <w:r>
        <w:t xml:space="preserve"> 2016. imenovan privremeni stečajni upravitelj.</w:t>
      </w:r>
    </w:p>
    <w:p w:rsidRDefault="007F380D" w:rsidP="007F380D" w:rsidR="007F380D" w:rsidRPr="00BE3123">
      <w:pPr>
        <w:ind w:firstLine="708"/>
        <w:jc w:val="both"/>
      </w:pPr>
      <w:r w:rsidRPr="00BE3123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7F380D" w:rsidP="007F380D" w:rsidR="007F380D" w:rsidRPr="00BE3123">
      <w:pPr>
        <w:ind w:firstLine="708"/>
        <w:jc w:val="both"/>
      </w:pPr>
      <w:r w:rsidRPr="00BE3123">
        <w:t xml:space="preserve">Obzirom da je dakle </w:t>
      </w:r>
      <w:r>
        <w:t>p</w:t>
      </w:r>
      <w:r w:rsidRPr="00BE3123">
        <w:t xml:space="preserve">o prijedlogu za </w:t>
      </w:r>
      <w:r w:rsidR="004B0A78">
        <w:t>otvaranje stečajnog</w:t>
      </w:r>
      <w:r w:rsidRPr="00BE3123">
        <w:t xml:space="preserve"> postupka sud već odlučio, a protiv jednog dužnika može se voditi samo jedan </w:t>
      </w:r>
      <w:r>
        <w:t xml:space="preserve">stečajni </w:t>
      </w:r>
      <w:r w:rsidRPr="00BE3123">
        <w:t>postupak</w:t>
      </w:r>
      <w:r>
        <w:t xml:space="preserve"> bez obzira da li je riječ o redovnom ili skraćenom stečajnom postupku</w:t>
      </w:r>
      <w:r w:rsidRPr="00BE3123">
        <w:t xml:space="preserve"> budući je riječ o takozvanoj generalnoj ovrsi, to je prijedlog valjalo odbaciti kao nedopušten.</w:t>
      </w:r>
    </w:p>
    <w:p w:rsidRDefault="007F380D" w:rsidP="007F380D" w:rsidR="007F380D" w:rsidRPr="00BE3123">
      <w:pPr>
        <w:jc w:val="both"/>
      </w:pPr>
      <w:r w:rsidRPr="00BE3123">
        <w:t xml:space="preserve">           Stoga je odlučeno kao u izreci. </w:t>
      </w:r>
    </w:p>
    <w:p w:rsidRDefault="005F089D" w:rsidP="007F380D" w:rsidR="005F089D">
      <w:pPr>
        <w:jc w:val="both"/>
      </w:pPr>
    </w:p>
    <w:p w:rsidRDefault="000050AB" w:rsidP="004B0A78" w:rsidR="00B95CF4" w:rsidRPr="001F4418">
      <w:pPr>
        <w:jc w:val="center"/>
      </w:pPr>
      <w:r w:rsidRPr="001F4418">
        <w:t>U Zadru,</w:t>
      </w:r>
      <w:r w:rsidR="00AD4B8C">
        <w:t xml:space="preserve"> </w:t>
      </w:r>
      <w:r w:rsidR="00940D92">
        <w:t>11. srpnja</w:t>
      </w:r>
      <w:r w:rsidR="00E5083F">
        <w:t xml:space="preserve"> 2016.</w:t>
      </w:r>
      <w:r w:rsidR="00240BFA" w:rsidRPr="001F4418">
        <w:t xml:space="preserve">             </w:t>
      </w:r>
    </w:p>
    <w:p w:rsidRDefault="007F380D" w:rsidP="008326B6" w:rsidR="00AD4B8C">
      <w:pPr>
        <w:jc w:val="right"/>
      </w:pPr>
      <w:r>
        <w:t>S</w:t>
      </w:r>
      <w:r w:rsidR="008F307C">
        <w:t>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0F4879" w:rsidP="00A52522" w:rsidR="000F4879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lastRenderedPageBreak/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C1074">
      <w:rPr>
        <w:noProof/>
      </w:rPr>
      <w:t>2</w:t>
    </w:r>
    <w:r>
      <w:fldChar w:fldCharType="end"/>
    </w:r>
    <w:r>
      <w:t xml:space="preserve">                                                1St-</w:t>
    </w:r>
    <w:r w:rsidR="00940D92">
      <w:t>800</w:t>
    </w:r>
    <w:r w:rsidR="007F380D">
      <w:t>/16-3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0F4879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F7656"/>
    <w:rsid w:val="00413D48"/>
    <w:rsid w:val="0043282B"/>
    <w:rsid w:val="00460BE5"/>
    <w:rsid w:val="0047443F"/>
    <w:rsid w:val="004B0A78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380D"/>
    <w:rsid w:val="007F5B91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40D92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C1074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401EF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1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0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0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0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0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1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0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0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0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0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St-44/2015</izvorni_sadrzaj>
    <derivirana_varijabla naziv="DomainObject.Predmet.Opis_1">Veza: St-44/2015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VAL, d.o.o. za vozačke škole, trgovinu i ugostiteljstvo</izvorni_sadrzaj>
    <derivirana_varijabla naziv="DomainObject.Predmet.ProtustrankaFormated_1">  ZELENI VAL, d.o.o. za vozačke škole, trgovinu i ugostiteljstvo</derivirana_varijabla>
  </DomainObject.Predmet.ProtustrankaFormated>
  <DomainObject.Predmet.ProtustrankaFormatedOIB>
    <izvorni_sadrzaj>  ZELENI VAL, d.o.o. za vozačke škole, trgovinu i ugostiteljstvo, OIB 60008826574</izvorni_sadrzaj>
    <derivirana_varijabla naziv="DomainObject.Predmet.ProtustrankaFormatedOIB_1">  ZELENI VAL, d.o.o. za vozačke škole, trgovinu i ugostiteljstvo, OIB 60008826574</derivirana_varijabla>
  </DomainObject.Predmet.ProtustrankaFormatedOIB>
  <DomainObject.Predmet.ProtustrankaFormatedWithAdress>
    <izvorni_sadrzaj> ZELENI VAL, d.o.o. za vozačke škole, trgovinu i ugostiteljstvo, Petra Grubišića 9, 22000 Šibenik</izvorni_sadrzaj>
    <derivirana_varijabla naziv="DomainObject.Predmet.ProtustrankaFormatedWithAdress_1"> ZELENI VAL, d.o.o. za vozačke škole, trgovinu i ugostiteljstvo, Petra Grubišića 9, 22000 Šibenik</derivirana_varijabla>
  </DomainObject.Predmet.ProtustrankaFormatedWithAdress>
  <DomainObject.Predmet.ProtustrankaFormatedWithAdressOIB>
    <izvorni_sadrzaj> ZELENI VAL, d.o.o. za vozačke škole, trgovinu i ugostiteljstvo, OIB 60008826574, Petra Grubišića 9, 22000 Šibenik</izvorni_sadrzaj>
    <derivirana_varijabla naziv="DomainObject.Predmet.ProtustrankaFormatedWithAdressOIB_1"> ZELENI VAL, d.o.o. za vozačke škole, trgovinu i ugostiteljstvo, OIB 60008826574, Petra Grubišića 9, 22000 Šibenik</derivirana_varijabla>
  </DomainObject.Predmet.ProtustrankaFormatedWithAdressOIB>
  <DomainObject.Predmet.ProtustrankaWithAdress>
    <izvorni_sadrzaj>ZELENI VAL, d.o.o. za vozačke škole, trgovinu i ugostiteljstvo Petra Grubišića 9, 22000 Šibenik</izvorni_sadrzaj>
    <derivirana_varijabla naziv="DomainObject.Predmet.ProtustrankaWithAdress_1">ZELENI VAL, d.o.o. za vozačke škole, trgovinu i ugostiteljstvo Petra Grubišića 9, 22000 Šibenik</derivirana_varijabla>
  </DomainObject.Predmet.ProtustrankaWithAdress>
  <DomainObject.Predmet.ProtustrankaWithAdressOIB>
    <izvorni_sadrzaj>ZELENI VAL, d.o.o. za vozačke škole, trgovinu i ugostiteljstvo, OIB 60008826574, Petra Grubišića 9, 22000 Šibenik</izvorni_sadrzaj>
    <derivirana_varijabla naziv="DomainObject.Predmet.ProtustrankaWithAdressOIB_1">ZELENI VAL, d.o.o. za vozačke škole, trgovinu i ugostiteljstvo, OIB 60008826574, Petra Grubišića 9, 22000 Šibenik</derivirana_varijabla>
  </DomainObject.Predmet.ProtustrankaWithAdressOIB>
  <DomainObject.Predmet.ProtustrankaNazivFormated>
    <izvorni_sadrzaj>ZELENI VAL, d.o.o. za vozačke škole, trgovinu i ugostiteljstvo</izvorni_sadrzaj>
    <derivirana_varijabla naziv="DomainObject.Predmet.ProtustrankaNazivFormated_1">ZELENI VAL, d.o.o. za vozačke škole, trgovinu i ugostiteljstvo</derivirana_varijabla>
  </DomainObject.Predmet.ProtustrankaNazivFormated>
  <DomainObject.Predmet.ProtustrankaNazivFormatedOIB>
    <izvorni_sadrzaj>ZELENI VAL, d.o.o. za vozačke škole, trgovinu i ugostiteljstvo, OIB 60008826574</izvorni_sadrzaj>
    <derivirana_varijabla naziv="DomainObject.Predmet.ProtustrankaNazivFormatedOIB_1">ZELENI VAL, d.o.o. za vozačke škole, trgovinu i ugostiteljstvo, OIB 60008826574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ZELENI VAL, d.o.o. za vozačke škole, trgovinu i ugostiteljstvo</item>
    </izvorni_sadrzaj>
    <derivirana_varijabla naziv="DomainObject.Predmet.ProtuStrankaListFormated_1">
      <item>ZELENI VAL, d.o.o. za vozačke škole, trgovinu i ugostiteljstvo</item>
    </derivirana_varijabla>
  </DomainObject.Predmet.ProtuStrankaListFormated>
  <DomainObject.Predmet.ProtuStrankaListFormatedOIB>
    <izvorni_sadrzaj>
      <item>ZELENI VAL, d.o.o. za vozačke škole, trgovinu i ugostiteljstvo, OIB 60008826574</item>
    </izvorni_sadrzaj>
    <derivirana_varijabla naziv="DomainObject.Predmet.ProtuStrankaListFormatedOIB_1">
      <item>ZELENI VAL, d.o.o. za vozačke škole, trgovinu i ugostiteljstvo, OIB 60008826574</item>
    </derivirana_varijabla>
  </DomainObject.Predmet.ProtuStrankaListFormatedOIB>
  <DomainObject.Predmet.ProtuStrankaListFormatedWithAdress>
    <izvorni_sadrzaj>
      <item>ZELENI VAL, d.o.o. za vozačke škole, trgovinu i ugostiteljstvo, Petra Grubišića 9, 22000 Šibenik</item>
    </izvorni_sadrzaj>
    <derivirana_varijabla naziv="DomainObject.Predmet.ProtuStrankaListFormatedWithAdress_1">
      <item>ZELENI VAL, d.o.o. za vozačke škole, trgovinu i ugostiteljstvo, Petra Grubišića 9, 22000 Šibenik</item>
    </derivirana_varijabla>
  </DomainObject.Predmet.ProtuStrankaListFormatedWithAdress>
  <DomainObject.Predmet.ProtuStrankaListFormatedWithAdressOIB>
    <izvorni_sadrzaj>
      <item>ZELENI VAL, d.o.o. za vozačke škole, trgovinu i ugostiteljstvo, OIB 60008826574, Petra Grubišića 9, 22000 Šibenik</item>
    </izvorni_sadrzaj>
    <derivirana_varijabla naziv="DomainObject.Predmet.ProtuStrankaListFormatedWithAdressOIB_1">
      <item>ZELENI VAL, d.o.o. za vozačke škole, trgovinu i ugostiteljstvo, OIB 60008826574, Petra Grubišića 9, 22000 Šibenik</item>
    </derivirana_varijabla>
  </DomainObject.Predmet.ProtuStrankaListFormatedWithAdressOIB>
  <DomainObject.Predmet.ProtuStrankaListNazivFormated>
    <izvorni_sadrzaj>
      <item>ZELENI VAL, d.o.o. za vozačke škole, trgovinu i ugostiteljstvo</item>
    </izvorni_sadrzaj>
    <derivirana_varijabla naziv="DomainObject.Predmet.ProtuStrankaListNazivFormated_1">
      <item>ZELENI VAL, d.o.o. za vozačke škole, trgovinu i ugostiteljstvo</item>
    </derivirana_varijabla>
  </DomainObject.Predmet.ProtuStrankaListNazivFormated>
  <DomainObject.Predmet.ProtuStrankaListNazivFormatedOIB>
    <izvorni_sadrzaj>
      <item>ZELENI VAL, d.o.o. za vozačke škole, trgovinu i ugostiteljstvo, OIB 60008826574</item>
    </izvorni_sadrzaj>
    <derivirana_varijabla naziv="DomainObject.Predmet.ProtuStrankaListNazivFormatedOIB_1">
      <item>ZELENI VAL, d.o.o. za vozačke škole, trgovinu i ugostiteljstvo, OIB 60008826574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ZELENI VAL, d.o.o. za vozačke škole, trgovinu i ugostiteljstvo</izvorni_sadrzaj>
    <derivirana_varijabla naziv="DomainObject.Predmet.ProtustrankaIDrugi_1">ZELENI VAL, d.o.o. za vozačke škole,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ZELENI VAL, d.o.o. za vozačke škole, trgovinu i ugostiteljstvo, OIB 60008826574, Petra Grubišića 9, 22000 Šibenik</izvorni_sadrzaj>
    <derivirana_varijabla naziv="DomainObject.Predmet.ProtustrankaIDrugiAdressOIB_1">ZELENI VAL, d.o.o. za vozačke škole, trgovinu i ugostiteljstvo, OIB 60008826574, Petra Grubišića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ZELENI VAL, d.o.o. za vozačke škole, trgovinu i ugostiteljstvo</item>
    </izvorni_sadrzaj>
    <derivirana_varijabla naziv="DomainObject.Predmet.SudioniciListNaziv_1">
      <item>FINA - Podružnica Šibenik</item>
      <item>ZELENI VAL, d.o.o. za vozačke škole,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ZELENI VAL, d.o.o. za vozačke škole, trgovinu i ugostiteljstvo, OIB 60008826574, Petra Grubišića 9,22000 Šibenik</item>
    </izvorni_sadrzaj>
    <derivirana_varijabla naziv="DomainObject.Predmet.SudioniciListAdressOIB_1">
      <item>FINA - Podružnica Šibenik, OIB 85821130368, Perivoj L. Marune 1,22000 Šibenik</item>
      <item>ZELENI VAL, d.o.o. za vozačke škole, trgovinu i ugostiteljstvo, OIB 60008826574, Petra Grubišića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60008826574</item>
    </izvorni_sadrzaj>
    <derivirana_varijabla naziv="DomainObject.Predmet.SudioniciListNazivOIB_1">
      <item>, OIB 85821130368</item>
      <item>, OIB 60008826574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EFA55-A5EF-47F1-A469-260CD1755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395</properties:Words>
  <properties:Characters>2046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2016-07-11T05:50:00Z</dcterms:created>
  <dc:creator>Ardena Bajlo</dc:creator>
  <cp:lastModifiedBy>wsadmin</cp:lastModifiedBy>
  <cp:lastPrinted>2015-07-21T09:29:00Z</cp:lastPrinted>
  <dcterms:modified xmlns:xsi="http://www.w3.org/2001/XMLSchema-instance" xsi:type="dcterms:W3CDTF">2016-07-11T07:47:00Z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