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2f45" w14:paraId="9392f45" w:rsidRDefault="00FE2B0F" w:rsidP="00EF227F" w:rsidR="00EF227F" w:rsidRPr="00316E5C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316E5C">
        <w:tab/>
      </w:r>
    </w:p>
    <w:p w:rsidRDefault="00FE2B0F" w:rsidP="00EF227F" w:rsidR="00EF227F" w:rsidRPr="00316E5C">
      <w:pPr>
        <w:ind w:left="5040"/>
        <w:rPr>
          <w:b/>
        </w:rPr>
      </w:pPr>
      <w:r>
        <w:rPr>
          <w:b/>
        </w:rPr>
        <w:t xml:space="preserve">   </w:t>
      </w:r>
      <w:r w:rsidR="00EF227F" w:rsidRPr="00316E5C">
        <w:rPr>
          <w:b/>
        </w:rPr>
        <w:t xml:space="preserve">              </w:t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5B4037" w:rsidR="005B4037" w:rsidRPr="00316E5C">
      <w:r w:rsidRPr="00316E5C">
        <w:t xml:space="preserve">Zagreb, Amruševa 2/II                                                </w:t>
      </w:r>
      <w:r w:rsidR="00F2149A">
        <w:t xml:space="preserve">                               70. St-5043/2016</w:t>
      </w:r>
      <w:r w:rsidRPr="00316E5C">
        <w:t xml:space="preserve">                                                               </w:t>
      </w:r>
    </w:p>
    <w:p w:rsidRDefault="0054021D" w:rsidP="00110C89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F2149A" w:rsidP="00F2149A" w:rsidR="00F2149A" w:rsidRPr="00F2149A">
      <w:pPr>
        <w:jc w:val="both"/>
      </w:pPr>
      <w:r w:rsidRPr="00F2149A">
        <w:t>Trgovački sud u Zagrebu, po sucu Maji Jurovicki, u stečajnom postupku u povodu prijedloga predlagatelja FINANCIJSKE AGENCIJE, Zagreb, Ulica grada Vukovara 70, OIB: 85821130368, za otvaranje stečajnog postupka nad dužnikom PODO SJAJ d.o.o. OIB: 88403005703, Donji Stup</w:t>
      </w:r>
      <w:r>
        <w:t>nik, Stupnička Špičkovina 3/1,</w:t>
      </w:r>
      <w:r w:rsidR="00203BB8">
        <w:t xml:space="preserve">dana </w:t>
      </w:r>
      <w:r>
        <w:t>21. rujna 2018</w:t>
      </w:r>
      <w:r w:rsidRPr="00F2149A">
        <w:t>.</w:t>
      </w:r>
    </w:p>
    <w:p w:rsidRDefault="00EF227F" w:rsidP="00EF227F" w:rsidR="00EF227F" w:rsidRPr="00316E5C">
      <w:pPr>
        <w:jc w:val="both"/>
        <w:rPr>
          <w:b/>
        </w:rPr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316E5C" w:rsidR="00486DE3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>ikom</w:t>
      </w:r>
      <w:r w:rsidRPr="00316E5C">
        <w:t xml:space="preserve"> </w:t>
      </w:r>
      <w:r w:rsidR="00203BB8" w:rsidRPr="00203BB8">
        <w:t>PODO SJAJ d.o.o. OIB: 88403005703, Donji Stupnik, Stupnička Špičkovina 3/1</w:t>
      </w:r>
      <w:r w:rsidR="00203BB8">
        <w:t xml:space="preserve"> </w:t>
      </w:r>
      <w:r w:rsidRPr="00316E5C">
        <w:t xml:space="preserve">u zemljišnim knjigama </w:t>
      </w:r>
      <w:r w:rsidR="00C15F31">
        <w:t>te</w:t>
      </w:r>
      <w:r w:rsidR="00316E5C">
        <w:t xml:space="preserve"> se nalaže zemljišnoknjižnom odjelu Općinskog</w:t>
      </w:r>
      <w:r w:rsidR="00110C89">
        <w:t xml:space="preserve"> </w:t>
      </w:r>
      <w:r w:rsidR="00316E5C">
        <w:t xml:space="preserve">suda u </w:t>
      </w:r>
      <w:r w:rsidR="00203BB8">
        <w:t xml:space="preserve">Novom </w:t>
      </w:r>
      <w:r w:rsidR="00110C89">
        <w:t>Zagrebu</w:t>
      </w:r>
      <w:r w:rsidR="00316E5C">
        <w:t xml:space="preserve"> zabilježba otvaranja </w:t>
      </w:r>
      <w:r w:rsidR="00F31D2E" w:rsidRPr="00316E5C">
        <w:t>stečajnog postupk</w:t>
      </w:r>
      <w:r w:rsidR="005B4037" w:rsidRPr="00316E5C">
        <w:t>a ovog suda poslovni b</w:t>
      </w:r>
      <w:r w:rsidR="00316E5C">
        <w:t xml:space="preserve">roj </w:t>
      </w:r>
      <w:r w:rsidR="00EC16D1" w:rsidRPr="00EC16D1">
        <w:t>St-5043/2016</w:t>
      </w:r>
      <w:r w:rsidR="00EC16D1">
        <w:t xml:space="preserve"> </w:t>
      </w:r>
      <w:r w:rsidR="00F31D2E" w:rsidRPr="00316E5C">
        <w:t xml:space="preserve">od </w:t>
      </w:r>
      <w:r w:rsidR="00EC16D1" w:rsidRPr="00EC16D1">
        <w:t xml:space="preserve">19. travnja 2018. </w:t>
      </w:r>
      <w:r w:rsidR="00670C57" w:rsidRPr="00316E5C">
        <w:t>na nekretnini dužnika</w:t>
      </w:r>
      <w:r w:rsidR="00EC16D1" w:rsidRPr="00EC16D1">
        <w:t xml:space="preserve"> PODO SJAJ d.o.o. OIB: 88403005703, Donji Stupnik, Stupnička Špičkovina 3/1</w:t>
      </w:r>
      <w:r w:rsidR="00EC16D1">
        <w:rPr>
          <w:bCs/>
          <w:lang w:val="pt-BR"/>
        </w:rPr>
        <w:t xml:space="preserve"> </w:t>
      </w:r>
      <w:r w:rsidR="005B4037" w:rsidRPr="00316E5C">
        <w:t xml:space="preserve"> </w:t>
      </w:r>
      <w:r w:rsidR="00316E5C">
        <w:t>upisa</w:t>
      </w:r>
      <w:r w:rsidR="00486DE3">
        <w:t>noj u:</w:t>
      </w:r>
    </w:p>
    <w:p w:rsidRDefault="00486DE3" w:rsidP="00316E5C" w:rsidR="00486DE3">
      <w:pPr>
        <w:numPr>
          <w:ilvl w:val="12"/>
          <w:numId w:val="0"/>
        </w:numPr>
        <w:ind w:firstLine="720"/>
        <w:jc w:val="both"/>
      </w:pPr>
    </w:p>
    <w:p w:rsidRDefault="00486DE3" w:rsidP="00316E5C" w:rsidR="00110C89">
      <w:pPr>
        <w:numPr>
          <w:ilvl w:val="12"/>
          <w:numId w:val="0"/>
        </w:numPr>
        <w:ind w:firstLine="720"/>
        <w:jc w:val="both"/>
      </w:pPr>
      <w:r>
        <w:t>-</w:t>
      </w:r>
      <w:r w:rsidR="00110C89">
        <w:t xml:space="preserve"> </w:t>
      </w:r>
      <w:r>
        <w:t xml:space="preserve">zk. ul. </w:t>
      </w:r>
      <w:r w:rsidR="00E43951">
        <w:t>2756</w:t>
      </w:r>
      <w:r>
        <w:t xml:space="preserve">, </w:t>
      </w:r>
      <w:r w:rsidR="00110C89">
        <w:t>k.o.</w:t>
      </w:r>
      <w:r w:rsidR="00E43951">
        <w:t>Stupnik</w:t>
      </w:r>
      <w:r w:rsidR="00110C89">
        <w:t xml:space="preserve">, </w:t>
      </w:r>
      <w:r w:rsidR="00423791">
        <w:t xml:space="preserve">čestica zemlje 2772 </w:t>
      </w:r>
      <w:r w:rsidR="00110C89">
        <w:t xml:space="preserve">u naravi </w:t>
      </w:r>
      <w:r w:rsidR="00423791">
        <w:t xml:space="preserve">kuća broj 4 i tri zgrade </w:t>
      </w:r>
      <w:r w:rsidR="0035400E">
        <w:t>u ulici Lopuhi i dvorište.</w:t>
      </w:r>
    </w:p>
    <w:p w:rsidRDefault="00316E5C" w:rsidP="00110C89" w:rsidR="00316E5C">
      <w:pPr>
        <w:numPr>
          <w:ilvl w:val="12"/>
          <w:numId w:val="0"/>
        </w:numPr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B659F9">
      <w:pPr>
        <w:numPr>
          <w:ilvl w:val="12"/>
          <w:numId w:val="0"/>
        </w:numPr>
        <w:jc w:val="both"/>
        <w:rPr>
          <w:bCs/>
          <w:lang w:val="pt-BR"/>
        </w:rPr>
      </w:pPr>
      <w:r w:rsidRPr="00316E5C">
        <w:tab/>
        <w:t xml:space="preserve">Rješenjem ovog suda </w:t>
      </w:r>
      <w:r w:rsidR="0035400E" w:rsidRPr="0035400E">
        <w:t xml:space="preserve">St-5043/2016 od 19. travnja 2018. </w:t>
      </w:r>
      <w:r w:rsidRPr="00316E5C">
        <w:t>otvoren je stečaj nad društvo</w:t>
      </w:r>
      <w:r w:rsidR="00670C57" w:rsidRPr="00316E5C">
        <w:t>m</w:t>
      </w:r>
      <w:r w:rsidR="00B659F9" w:rsidRPr="00B659F9">
        <w:t xml:space="preserve"> PODO SJAJ d.o.o. OIB: 88403005703, Donji Stupnik, Stupnička Špičkovina 3/1</w:t>
      </w:r>
      <w:r w:rsidR="00B659F9">
        <w:t>.</w:t>
      </w: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54021D" w:rsidP="00EF227F" w:rsidR="0054021D" w:rsidRPr="00316E5C">
      <w:pPr>
        <w:numPr>
          <w:ilvl w:val="12"/>
          <w:numId w:val="0"/>
        </w:numPr>
        <w:jc w:val="both"/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B659F9" w:rsidR="00B659F9" w:rsidRPr="00B659F9">
      <w:pPr>
        <w:jc w:val="center"/>
      </w:pPr>
      <w:r w:rsidRPr="00316E5C">
        <w:t>U</w:t>
      </w:r>
      <w:r w:rsidR="00BE64CD" w:rsidRPr="00316E5C">
        <w:t xml:space="preserve"> Zagrebu</w:t>
      </w:r>
      <w:r w:rsidR="00B659F9" w:rsidRPr="00B659F9">
        <w:t xml:space="preserve"> 21. rujna 2018.</w:t>
      </w:r>
    </w:p>
    <w:p w:rsidRDefault="00EF227F" w:rsidP="00442DDA" w:rsidR="00EF227F" w:rsidRPr="00316E5C">
      <w:pPr>
        <w:numPr>
          <w:ilvl w:val="12"/>
          <w:numId w:val="0"/>
        </w:numPr>
        <w:jc w:val="center"/>
      </w:pP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P="00CB0F06" w:rsidR="00CB0F06" w:rsidRPr="00CB0F06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</w:r>
      <w:r w:rsidR="00CB0F06" w:rsidRPr="00CB0F06">
        <w:rPr>
          <w:rFonts w:hAnsi="Times New Roman" w:ascii="Times New Roman"/>
          <w:szCs w:val="24"/>
        </w:rPr>
        <w:t>Sudac:</w:t>
      </w:r>
    </w:p>
    <w:p w:rsidRDefault="00CB0F06" w:rsidP="00CB0F06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CB0F06">
        <w:rPr>
          <w:rFonts w:hAnsi="Times New Roman" w:ascii="Times New Roman"/>
          <w:szCs w:val="24"/>
        </w:rPr>
        <w:t xml:space="preserve">      Maja Jurovicki</w:t>
      </w:r>
      <w:r w:rsidR="003C39F6">
        <w:rPr>
          <w:rFonts w:hAnsi="Times New Roman" w:ascii="Times New Roman"/>
          <w:szCs w:val="24"/>
        </w:rPr>
        <w:t xml:space="preserve">, v.r. </w:t>
      </w:r>
      <w:r w:rsidR="007F0DBF" w:rsidRPr="00316E5C">
        <w:rPr>
          <w:rFonts w:hAnsi="Times New Roman" w:ascii="Times New Roman"/>
          <w:szCs w:val="24"/>
        </w:rPr>
        <w:t xml:space="preserve">     </w:t>
      </w:r>
    </w:p>
    <w:p w:rsidRDefault="00442DDA" w:rsidP="007F0DBF" w:rsidR="00442DDA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3C39F6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</w:t>
      </w:r>
    </w:p>
    <w:p w:rsidRDefault="003C39F6" w:rsidP="00EF227F" w:rsidR="003C39F6">
      <w:pPr>
        <w:numPr>
          <w:ilvl w:val="12"/>
          <w:numId w:val="0"/>
        </w:numPr>
        <w:jc w:val="both"/>
      </w:pPr>
    </w:p>
    <w:p w:rsidRDefault="003C39F6" w:rsidP="00EF227F" w:rsidR="003C39F6">
      <w:pPr>
        <w:numPr>
          <w:ilvl w:val="12"/>
          <w:numId w:val="0"/>
        </w:numPr>
        <w:jc w:val="both"/>
      </w:pPr>
    </w:p>
    <w:p w:rsidRDefault="003C39F6" w:rsidP="00EF227F" w:rsidR="003C39F6">
      <w:pPr>
        <w:numPr>
          <w:ilvl w:val="12"/>
          <w:numId w:val="0"/>
        </w:numPr>
        <w:jc w:val="both"/>
      </w:pPr>
    </w:p>
    <w:p w:rsidRDefault="003C39F6" w:rsidP="00EF227F" w:rsidR="003C39F6">
      <w:pPr>
        <w:numPr>
          <w:ilvl w:val="12"/>
          <w:numId w:val="0"/>
        </w:numPr>
        <w:jc w:val="both"/>
      </w:pPr>
    </w:p>
    <w:p w:rsidRDefault="003C39F6" w:rsidP="00EF227F" w:rsidR="003C39F6">
      <w:pPr>
        <w:numPr>
          <w:ilvl w:val="12"/>
          <w:numId w:val="0"/>
        </w:numPr>
        <w:jc w:val="both"/>
      </w:pPr>
    </w:p>
    <w:p w:rsidRDefault="00EF227F" w:rsidP="00EF227F" w:rsidR="007F0DBF" w:rsidRPr="00316E5C">
      <w:pPr>
        <w:numPr>
          <w:ilvl w:val="12"/>
          <w:numId w:val="0"/>
        </w:numPr>
        <w:jc w:val="both"/>
      </w:pPr>
      <w:r w:rsidRPr="00316E5C">
        <w:t xml:space="preserve">od dana primitka. Žalba se ulaže putem ovog suda Visokom trgovačkom sudu </w:t>
      </w:r>
      <w:r w:rsidR="00442DDA" w:rsidRPr="00316E5C">
        <w:t xml:space="preserve">Republike Hrvatske </w:t>
      </w:r>
      <w:r w:rsidRPr="00316E5C">
        <w:t>u 2 primjerka.</w:t>
      </w:r>
    </w:p>
    <w:p w:rsidRDefault="005B4037" w:rsidP="00EF227F" w:rsidR="005B4037" w:rsidRPr="00316E5C">
      <w:pPr>
        <w:numPr>
          <w:ilvl w:val="12"/>
          <w:numId w:val="0"/>
        </w:numPr>
        <w:jc w:val="both"/>
      </w:pPr>
    </w:p>
    <w:p w:rsidRDefault="003C39F6" w:rsidP="004F5146" w:rsidR="003C39F6">
      <w:pPr>
        <w:jc w:val="right"/>
      </w:pPr>
      <w:r>
        <w:t>za točnost otpravka-ovlašteni službenik</w:t>
      </w:r>
    </w:p>
    <w:p w:rsidRDefault="003C39F6" w:rsidP="004F5146" w:rsidR="003C39F6">
      <w:pPr>
        <w:jc w:val="right"/>
      </w:pPr>
      <w:r>
        <w:t xml:space="preserve">Mirjana Gašparić </w:t>
      </w:r>
    </w:p>
    <w:p w:rsidRDefault="009744C7" w:rsidP="0032758D" w:rsidR="009744C7" w:rsidRPr="00316E5C">
      <w:pPr>
        <w:jc w:val="both"/>
      </w:pPr>
    </w:p>
    <w:sectPr w:rsidSect="00C40D3E" w:rsidR="009744C7" w:rsidRPr="00316E5C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3C39F6">
      <w:rPr>
        <w:noProof/>
      </w:rPr>
      <w:t>2</w:t>
    </w:r>
    <w:r w:rsidR="007515B8">
      <w:fldChar w:fldCharType="end"/>
    </w:r>
    <w:r w:rsidR="00CB0F06">
      <w:t xml:space="preserve"> -</w:t>
    </w:r>
    <w:r w:rsidR="00CB0F06">
      <w:tab/>
      <w:t>70. St-5043</w:t>
    </w:r>
    <w:r w:rsidR="0054021D">
      <w:t>/</w:t>
    </w:r>
    <w:r w:rsidR="00CB0F06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10C89"/>
    <w:rsid w:val="00132F51"/>
    <w:rsid w:val="001536AA"/>
    <w:rsid w:val="00160C6A"/>
    <w:rsid w:val="00187FA1"/>
    <w:rsid w:val="001D2EB8"/>
    <w:rsid w:val="002010AB"/>
    <w:rsid w:val="00203BB8"/>
    <w:rsid w:val="00233E8D"/>
    <w:rsid w:val="00244714"/>
    <w:rsid w:val="002545EE"/>
    <w:rsid w:val="00263D21"/>
    <w:rsid w:val="00265143"/>
    <w:rsid w:val="002E012D"/>
    <w:rsid w:val="002E43D3"/>
    <w:rsid w:val="00316E5C"/>
    <w:rsid w:val="0032758D"/>
    <w:rsid w:val="0035400E"/>
    <w:rsid w:val="0038601C"/>
    <w:rsid w:val="003C39F6"/>
    <w:rsid w:val="003C7143"/>
    <w:rsid w:val="003D2BC5"/>
    <w:rsid w:val="003D63E6"/>
    <w:rsid w:val="003D6E2A"/>
    <w:rsid w:val="00423791"/>
    <w:rsid w:val="00425BF7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72D0"/>
    <w:rsid w:val="00811CA0"/>
    <w:rsid w:val="0081370F"/>
    <w:rsid w:val="00855A39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37EB2"/>
    <w:rsid w:val="00A47153"/>
    <w:rsid w:val="00A658C0"/>
    <w:rsid w:val="00A77C29"/>
    <w:rsid w:val="00A81964"/>
    <w:rsid w:val="00AD608A"/>
    <w:rsid w:val="00B316F2"/>
    <w:rsid w:val="00B35FF6"/>
    <w:rsid w:val="00B50150"/>
    <w:rsid w:val="00B639DE"/>
    <w:rsid w:val="00B659F9"/>
    <w:rsid w:val="00BB5EDE"/>
    <w:rsid w:val="00BC1BB8"/>
    <w:rsid w:val="00BC1EB9"/>
    <w:rsid w:val="00BD37FE"/>
    <w:rsid w:val="00BE64CD"/>
    <w:rsid w:val="00C071DF"/>
    <w:rsid w:val="00C07DA5"/>
    <w:rsid w:val="00C15F31"/>
    <w:rsid w:val="00C1723C"/>
    <w:rsid w:val="00C40D3E"/>
    <w:rsid w:val="00C729AD"/>
    <w:rsid w:val="00C746F6"/>
    <w:rsid w:val="00C90C73"/>
    <w:rsid w:val="00C90E86"/>
    <w:rsid w:val="00CA1916"/>
    <w:rsid w:val="00CA61F9"/>
    <w:rsid w:val="00CB0F06"/>
    <w:rsid w:val="00CE27EC"/>
    <w:rsid w:val="00CF5529"/>
    <w:rsid w:val="00D359EC"/>
    <w:rsid w:val="00DA755E"/>
    <w:rsid w:val="00DB5821"/>
    <w:rsid w:val="00DF748F"/>
    <w:rsid w:val="00E03D7B"/>
    <w:rsid w:val="00E23552"/>
    <w:rsid w:val="00E43951"/>
    <w:rsid w:val="00E55DFF"/>
    <w:rsid w:val="00E56836"/>
    <w:rsid w:val="00EB6CC8"/>
    <w:rsid w:val="00EC16D1"/>
    <w:rsid w:val="00EF227F"/>
    <w:rsid w:val="00F2149A"/>
    <w:rsid w:val="00F24E5C"/>
    <w:rsid w:val="00F31D2E"/>
    <w:rsid w:val="00F73DB9"/>
    <w:rsid w:val="00F86800"/>
    <w:rsid w:val="00FD79D1"/>
    <w:rsid w:val="00FE2B0F"/>
    <w:rsid w:val="00FF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5043</izvorni_sadrzaj>
    <derivirana_varijabla naziv="DomainObject.Predmet.Broj_1">5043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St-5043/2016</izvorni_sadrzaj>
    <derivirana_varijabla naziv="DomainObject.Predmet.OznakaBroj_1">St-5043/2016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PODO SJAJ d.o.o.</izvorni_sadrzaj>
    <derivirana_varijabla naziv="DomainObject.Predmet.ProtustrankaFormated_1">  PODO SJAJ d.o.o.</derivirana_varijabla>
  </DomainObject.Predmet.ProtustrankaFormated>
  <DomainObject.Predmet.ProtustrankaFormatedOIB>
    <izvorni_sadrzaj>  PODO SJAJ d.o.o., OIB 88403005703</izvorni_sadrzaj>
    <derivirana_varijabla naziv="DomainObject.Predmet.ProtustrankaFormatedOIB_1">  PODO SJAJ d.o.o., OIB 88403005703</derivirana_varijabla>
  </DomainObject.Predmet.ProtustrankaFormatedOIB>
  <DomainObject.Predmet.ProtustrankaFormatedWithAdress>
    <izvorni_sadrzaj> PODO SJAJ d.o.o., Stupničke Šipkovine 3/1, 10255 Donji Stupnik</izvorni_sadrzaj>
    <derivirana_varijabla naziv="DomainObject.Predmet.ProtustrankaFormatedWithAdress_1"> PODO SJAJ d.o.o., Stupničke Šipkovine 3/1, 10255 Donji Stupnik</derivirana_varijabla>
  </DomainObject.Predmet.ProtustrankaFormatedWithAdress>
  <DomainObject.Predmet.ProtustrankaFormatedWithAdressOIB>
    <izvorni_sadrzaj> PODO SJAJ d.o.o., OIB 88403005703, Stupničke Šipkovine 3/1, 10255 Donji Stupnik</izvorni_sadrzaj>
    <derivirana_varijabla naziv="DomainObject.Predmet.ProtustrankaFormatedWithAdressOIB_1"> PODO SJAJ d.o.o., OIB 88403005703, Stupničke Šipkovine 3/1, 10255 Donji Stupnik</derivirana_varijabla>
  </DomainObject.Predmet.ProtustrankaFormatedWithAdressOIB>
  <DomainObject.Predmet.ProtustrankaWithAdress>
    <izvorni_sadrzaj>PODO SJAJ d.o.o. Stupničke Šipkovine 3/1, 10255 Donji Stupnik</izvorni_sadrzaj>
    <derivirana_varijabla naziv="DomainObject.Predmet.ProtustrankaWithAdress_1">PODO SJAJ d.o.o. Stupničke Šipkovine 3/1, 10255 Donji Stupnik</derivirana_varijabla>
  </DomainObject.Predmet.ProtustrankaWithAdress>
  <DomainObject.Predmet.ProtustrankaWithAdressOIB>
    <izvorni_sadrzaj>PODO SJAJ d.o.o., OIB 88403005703, Stupničke Šipkovine 3/1, 10255 Donji Stupnik</izvorni_sadrzaj>
    <derivirana_varijabla naziv="DomainObject.Predmet.ProtustrankaWithAdressOIB_1">PODO SJAJ d.o.o., OIB 88403005703, Stupničke Šipkovine 3/1, 10255 Donji Stupnik</derivirana_varijabla>
  </DomainObject.Predmet.ProtustrankaWithAdressOIB>
  <DomainObject.Predmet.ProtustrankaNazivFormated>
    <izvorni_sadrzaj>PODO SJAJ d.o.o.</izvorni_sadrzaj>
    <derivirana_varijabla naziv="DomainObject.Predmet.ProtustrankaNazivFormated_1">PODO SJAJ d.o.o.</derivirana_varijabla>
  </DomainObject.Predmet.ProtustrankaNazivFormated>
  <DomainObject.Predmet.ProtustrankaNazivFormatedOIB>
    <izvorni_sadrzaj>PODO SJAJ d.o.o., OIB 88403005703</izvorni_sadrzaj>
    <derivirana_varijabla naziv="DomainObject.Predmet.ProtustrankaNazivFormatedOIB_1">PODO SJAJ d.o.o., OIB 88403005703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Pavić; CROATIA BANKA, dioničko društvo</izvorni_sadrzaj>
    <derivirana_varijabla naziv="DomainObject.Predmet.StrankaFormated_1">  FINA Regionalni centar Zagreb; Slavko Pavić; CROATIA BANKA, dioničko društvo</derivirana_varijabla>
  </DomainObject.Predmet.StrankaFormated>
  <DomainObject.Predmet.StrankaFormatedOIB>
    <izvorni_sadrzaj>  FINA Regionalni centar Zagreb, OIB 85821130368; Slavko Pavić, OIB 45147276381; CROATIA BANKA, dioničko društvo, OIB 32247795989</izvorni_sadrzaj>
    <derivirana_varijabla naziv="DomainObject.Predmet.StrankaFormatedOIB_1">  FINA Regionalni centar Zagreb, OIB 85821130368; Slavko Pavić, OIB 45147276381; CROATIA BANKA, dioničko društvo, OIB 32247795989</derivirana_varijabla>
  </DomainObject.Predmet.StrankaFormatedOIB>
  <DomainObject.Predmet.StrankaFormatedWithAdress>
    <izvorni_sadrzaj> FINA Regionalni centar Zagreb, Trg svibanjskih žrtava 1995. br. 1, 10000 Zagreb; Slavko Pavić, Lopuhi 4, 10255 Gornji Stupnik; CROATIA BANKA, dioničko društvo, Roberta Frangeša Mihanovića 9, 10000 Zagreb</izvorni_sadrzaj>
    <derivirana_varijabla naziv="DomainObject.Predmet.StrankaFormatedWithAdress_1"> FINA Regionalni centar Zagreb, Trg svibanjskih žrtava 1995. br. 1, 10000 Zagreb; Slavko Pavić, Lopuhi 4, 10255 Gornji Stupnik; CROATIA BANKA, dioničko društvo, Roberta Frangeša Mihanovića 9, 10000 Zagreb</derivirana_varijabla>
  </DomainObject.Predmet.StrankaFormatedWithAdress>
  <DomainObject.Predmet.StrankaFormatedWithAdressOIB>
    <izvorni_sadrzaj> FINA Regionalni centar Zagreb, OIB 85821130368, Trg svibanjskih žrtava 1995. br. 1, 10000 Zagreb; Slavko Pavić, OIB 45147276381, Lopuhi 4, 10255 Gornji Stupnik; CROATIA BANKA, dioničko društvo, OIB 32247795989, Roberta Frangeša Mihanovića 9, 10000 Zagreb</izvorni_sadrzaj>
    <derivirana_varijabla naziv="DomainObject.Predmet.StrankaFormatedWithAdressOIB_1"> FINA Regionalni centar Zagreb, OIB 85821130368, Trg svibanjskih žrtava 1995. br. 1, 10000 Zagreb; Slavko Pavić, OIB 45147276381, Lopuhi 4, 10255 Gornji Stupnik; CROATIA BANKA, dioničko društvo, OIB 32247795989, Roberta Frangeša Mihanovića 9, 10000 Zagreb</derivirana_varijabla>
  </DomainObject.Predmet.StrankaFormatedWithAdressOIB>
  <DomainObject.Predmet.StrankaWithAdress>
    <izvorni_sadrzaj>FINA Regionalni centar Zagreb Trg svibanjskih žrtava 1995. br. 1,10000 Zagreb,Slavko Pavić Lopuhi 4,10255 Gornji Stupnik,CROATIA BANKA, dioničko društvo Roberta Frangeša Mihanovića 9,10000 Zagreb</izvorni_sadrzaj>
    <derivirana_varijabla naziv="DomainObject.Predmet.StrankaWithAdress_1">FINA Regionalni centar Zagreb Trg svibanjskih žrtava 1995. br. 1,10000 Zagreb,Slavko Pavić Lopuhi 4,10255 Gornji Stupnik,CROATIA BANKA, dioničko društvo Roberta Frangeša Mihanovića 9,10000 Zagreb</derivirana_varijabla>
  </DomainObject.Predmet.StrankaWithAdress>
  <DomainObject.Predmet.StrankaWithAdressOIB>
    <izvorni_sadrzaj>FINA Regionalni centar Zagreb, OIB 85821130368, Trg svibanjskih žrtava 1995. br. 1,10000 Zagreb,Slavko Pavić, OIB 45147276381, Lopuhi 4,10255 Gornji Stupnik,CROATIA BANKA, dioničko društvo, OIB 32247795989, Roberta Frangeša Mihanovića 9,10000 Zagreb</izvorni_sadrzaj>
    <derivirana_varijabla naziv="DomainObject.Predmet.StrankaWithAdressOIB_1">FINA Regionalni centar Zagreb, OIB 85821130368, Trg svibanjskih žrtava 1995. br. 1,10000 Zagreb,Slavko Pavić, OIB 45147276381, Lopuhi 4,10255 Gornji Stupnik,CROATIA BANKA, dioničko društvo, OIB 32247795989, Roberta Frangeša Mihanovića 9,10000 Zagreb</derivirana_varijabla>
  </DomainObject.Predmet.StrankaWithAdressOIB>
  <DomainObject.Predmet.StrankaNazivFormated>
    <izvorni_sadrzaj>FINA Regionalni centar Zagreb,Slavko Pavić,CROATIA BANKA, dioničko društvo</izvorni_sadrzaj>
    <derivirana_varijabla naziv="DomainObject.Predmet.StrankaNazivFormated_1">FINA Regionalni centar Zagreb,Slavko Pavić,CROATIA BANKA, dioničko društvo</derivirana_varijabla>
  </DomainObject.Predmet.StrankaNazivFormated>
  <DomainObject.Predmet.StrankaNazivFormatedOIB>
    <izvorni_sadrzaj>FINA Regionalni centar Zagreb, OIB 85821130368,Slavko Pavić, OIB 45147276381,CROATIA BANKA, dioničko društvo, OIB 32247795989</izvorni_sadrzaj>
    <derivirana_varijabla naziv="DomainObject.Predmet.StrankaNazivFormatedOIB_1">FINA Regionalni centar Zagreb, OIB 85821130368,Slavko Pavić, OIB 45147276381,CROATIA BANKA, dioničko društvo, OIB 32247795989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Slavko Pavić</item>
      <item>CROATIA BANKA, dioničko društvo</item>
    </izvorni_sadrzaj>
    <derivirana_varijabla naziv="DomainObject.Predmet.StrankaListFormated_1">
      <item>FINA Regionalni centar Zagreb</item>
      <item>Slavko Pavić</item>
      <item>CROATIA BANKA, dioničko društvo</item>
    </derivirana_varijabla>
  </DomainObject.Predmet.StrankaListFormated>
  <DomainObject.Predmet.StrankaListFormatedOIB>
    <izvorni_sadrzaj>
      <item>FINA Regionalni centar Zagreb, OIB 85821130368</item>
      <item>Slavko Pavić, OIB 45147276381</item>
      <item>CROATIA BANKA, dioničko društvo, OIB 32247795989</item>
    </izvorni_sadrzaj>
    <derivirana_varijabla naziv="DomainObject.Predmet.StrankaListFormatedOIB_1">
      <item>FINA Regionalni centar Zagreb, OIB 85821130368</item>
      <item>Slavko Pavić, OIB 45147276381</item>
      <item>CROATIA BANKA, dioničko društvo, OIB 32247795989</item>
    </derivirana_varijabla>
  </DomainObject.Predmet.StrankaListFormatedOIB>
  <DomainObject.Predmet.StrankaListFormatedWithAdress>
    <izvorni_sadrzaj>
      <item>FINA Regionalni centar Zagreb, Trg svibanjskih žrtava 1995. br. 1, 10000 Zagreb</item>
      <item>Slavko Pavić, Lopuhi 4, 10255 Gornji Stupnik</item>
      <item>CROATIA BANKA, dioničko društvo, Roberta Frangeša Mihanovića 9, 10000 Zagreb</item>
    </izvorni_sadrzaj>
    <derivirana_varijabla naziv="DomainObject.Predmet.StrankaListFormatedWithAdress_1">
      <item>FINA Regionalni centar Zagreb, Trg svibanjskih žrtava 1995. br. 1, 10000 Zagreb</item>
      <item>Slavko Pavić, Lopuhi 4, 10255 Gornji Stupnik</item>
      <item>CROATIA BANKA, dioničko društvo, Roberta Frangeša Mihanovića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Slavko Pavić, OIB 45147276381, Lopuhi 4, 10255 Gornji Stupnik</item>
      <item>CROATIA BANKA, dioničko društvo, OIB 32247795989, Roberta Frangeša Mihanovića 9, 10000 Zagreb</item>
    </izvorni_sadrzaj>
    <derivirana_varijabla naziv="DomainObject.Predmet.StrankaListFormatedWithAdressOIB_1">
      <item>FINA Regionalni centar Zagreb, OIB 85821130368, Trg svibanjskih žrtava 1995. br. 1, 10000 Zagreb</item>
      <item>Slavko Pavić, OIB 45147276381, Lopuhi 4, 10255 Gornji Stupnik</item>
      <item>CROATIA BANKA, dioničko društvo, OIB 32247795989, Roberta Frangeša Mihanovića 9, 10000 Zagreb</item>
    </derivirana_varijabla>
  </DomainObject.Predmet.StrankaListFormatedWithAdressOIB>
  <DomainObject.Predmet.StrankaListNazivFormated>
    <izvorni_sadrzaj>
      <item>FINA Regionalni centar Zagreb</item>
      <item>Slavko Pavić</item>
      <item>CROATIA BANKA, dioničko društvo</item>
    </izvorni_sadrzaj>
    <derivirana_varijabla naziv="DomainObject.Predmet.StrankaListNazivFormated_1">
      <item>FINA Regionalni centar Zagreb</item>
      <item>Slavko Pavić</item>
      <item>CROATIA BANKA, dioničko društvo</item>
    </derivirana_varijabla>
  </DomainObject.Predmet.StrankaListNazivFormated>
  <DomainObject.Predmet.StrankaListNazivFormatedOIB>
    <izvorni_sadrzaj>
      <item>FINA Regionalni centar Zagreb, OIB 85821130368</item>
      <item>Slavko Pavić, OIB 45147276381</item>
      <item>CROATIA BANKA, dioničko društvo, OIB 32247795989</item>
    </izvorni_sadrzaj>
    <derivirana_varijabla naziv="DomainObject.Predmet.StrankaListNazivFormatedOIB_1">
      <item>FINA Regionalni centar Zagreb, OIB 85821130368</item>
      <item>Slavko Pavić, OIB 45147276381</item>
      <item>CROATIA BANKA, dioničko društvo, OIB 32247795989</item>
    </derivirana_varijabla>
  </DomainObject.Predmet.StrankaListNazivFormatedOIB>
  <DomainObject.Predmet.ProtuStrankaListFormated>
    <izvorni_sadrzaj>
      <item>PODO SJAJ d.o.o.</item>
    </izvorni_sadrzaj>
    <derivirana_varijabla naziv="DomainObject.Predmet.ProtuStrankaListFormated_1">
      <item>PODO SJAJ d.o.o.</item>
    </derivirana_varijabla>
  </DomainObject.Predmet.ProtuStrankaListFormated>
  <DomainObject.Predmet.ProtuStrankaListFormatedOIB>
    <izvorni_sadrzaj>
      <item>PODO SJAJ d.o.o., OIB 88403005703</item>
    </izvorni_sadrzaj>
    <derivirana_varijabla naziv="DomainObject.Predmet.ProtuStrankaListFormatedOIB_1">
      <item>PODO SJAJ d.o.o., OIB 88403005703</item>
    </derivirana_varijabla>
  </DomainObject.Predmet.ProtuStrankaListFormatedOIB>
  <DomainObject.Predmet.ProtuStrankaListFormatedWithAdress>
    <izvorni_sadrzaj>
      <item>PODO SJAJ d.o.o., Stupničke Šipkovine 3/1, 10255 Donji Stupnik</item>
    </izvorni_sadrzaj>
    <derivirana_varijabla naziv="DomainObject.Predmet.ProtuStrankaListFormatedWithAdress_1">
      <item>PODO SJAJ d.o.o., Stupničke Šipkovine 3/1, 10255 Donji Stupnik</item>
    </derivirana_varijabla>
  </DomainObject.Predmet.ProtuStrankaListFormatedWithAdress>
  <DomainObject.Predmet.ProtuStrankaListFormatedWithAdressOIB>
    <izvorni_sadrzaj>
      <item>PODO SJAJ d.o.o., OIB 88403005703, Stupničke Šipkovine 3/1, 10255 Donji Stupnik</item>
    </izvorni_sadrzaj>
    <derivirana_varijabla naziv="DomainObject.Predmet.ProtuStrankaListFormatedWithAdressOIB_1">
      <item>PODO SJAJ d.o.o., OIB 88403005703, Stupničke Šipkovine 3/1, 10255 Donji Stupnik</item>
    </derivirana_varijabla>
  </DomainObject.Predmet.ProtuStrankaListFormatedWithAdressOIB>
  <DomainObject.Predmet.ProtuStrankaListNazivFormated>
    <izvorni_sadrzaj>
      <item>PODO SJAJ d.o.o.</item>
    </izvorni_sadrzaj>
    <derivirana_varijabla naziv="DomainObject.Predmet.ProtuStrankaListNazivFormated_1">
      <item>PODO SJAJ d.o.o.</item>
    </derivirana_varijabla>
  </DomainObject.Predmet.ProtuStrankaListNazivFormated>
  <DomainObject.Predmet.ProtuStrankaListNazivFormatedOIB>
    <izvorni_sadrzaj>
      <item>PODO SJAJ d.o.o., OIB 88403005703</item>
    </izvorni_sadrzaj>
    <derivirana_varijabla naziv="DomainObject.Predmet.ProtuStrankaListNazivFormatedOIB_1">
      <item>PODO SJAJ d.o.o., OIB 88403005703</item>
    </derivirana_varijabla>
  </DomainObject.Predmet.ProtuStrankaListNazivFormatedOIB>
  <DomainObject.Predmet.OstaliListFormated>
    <izvorni_sadrzaj>
      <item>OD LEKO I PARTNERI d.o.o.</item>
      <item>Slavko Pavić</item>
      <item>Županijsko državno odvjetništvo</item>
    </izvorni_sadrzaj>
    <derivirana_varijabla naziv="DomainObject.Predmet.OstaliListFormated_1">
      <item>OD LEKO I PARTNERI d.o.o.</item>
      <item>Slavko Pavić</item>
      <item>Županijsko državno odvjetništvo</item>
    </derivirana_varijabla>
  </DomainObject.Predmet.OstaliListFormated>
  <DomainObject.Predmet.OstaliListFormatedOIB>
    <izvorni_sadrzaj>
      <item>OD LEKO I PARTNERI d.o.o.</item>
      <item>Slavko Pavić, OIB 45147276381</item>
      <item>Županijsko državno odvjetništvo</item>
    </izvorni_sadrzaj>
    <derivirana_varijabla naziv="DomainObject.Predmet.OstaliListFormatedOIB_1">
      <item>OD LEKO I PARTNERI d.o.o.</item>
      <item>Slavko Pavić, OIB 45147276381</item>
      <item>Županijsko državno odvjetništvo</item>
    </derivirana_varijabla>
  </DomainObject.Predmet.OstaliListFormatedOIB>
  <DomainObject.Predmet.OstaliListFormatedWithAdress>
    <izvorni_sadrzaj>
      <item>OD LEKO I PARTNERI d.o.o., Domagojeva 18, 10000 Zagreb</item>
      <item>Slavko Pavić, Lopuhi 4, 10255 Gornji Stupnik</item>
      <item>Županijsko državno odvjetništvo</item>
    </izvorni_sadrzaj>
    <derivirana_varijabla naziv="DomainObject.Predmet.OstaliListFormatedWithAdress_1">
      <item>OD LEKO I PARTNERI d.o.o., Domagojeva 18, 10000 Zagreb</item>
      <item>Slavko Pavić, Lopuhi 4, 10255 Gornji Stupnik</item>
      <item>Županijsko državno odvjetništvo</item>
    </derivirana_varijabla>
  </DomainObject.Predmet.OstaliListFormatedWithAdress>
  <DomainObject.Predmet.OstaliListFormatedWithAdressOIB>
    <izvorni_sadrzaj>
      <item>OD LEKO I PARTNERI d.o.o., Domagojeva 18, 10000 Zagreb</item>
      <item>Slavko Pavić, OIB 45147276381, Lopuhi 4, 10255 Gornji Stupnik</item>
      <item>Županijsko državno odvjetništvo</item>
    </izvorni_sadrzaj>
    <derivirana_varijabla naziv="DomainObject.Predmet.OstaliListFormatedWithAdressOIB_1">
      <item>OD LEKO I PARTNERI d.o.o., Domagojeva 18, 10000 Zagreb</item>
      <item>Slavko Pavić, OIB 45147276381, Lopuhi 4, 10255 Gornji Stupnik</item>
      <item>Županijsko državno odvjetništvo</item>
    </derivirana_varijabla>
  </DomainObject.Predmet.OstaliListFormatedWithAdressOIB>
  <DomainObject.Predmet.OstaliListNazivFormated>
    <izvorni_sadrzaj>
      <item>OD LEKO I PARTNERI d.o.o.</item>
      <item>Slavko Pavić</item>
      <item>Županijsko državno odvjetništvo</item>
    </izvorni_sadrzaj>
    <derivirana_varijabla naziv="DomainObject.Predmet.OstaliListNazivFormated_1">
      <item>OD LEKO I PARTNERI d.o.o.</item>
      <item>Slavko Pavić</item>
      <item>Županijsko državno odvjetništvo</item>
    </derivirana_varijabla>
  </DomainObject.Predmet.OstaliListNazivFormated>
  <DomainObject.Predmet.OstaliListNazivFormatedOIB>
    <izvorni_sadrzaj>
      <item>OD LEKO I PARTNERI d.o.o.</item>
      <item>Slavko Pavić, OIB 45147276381</item>
      <item>Županijsko državno odvjetništvo</item>
    </izvorni_sadrzaj>
    <derivirana_varijabla naziv="DomainObject.Predmet.OstaliListNazivFormatedOIB_1">
      <item>OD LEKO I PARTNERI d.o.o.</item>
      <item>Slavko Pavić, OIB 45147276381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PODO SJAJ d.o.o.</izvorni_sadrzaj>
    <derivirana_varijabla naziv="DomainObject.Predmet.ProtustrankaIDrugi_1">PODO SJAJ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PODO SJAJ d.o.o., OIB 88403005703, Stupničke Šipkovine 3/1, 10255 Donji Stupnik</izvorni_sadrzaj>
    <derivirana_varijabla naziv="DomainObject.Predmet.ProtustrankaIDrugiAdressOIB_1">PODO SJAJ d.o.o., OIB 88403005703, Stupničke Šipkovine 3/1,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PODO SJAJ d.o.o.</item>
      <item>Slavko Pavić</item>
      <item>CROATIA BANKA, dioničko društvo</item>
      <item>OD LEKO I PARTNERI d.o.o.</item>
      <item>Slavko Pavić</item>
      <item>Županijsko državno odvjetništvo</item>
    </izvorni_sadrzaj>
    <derivirana_varijabla naziv="DomainObject.Predmet.SudioniciListNaziv_1">
      <item>FINA Regionalni centar Zagreb</item>
      <item>PODO SJAJ d.o.o.</item>
      <item>Slavko Pavić</item>
      <item>CROATIA BANKA, dioničko društvo</item>
      <item>OD LEKO I PARTNERI d.o.o.</item>
      <item>Slavko Pavić</item>
      <item>Županijsko državno odvjetništvo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PODO SJAJ d.o.o., OIB 88403005703, Stupničke Šipkovine 3/1,10255 Donji Stupnik</item>
      <item>Slavko Pavić, OIB 45147276381, Lopuhi 4,10255 Gornji Stupnik</item>
      <item>CROATIA BANKA, dioničko društvo, OIB 32247795989, Roberta Frangeša Mihanovića 9,10000 Zagreb</item>
      <item>OD LEKO I PARTNERI d.o.o., Domagojeva 18,10000 Zagreb</item>
      <item>Slavko Pavić, OIB 45147276381, Lopuhi 4,10255 Gornji Stupnik</item>
      <item>Županijsko državno odvjetništvo</item>
    </izvorni_sadrzaj>
    <derivirana_varijabla naziv="DomainObject.Predmet.SudioniciListAdressOIB_1">
      <item>FINA Regionalni centar Zagreb, OIB 85821130368, Trg svibanjskih žrtava 1995. br. 1,10000 Zagreb</item>
      <item>PODO SJAJ d.o.o., OIB 88403005703, Stupničke Šipkovine 3/1,10255 Donji Stupnik</item>
      <item>Slavko Pavić, OIB 45147276381, Lopuhi 4,10255 Gornji Stupnik</item>
      <item>CROATIA BANKA, dioničko društvo, OIB 32247795989, Roberta Frangeša Mihanovića 9,10000 Zagreb</item>
      <item>OD LEKO I PARTNERI d.o.o., Domagojeva 18,10000 Zagreb</item>
      <item>Slavko Pavić, OIB 45147276381, Lopuhi 4,10255 Gornji Stupnik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88403005703</item>
      <item>, OIB 45147276381</item>
      <item>, OIB 32247795989</item>
      <item>, OIB null</item>
      <item>, OIB 45147276381</item>
      <item>, OIB null</item>
    </izvorni_sadrzaj>
    <derivirana_varijabla naziv="DomainObject.Predmet.SudioniciListNazivOIB_1">
      <item>, OIB 85821130368</item>
      <item>, OIB 88403005703</item>
      <item>, OIB 45147276381</item>
      <item>, OIB 32247795989</item>
      <item>, OIB null</item>
      <item>, OIB 45147276381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1529</properties:Characters>
  <properties:Lines>56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2018-09-21T11:19:00Z</dcterms:created>
  <dc:creator>nmarkovic</dc:creator>
  <cp:lastModifiedBy>Mirjana Gašparić</cp:lastModifiedBy>
  <cp:lastPrinted>2018-09-21T11:22:00Z</cp:lastPrinted>
  <dcterms:modified xmlns:xsi="http://www.w3.org/2001/XMLSchema-instance" xsi:type="dcterms:W3CDTF">2018-09-21T11:23:00Z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(St-5043-16 Rješenje - zabilježba otvaranja stečaja OGS ZG-1.docx)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