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8f7f" w14:paraId="c048f7f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CB4ACB">
        <w:t>9127/15-13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CB4ACB">
        <w:t xml:space="preserve">MIHALJEVIĆ-PROMET d.o.o. Zagreb, IV Kozari put 67 MBS: 080405811 OIB: 91786722213 </w:t>
      </w:r>
      <w:r w:rsidR="00B232AC">
        <w:t xml:space="preserve">dana </w:t>
      </w:r>
      <w:r w:rsidR="00F02B40">
        <w:t xml:space="preserve">22.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02B40" w:rsidP="0094369F" w:rsidR="00F02B40">
      <w:pPr>
        <w:jc w:val="center"/>
      </w:pP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CB4ACB">
        <w:t>Miroslav Ožeg, Brezovljani, Brezovljani 80 OBI.30151537167</w:t>
      </w:r>
      <w:r w:rsidR="00223139">
        <w:t xml:space="preserve"> </w:t>
      </w:r>
      <w:r w:rsidR="001279BE">
        <w:t xml:space="preserve"> </w:t>
      </w:r>
      <w:r w:rsidR="00570C82">
        <w:t xml:space="preserve"> 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CB4ACB" w:rsidRPr="00CB4ACB">
        <w:t xml:space="preserve"> </w:t>
      </w:r>
      <w:r w:rsidR="00CB4ACB">
        <w:t xml:space="preserve">MIHALJEVIĆ-PROMET d.o.o. Zagreb, IV Kozari put 67 MBS: 080405811 OIB: 91786722213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23139" w:rsidRPr="00223139">
        <w:t xml:space="preserve"> </w:t>
      </w:r>
      <w:r w:rsidR="00CB4ACB">
        <w:t xml:space="preserve">MIHALJEVIĆ-PROMET d.o.o. Zagreb, IV Kozari put 67 MBS: 080405811 OIB: 91786722213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CB4ACB">
        <w:t>116.041,19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02B40">
        <w:t xml:space="preserve">22. siječnja 2016. </w:t>
      </w:r>
      <w:r w:rsidR="00881B6D">
        <w:t xml:space="preserve">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C228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C22828">
        <w:t>,v.r.</w:t>
      </w:r>
    </w:p>
    <w:p w:rsidRDefault="00C22828" w:rsidR="00C228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22828" w:rsidP="00C22828" w:rsidR="00C22828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279BE"/>
    <w:rsid w:val="00137370"/>
    <w:rsid w:val="0015645C"/>
    <w:rsid w:val="00180C32"/>
    <w:rsid w:val="001C6B43"/>
    <w:rsid w:val="0020509F"/>
    <w:rsid w:val="00223139"/>
    <w:rsid w:val="00283809"/>
    <w:rsid w:val="002A6164"/>
    <w:rsid w:val="002D7583"/>
    <w:rsid w:val="002F454B"/>
    <w:rsid w:val="0030413A"/>
    <w:rsid w:val="00323852"/>
    <w:rsid w:val="00341B62"/>
    <w:rsid w:val="003739CA"/>
    <w:rsid w:val="003E7353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70C82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22828"/>
    <w:rsid w:val="00CB121F"/>
    <w:rsid w:val="00CB4ACB"/>
    <w:rsid w:val="00CC4CC9"/>
    <w:rsid w:val="00D51262"/>
    <w:rsid w:val="00D92198"/>
    <w:rsid w:val="00DA5164"/>
    <w:rsid w:val="00DD686D"/>
    <w:rsid w:val="00DD7A08"/>
    <w:rsid w:val="00EA30C4"/>
    <w:rsid w:val="00EA3AF8"/>
    <w:rsid w:val="00EB07C2"/>
    <w:rsid w:val="00EC4021"/>
    <w:rsid w:val="00EE6B44"/>
    <w:rsid w:val="00F02B40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9127</izvorni_sadrzaj>
    <derivirana_varijabla naziv="DomainObject.Predmet.Broj_1">9127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St-9127/2015</izvorni_sadrzaj>
    <derivirana_varijabla naziv="DomainObject.Predmet.OznakaBroj_1">St-9127/2015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MIHALJEVIĆ-PROMET d.o.o.</izvorni_sadrzaj>
    <derivirana_varijabla naziv="DomainObject.Predmet.ProtustrankaFormated_1">  MIHALJEVIĆ-PROMET d.o.o.</derivirana_varijabla>
  </DomainObject.Predmet.ProtustrankaFormated>
  <DomainObject.Predmet.ProtustrankaFormatedOIB>
    <izvorni_sadrzaj>  MIHALJEVIĆ-PROMET d.o.o., OIB 91786722213</izvorni_sadrzaj>
    <derivirana_varijabla naziv="DomainObject.Predmet.ProtustrankaFormatedOIB_1">  MIHALJEVIĆ-PROMET d.o.o., OIB 91786722213</derivirana_varijabla>
  </DomainObject.Predmet.ProtustrankaFormatedOIB>
  <DomainObject.Predmet.ProtustrankaFormatedWithAdress>
    <izvorni_sadrzaj> MIHALJEVIĆ-PROMET d.o.o., IV Kozari put 67, 10000 Zagreb</izvorni_sadrzaj>
    <derivirana_varijabla naziv="DomainObject.Predmet.ProtustrankaFormatedWithAdress_1"> MIHALJEVIĆ-PROMET d.o.o., IV Kozari put 67, 10000 Zagreb</derivirana_varijabla>
  </DomainObject.Predmet.ProtustrankaFormatedWithAdress>
  <DomainObject.Predmet.ProtustrankaFormatedWithAdressOIB>
    <izvorni_sadrzaj> MIHALJEVIĆ-PROMET d.o.o., OIB 91786722213, IV Kozari put 67, 10000 Zagreb</izvorni_sadrzaj>
    <derivirana_varijabla naziv="DomainObject.Predmet.ProtustrankaFormatedWithAdressOIB_1"> MIHALJEVIĆ-PROMET d.o.o., OIB 91786722213, IV Kozari put 67, 10000 Zagreb</derivirana_varijabla>
  </DomainObject.Predmet.ProtustrankaFormatedWithAdressOIB>
  <DomainObject.Predmet.ProtustrankaWithAdress>
    <izvorni_sadrzaj>MIHALJEVIĆ-PROMET d.o.o. IV Kozari put 67, 10000 Zagreb</izvorni_sadrzaj>
    <derivirana_varijabla naziv="DomainObject.Predmet.ProtustrankaWithAdress_1">MIHALJEVIĆ-PROMET d.o.o. IV Kozari put 67, 10000 Zagreb</derivirana_varijabla>
  </DomainObject.Predmet.ProtustrankaWithAdress>
  <DomainObject.Predmet.ProtustrankaWithAdressOIB>
    <izvorni_sadrzaj>MIHALJEVIĆ-PROMET d.o.o., OIB 91786722213, IV Kozari put 67, 10000 Zagreb</izvorni_sadrzaj>
    <derivirana_varijabla naziv="DomainObject.Predmet.ProtustrankaWithAdressOIB_1">MIHALJEVIĆ-PROMET d.o.o., OIB 91786722213, IV Kozari put 67, 10000 Zagreb</derivirana_varijabla>
  </DomainObject.Predmet.ProtustrankaWithAdressOIB>
  <DomainObject.Predmet.ProtustrankaNazivFormated>
    <izvorni_sadrzaj>MIHALJEVIĆ-PROMET d.o.o.</izvorni_sadrzaj>
    <derivirana_varijabla naziv="DomainObject.Predmet.ProtustrankaNazivFormated_1">MIHALJEVIĆ-PROMET d.o.o.</derivirana_varijabla>
  </DomainObject.Predmet.ProtustrankaNazivFormated>
  <DomainObject.Predmet.ProtustrankaNazivFormatedOIB>
    <izvorni_sadrzaj>MIHALJEVIĆ-PROMET d.o.o., OIB 91786722213</izvorni_sadrzaj>
    <derivirana_varijabla naziv="DomainObject.Predmet.ProtustrankaNazivFormatedOIB_1">MIHALJEVIĆ-PROMET d.o.o., OIB 91786722213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MIHALJEVIĆ-PROMET d.o.o.</item>
    </izvorni_sadrzaj>
    <derivirana_varijabla naziv="DomainObject.Predmet.ProtuStrankaListFormated_1">
      <item>MIHALJEVIĆ-PROMET d.o.o.</item>
    </derivirana_varijabla>
  </DomainObject.Predmet.ProtuStrankaListFormated>
  <DomainObject.Predmet.ProtuStrankaListFormatedOIB>
    <izvorni_sadrzaj>
      <item>MIHALJEVIĆ-PROMET d.o.o., OIB 91786722213</item>
    </izvorni_sadrzaj>
    <derivirana_varijabla naziv="DomainObject.Predmet.ProtuStrankaListFormatedOIB_1">
      <item>MIHALJEVIĆ-PROMET d.o.o., OIB 91786722213</item>
    </derivirana_varijabla>
  </DomainObject.Predmet.ProtuStrankaListFormatedOIB>
  <DomainObject.Predmet.ProtuStrankaListFormatedWithAdress>
    <izvorni_sadrzaj>
      <item>MIHALJEVIĆ-PROMET d.o.o., IV Kozari put 67, 10000 Zagreb</item>
    </izvorni_sadrzaj>
    <derivirana_varijabla naziv="DomainObject.Predmet.ProtuStrankaListFormatedWithAdress_1">
      <item>MIHALJEVIĆ-PROMET d.o.o., IV Kozari put 67, 10000 Zagreb</item>
    </derivirana_varijabla>
  </DomainObject.Predmet.ProtuStrankaListFormatedWithAdress>
  <DomainObject.Predmet.ProtuStrankaListFormatedWithAdressOIB>
    <izvorni_sadrzaj>
      <item>MIHALJEVIĆ-PROMET d.o.o., OIB 91786722213, IV Kozari put 67, 10000 Zagreb</item>
    </izvorni_sadrzaj>
    <derivirana_varijabla naziv="DomainObject.Predmet.ProtuStrankaListFormatedWithAdressOIB_1">
      <item>MIHALJEVIĆ-PROMET d.o.o., OIB 91786722213, IV Kozari put 67, 10000 Zagreb</item>
    </derivirana_varijabla>
  </DomainObject.Predmet.ProtuStrankaListFormatedWithAdressOIB>
  <DomainObject.Predmet.ProtuStrankaListNazivFormated>
    <izvorni_sadrzaj>
      <item>MIHALJEVIĆ-PROMET d.o.o.</item>
    </izvorni_sadrzaj>
    <derivirana_varijabla naziv="DomainObject.Predmet.ProtuStrankaListNazivFormated_1">
      <item>MIHALJEVIĆ-PROMET d.o.o.</item>
    </derivirana_varijabla>
  </DomainObject.Predmet.ProtuStrankaListNazivFormated>
  <DomainObject.Predmet.ProtuStrankaListNazivFormatedOIB>
    <izvorni_sadrzaj>
      <item>MIHALJEVIĆ-PROMET d.o.o., OIB 91786722213</item>
    </izvorni_sadrzaj>
    <derivirana_varijabla naziv="DomainObject.Predmet.ProtuStrankaListNazivFormatedOIB_1">
      <item>MIHALJEVIĆ-PROMET d.o.o., OIB 91786722213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MIHALJEVIĆ-PROMET d.o.o.</izvorni_sadrzaj>
    <derivirana_varijabla naziv="DomainObject.Predmet.ProtustrankaIDrugi_1">MIHALJEVIĆ-PROMET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MIHALJEVIĆ-PROMET d.o.o., OIB 91786722213, IV Kozari put 67, 10000 Zagreb</izvorni_sadrzaj>
    <derivirana_varijabla naziv="DomainObject.Predmet.ProtustrankaIDrugiAdressOIB_1">MIHALJEVIĆ-PROMET d.o.o., OIB 91786722213, IV Kozari put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MIHALJEVIĆ-PROMET d.o.o.</item>
    </izvorni_sadrzaj>
    <derivirana_varijabla naziv="DomainObject.Predmet.SudioniciListNaziv_1">
      <item>FINA Regionalni centar Zagreb</item>
      <item>MIHALJEVIĆ-PROMET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MIHALJEVIĆ-PROMET d.o.o., OIB 91786722213, IV Kozari put 67,10000 Zagreb</item>
    </izvorni_sadrzaj>
    <derivirana_varijabla naziv="DomainObject.Predmet.SudioniciListAdressOIB_1">
      <item>FINA Regionalni centar Zagreb, OIB 85821130368, Trg svibanjskih žrtava 1995. 1,10000 Zagreb</item>
      <item>MIHALJEVIĆ-PROMET d.o.o., OIB 91786722213, IV Kozari put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91786722213</item>
    </izvorni_sadrzaj>
    <derivirana_varijabla naziv="DomainObject.Predmet.SudioniciListNazivOIB_1">
      <item>, OIB 85821130368</item>
      <item>, OIB 91786722213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1986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2016-01-22T08:11:00Z</dcterms:created>
  <dc:creator>Vinka Mihalinčić</dc:creator>
  <cp:lastModifiedBy>Vinka Mihalinčić</cp:lastModifiedBy>
  <cp:lastPrinted>2016-01-22T07:53:00Z</cp:lastPrinted>
  <dcterms:modified xmlns:xsi="http://www.w3.org/2001/XMLSchema-instance" xsi:type="dcterms:W3CDTF">2016-01-22T08:11:00Z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