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cdeb" w14:paraId="77ecde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6260D3">
        <w:t>240</w:t>
      </w:r>
      <w:r w:rsidR="002F01C9">
        <w:t>9</w:t>
      </w:r>
      <w:r w:rsidR="005F6AE3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2F01C9" w:rsidRPr="002F01C9">
        <w:t>Trgovački sud u Zagrebu, po sucu Maji Jurovicki, u stečajnom postupku u povodu prijedloga predlagatelja FINANCIJSKE AGENCIJE, Zagreb, Ulica grada Vukovara 70, OIB: 85821130368, za otvaranje stečajnog postupka nad dužnikom PEPO MIHO j.d.o.o. OIB: 29670712998, Zagreb, Stražnjički put 1A</w:t>
      </w:r>
      <w:r w:rsidR="005F6AE3">
        <w:t>, 30. siječnja 2019.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F01C9" w:rsidRPr="002F01C9">
        <w:t>PEPO MIHO j.d.o.o. OIB: 29670712998, Zagreb, Stražnjički put 1A</w:t>
      </w:r>
      <w:r w:rsidR="006260D3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60D3">
        <w:t>240</w:t>
      </w:r>
      <w:r w:rsidR="002F01C9">
        <w:t>9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2F01C9" w:rsidRPr="002F01C9">
        <w:t>PEPO MIHO j.d.o.o. OIB: 29670712998, Zagreb, Stražnjički put 1A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2F01C9">
        <w:t>20</w:t>
      </w:r>
      <w:r w:rsidR="005F6AE3">
        <w:t>. rujna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6260D3">
        <w:t>120</w:t>
      </w:r>
      <w:r w:rsidRPr="00E83415">
        <w:t xml:space="preserve"> dana, u ukupnom iznosu od </w:t>
      </w:r>
      <w:r w:rsidR="002F01C9">
        <w:t>17.700</w:t>
      </w:r>
      <w:r w:rsidR="006260D3">
        <w:t>,</w:t>
      </w:r>
      <w:r w:rsidR="002F01C9">
        <w:t>43</w:t>
      </w:r>
      <w:r w:rsidRPr="00E83415">
        <w:t xml:space="preserve"> kn, kao i da dužnik ima </w:t>
      </w:r>
      <w:r w:rsidR="005F6AE3">
        <w:t>1</w:t>
      </w:r>
      <w:r w:rsidR="00E6738A">
        <w:t xml:space="preserve"> zaposlen</w:t>
      </w:r>
      <w:r w:rsidR="005F6AE3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5F6AE3">
        <w:t>23. studenog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5F6AE3">
        <w:t>30. siječnja 2019</w:t>
      </w:r>
      <w:r w:rsidR="00021A6D">
        <w:t xml:space="preserve">. održano je ročište. </w:t>
      </w:r>
    </w:p>
    <w:p w:rsidRDefault="00C176AA" w:rsidP="00BD3DF7" w:rsidR="00BD3DF7" w:rsidRPr="006A240F">
      <w:pPr>
        <w:ind w:firstLine="720"/>
        <w:jc w:val="both"/>
      </w:pPr>
      <w:r w:rsidRPr="006A240F">
        <w:t xml:space="preserve">Zakonski zastupnik dužnika </w:t>
      </w:r>
      <w:r w:rsidR="00790A5A" w:rsidRPr="006A240F">
        <w:t>ni</w:t>
      </w:r>
      <w:r w:rsidRPr="006A240F">
        <w:t>je pristupio na navedeno ročište</w:t>
      </w:r>
      <w:r w:rsidR="00790A5A" w:rsidRPr="006A240F">
        <w:t>.</w:t>
      </w:r>
      <w:r w:rsidR="00717E22" w:rsidRPr="006A240F">
        <w:t xml:space="preserve"> </w:t>
      </w:r>
      <w:r w:rsidR="00790A5A" w:rsidRPr="006A240F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6AE3">
        <w:t>2</w:t>
      </w:r>
      <w:r w:rsidR="006260D3">
        <w:t>6</w:t>
      </w:r>
      <w:r w:rsidR="005F6AE3">
        <w:t>. studenog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</w:t>
      </w:r>
      <w:r w:rsidR="006260D3">
        <w:t>120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F6AE3">
        <w:t>30. siječnja 2019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D128F2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128F2" w:rsidP="004F5146" w:rsidR="00D128F2">
      <w:pPr>
        <w:jc w:val="right"/>
      </w:pPr>
      <w:r>
        <w:t>za točnost otpravka-ovlašteni službenik</w:t>
      </w:r>
    </w:p>
    <w:p w:rsidRDefault="00D128F2" w:rsidP="004F5146" w:rsidR="00D128F2">
      <w:pPr>
        <w:jc w:val="right"/>
      </w:pPr>
      <w:r>
        <w:t xml:space="preserve">Mirjana Gašparić </w:t>
      </w:r>
    </w:p>
    <w:p w:rsidRDefault="00065B42" w:rsidP="00D128F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128F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6260D3">
          <w:rPr>
            <w:sz w:val="24"/>
            <w:szCs w:val="24"/>
          </w:rPr>
          <w:t>240</w:t>
        </w:r>
        <w:r w:rsidR="002F01C9">
          <w:rPr>
            <w:sz w:val="24"/>
            <w:szCs w:val="24"/>
          </w:rPr>
          <w:t>9</w:t>
        </w:r>
        <w:r w:rsidR="005F6AE3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41CE2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F01C9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0A7B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5F6AE3"/>
    <w:rsid w:val="00613624"/>
    <w:rsid w:val="00620A6A"/>
    <w:rsid w:val="006260D3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40F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0A5A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823D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28F2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E643A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7673F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St-2409/2018</izvorni_sadrzaj>
    <derivirana_varijabla naziv="DomainObject.Predmet.OznakaBroj_1">St-2409/2018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PEPO MIHO j.d.o.o. za trgovinu i usluge</izvorni_sadrzaj>
    <derivirana_varijabla naziv="DomainObject.Predmet.ProtustrankaFormated_1">  PEPO MIHO j.d.o.o. za trgovinu i usluge</derivirana_varijabla>
  </DomainObject.Predmet.ProtustrankaFormated>
  <DomainObject.Predmet.ProtustrankaFormatedOIB>
    <izvorni_sadrzaj>  PEPO MIHO j.d.o.o. za trgovinu i usluge, OIB 29670712998</izvorni_sadrzaj>
    <derivirana_varijabla naziv="DomainObject.Predmet.ProtustrankaFormatedOIB_1">  PEPO MIHO j.d.o.o. za trgovinu i usluge, OIB 29670712998</derivirana_varijabla>
  </DomainObject.Predmet.ProtustrankaFormatedOIB>
  <DomainObject.Predmet.ProtustrankaFormatedWithAdress>
    <izvorni_sadrzaj> PEPO MIHO j.d.o.o. za trgovinu i usluge, Stražnjički put 1A, 10000 Zagreb</izvorni_sadrzaj>
    <derivirana_varijabla naziv="DomainObject.Predmet.ProtustrankaFormatedWithAdress_1"> PEPO MIHO j.d.o.o. za trgovinu i usluge, Stražnjički put 1A, 10000 Zagreb</derivirana_varijabla>
  </DomainObject.Predmet.ProtustrankaFormatedWithAdress>
  <DomainObject.Predmet.ProtustrankaFormatedWithAdressOIB>
    <izvorni_sadrzaj> PEPO MIHO j.d.o.o. za trgovinu i usluge, OIB 29670712998, Stražnjički put 1A, 10000 Zagreb</izvorni_sadrzaj>
    <derivirana_varijabla naziv="DomainObject.Predmet.ProtustrankaFormatedWithAdressOIB_1"> PEPO MIHO j.d.o.o. za trgovinu i usluge, OIB 29670712998, Stražnjički put 1A, 10000 Zagreb</derivirana_varijabla>
  </DomainObject.Predmet.ProtustrankaFormatedWithAdressOIB>
  <DomainObject.Predmet.ProtustrankaWithAdress>
    <izvorni_sadrzaj>PEPO MIHO j.d.o.o. za trgovinu i usluge Stražnjički put 1A, 10000 Zagreb</izvorni_sadrzaj>
    <derivirana_varijabla naziv="DomainObject.Predmet.ProtustrankaWithAdress_1">PEPO MIHO j.d.o.o. za trgovinu i usluge Stražnjički put 1A, 10000 Zagreb</derivirana_varijabla>
  </DomainObject.Predmet.ProtustrankaWithAdress>
  <DomainObject.Predmet.ProtustrankaWithAdressOIB>
    <izvorni_sadrzaj>PEPO MIHO j.d.o.o. za trgovinu i usluge, OIB 29670712998, Stražnjički put 1A, 10000 Zagreb</izvorni_sadrzaj>
    <derivirana_varijabla naziv="DomainObject.Predmet.ProtustrankaWithAdressOIB_1">PEPO MIHO j.d.o.o. za trgovinu i usluge, OIB 29670712998, Stražnjički put 1A, 10000 Zagreb</derivirana_varijabla>
  </DomainObject.Predmet.ProtustrankaWithAdressOIB>
  <DomainObject.Predmet.ProtustrankaNazivFormated>
    <izvorni_sadrzaj>PEPO MIHO j.d.o.o. za trgovinu i usluge</izvorni_sadrzaj>
    <derivirana_varijabla naziv="DomainObject.Predmet.ProtustrankaNazivFormated_1">PEPO MIHO j.d.o.o. za trgovinu i usluge</derivirana_varijabla>
  </DomainObject.Predmet.ProtustrankaNazivFormated>
  <DomainObject.Predmet.ProtustrankaNazivFormatedOIB>
    <izvorni_sadrzaj>PEPO MIHO j.d.o.o. za trgovinu i usluge, OIB 29670712998</izvorni_sadrzaj>
    <derivirana_varijabla naziv="DomainObject.Predmet.ProtustrankaNazivFormatedOIB_1">PEPO MIHO j.d.o.o. za trgovinu i usluge, OIB 29670712998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Ilić</izvorni_sadrzaj>
    <derivirana_varijabla naziv="DomainObject.Predmet.StrankaFormated_1">  FINA Regionalni centar Zagreb; Željko Ilić</derivirana_varijabla>
  </DomainObject.Predmet.StrankaFormated>
  <DomainObject.Predmet.StrankaFormatedOIB>
    <izvorni_sadrzaj>  FINA Regionalni centar Zagreb, OIB 85821130368; Željko Ilić, OIB 17887066809</izvorni_sadrzaj>
    <derivirana_varijabla naziv="DomainObject.Predmet.StrankaFormatedOIB_1">  FINA Regionalni centar Zagreb, OIB 85821130368; Željko Ilić, OIB 17887066809</derivirana_varijabla>
  </DomainObject.Predmet.StrankaFormatedOIB>
  <DomainObject.Predmet.StrankaFormatedWithAdress>
    <izvorni_sadrzaj> FINA Regionalni centar Zagreb, Trg svibanjskih žrtava 1995. 1, 10000 Zagreb; Željko Ilić, Stražnjički Put 1a, 10000 Zagreb</izvorni_sadrzaj>
    <derivirana_varijabla naziv="DomainObject.Predmet.StrankaFormatedWithAdress_1"> FINA Regionalni centar Zagreb, Trg svibanjskih žrtava 1995. 1, 10000 Zagreb; Željko Ilić, Stražnjički Put 1a, 10000 Zagreb</derivirana_varijabla>
  </DomainObject.Predmet.StrankaFormatedWithAdress>
  <DomainObject.Predmet.StrankaFormatedWithAdressOIB>
    <izvorni_sadrzaj> FINA Regionalni centar Zagreb, OIB 85821130368, Trg svibanjskih žrtava 1995. 1, 10000 Zagreb; Željko Ilić, OIB 17887066809, Stražnjički Put 1a, 10000 Zagreb</izvorni_sadrzaj>
    <derivirana_varijabla naziv="DomainObject.Predmet.StrankaFormatedWithAdressOIB_1"> FINA Regionalni centar Zagreb, OIB 85821130368, Trg svibanjskih žrtava 1995. 1, 10000 Zagreb; Željko Ilić, OIB 17887066809, Stražnjički Put 1a, 10000 Zagreb</derivirana_varijabla>
  </DomainObject.Predmet.StrankaFormatedWithAdressOIB>
  <DomainObject.Predmet.StrankaWithAdress>
    <izvorni_sadrzaj>FINA Regionalni centar Zagreb Trg svibanjskih žrtava 1995. 1,10000 Zagreb,Željko Ilić Stražnjički Put 1a,10000 Zagreb</izvorni_sadrzaj>
    <derivirana_varijabla naziv="DomainObject.Predmet.StrankaWithAdress_1">FINA Regionalni centar Zagreb Trg svibanjskih žrtava 1995. 1,10000 Zagreb,Željko Ilić Stražnjički Put 1a,10000 Zagreb</derivirana_varijabla>
  </DomainObject.Predmet.StrankaWithAdress>
  <DomainObject.Predmet.StrankaWithAdressOIB>
    <izvorni_sadrzaj>FINA Regionalni centar Zagreb, OIB 85821130368, Trg svibanjskih žrtava 1995. 1,10000 Zagreb,Željko Ilić, OIB 17887066809, Stražnjički Put 1a,10000 Zagreb</izvorni_sadrzaj>
    <derivirana_varijabla naziv="DomainObject.Predmet.StrankaWithAdressOIB_1">FINA Regionalni centar Zagreb, OIB 85821130368, Trg svibanjskih žrtava 1995. 1,10000 Zagreb,Željko Ilić, OIB 17887066809, Stražnjički Put 1a,10000 Zagreb</derivirana_varijabla>
  </DomainObject.Predmet.StrankaWithAdressOIB>
  <DomainObject.Predmet.StrankaNazivFormated>
    <izvorni_sadrzaj>FINA Regionalni centar Zagreb,Željko Ilić</izvorni_sadrzaj>
    <derivirana_varijabla naziv="DomainObject.Predmet.StrankaNazivFormated_1">FINA Regionalni centar Zagreb,Željko Ilić</derivirana_varijabla>
  </DomainObject.Predmet.StrankaNazivFormated>
  <DomainObject.Predmet.StrankaNazivFormatedOIB>
    <izvorni_sadrzaj>FINA Regionalni centar Zagreb, OIB 85821130368,Željko Ilić, OIB 17887066809</izvorni_sadrzaj>
    <derivirana_varijabla naziv="DomainObject.Predmet.StrankaNazivFormatedOIB_1">FINA Regionalni centar Zagreb, OIB 85821130368,Željko Ilić, OIB 17887066809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Željko Ilić</item>
    </izvorni_sadrzaj>
    <derivirana_varijabla naziv="DomainObject.Predmet.StrankaListFormated_1">
      <item>FINA Regionalni centar Zagreb</item>
      <item>Željko Ilić</item>
    </derivirana_varijabla>
  </DomainObject.Predmet.StrankaListFormated>
  <DomainObject.Predmet.StrankaListFormatedOIB>
    <izvorni_sadrzaj>
      <item>FINA Regionalni centar Zagreb, OIB 85821130368</item>
      <item>Željko Ilić, OIB 17887066809</item>
    </izvorni_sadrzaj>
    <derivirana_varijabla naziv="DomainObject.Predmet.StrankaListFormatedOIB_1">
      <item>FINA Regionalni centar Zagreb, OIB 85821130368</item>
      <item>Željko Ilić, OIB 17887066809</item>
    </derivirana_varijabla>
  </DomainObject.Predmet.StrankaListFormatedOIB>
  <DomainObject.Predmet.StrankaListFormatedWithAdress>
    <izvorni_sadrzaj>
      <item>FINA Regionalni centar Zagreb, Trg svibanjskih žrtava 1995. 1, 10000 Zagreb</item>
      <item>Željko Ilić, Stražnjički Put 1a, 10000 Zagreb</item>
    </izvorni_sadrzaj>
    <derivirana_varijabla naziv="DomainObject.Predmet.StrankaListFormatedWithAdress_1">
      <item>FINA Regionalni centar Zagreb, Trg svibanjskih žrtava 1995. 1, 10000 Zagreb</item>
      <item>Željko Ilić, Stražnjički Put 1a,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Ilić, OIB 17887066809, Stražnjički Put 1a, 10000 Zagreb</item>
    </izvorni_sadrzaj>
    <derivirana_varijabla naziv="DomainObject.Predmet.StrankaListFormatedWithAdressOIB_1">
      <item>FINA Regionalni centar Zagreb, OIB 85821130368, Trg svibanjskih žrtava 1995. 1, 10000 Zagreb</item>
      <item>Željko Ilić, OIB 17887066809, Stražnjički Put 1a, 10000 Zagreb</item>
    </derivirana_varijabla>
  </DomainObject.Predmet.StrankaListFormatedWithAdressOIB>
  <DomainObject.Predmet.StrankaListNazivFormated>
    <izvorni_sadrzaj>
      <item>FINA Regionalni centar Zagreb</item>
      <item>Željko Ilić</item>
    </izvorni_sadrzaj>
    <derivirana_varijabla naziv="DomainObject.Predmet.StrankaListNazivFormated_1">
      <item>FINA Regionalni centar Zagreb</item>
      <item>Željko Ilić</item>
    </derivirana_varijabla>
  </DomainObject.Predmet.StrankaListNazivFormated>
  <DomainObject.Predmet.StrankaListNazivFormatedOIB>
    <izvorni_sadrzaj>
      <item>FINA Regionalni centar Zagreb, OIB 85821130368</item>
      <item>Željko Ilić, OIB 17887066809</item>
    </izvorni_sadrzaj>
    <derivirana_varijabla naziv="DomainObject.Predmet.StrankaListNazivFormatedOIB_1">
      <item>FINA Regionalni centar Zagreb, OIB 85821130368</item>
      <item>Željko Ilić, OIB 17887066809</item>
    </derivirana_varijabla>
  </DomainObject.Predmet.StrankaListNazivFormatedOIB>
  <DomainObject.Predmet.ProtuStrankaListFormated>
    <izvorni_sadrzaj>
      <item>PEPO MIHO j.d.o.o. za trgovinu i usluge</item>
    </izvorni_sadrzaj>
    <derivirana_varijabla naziv="DomainObject.Predmet.ProtuStrankaListFormated_1">
      <item>PEPO MIHO j.d.o.o. za trgovinu i usluge</item>
    </derivirana_varijabla>
  </DomainObject.Predmet.ProtuStrankaListFormated>
  <DomainObject.Predmet.ProtuStrankaListFormatedOIB>
    <izvorni_sadrzaj>
      <item>PEPO MIHO j.d.o.o. za trgovinu i usluge, OIB 29670712998</item>
    </izvorni_sadrzaj>
    <derivirana_varijabla naziv="DomainObject.Predmet.ProtuStrankaListFormatedOIB_1">
      <item>PEPO MIHO j.d.o.o. za trgovinu i usluge, OIB 29670712998</item>
    </derivirana_varijabla>
  </DomainObject.Predmet.ProtuStrankaListFormatedOIB>
  <DomainObject.Predmet.ProtuStrankaListFormatedWithAdress>
    <izvorni_sadrzaj>
      <item>PEPO MIHO j.d.o.o. za trgovinu i usluge, Stražnjički put 1A, 10000 Zagreb</item>
    </izvorni_sadrzaj>
    <derivirana_varijabla naziv="DomainObject.Predmet.ProtuStrankaListFormatedWithAdress_1">
      <item>PEPO MIHO j.d.o.o. za trgovinu i usluge, Stražnjički put 1A, 10000 Zagreb</item>
    </derivirana_varijabla>
  </DomainObject.Predmet.ProtuStrankaListFormatedWithAdress>
  <DomainObject.Predmet.ProtuStrankaListFormatedWithAdressOIB>
    <izvorni_sadrzaj>
      <item>PEPO MIHO j.d.o.o. za trgovinu i usluge, OIB 29670712998, Stražnjički put 1A, 10000 Zagreb</item>
    </izvorni_sadrzaj>
    <derivirana_varijabla naziv="DomainObject.Predmet.ProtuStrankaListFormatedWithAdressOIB_1">
      <item>PEPO MIHO j.d.o.o. za trgovinu i usluge, OIB 29670712998, Stražnjički put 1A, 10000 Zagreb</item>
    </derivirana_varijabla>
  </DomainObject.Predmet.ProtuStrankaListFormatedWithAdressOIB>
  <DomainObject.Predmet.ProtuStrankaListNazivFormated>
    <izvorni_sadrzaj>
      <item>PEPO MIHO j.d.o.o. za trgovinu i usluge</item>
    </izvorni_sadrzaj>
    <derivirana_varijabla naziv="DomainObject.Predmet.ProtuStrankaListNazivFormated_1">
      <item>PEPO MIHO j.d.o.o. za trgovinu i usluge</item>
    </derivirana_varijabla>
  </DomainObject.Predmet.ProtuStrankaListNazivFormated>
  <DomainObject.Predmet.ProtuStrankaListNazivFormatedOIB>
    <izvorni_sadrzaj>
      <item>PEPO MIHO j.d.o.o. za trgovinu i usluge, OIB 29670712998</item>
    </izvorni_sadrzaj>
    <derivirana_varijabla naziv="DomainObject.Predmet.ProtuStrankaListNazivFormatedOIB_1">
      <item>PEPO MIHO j.d.o.o. za trgovinu i usluge, OIB 29670712998</item>
    </derivirana_varijabla>
  </DomainObject.Predmet.ProtuStrankaListNazivFormatedOIB>
  <DomainObject.Predmet.OstaliListFormated>
    <izvorni_sadrzaj>
      <item>Željko Ilić</item>
    </izvorni_sadrzaj>
    <derivirana_varijabla naziv="DomainObject.Predmet.OstaliListFormated_1">
      <item>Željko Ilić</item>
    </derivirana_varijabla>
  </DomainObject.Predmet.OstaliListFormated>
  <DomainObject.Predmet.OstaliListFormatedOIB>
    <izvorni_sadrzaj>
      <item>Željko Ilić, OIB 17887066809</item>
    </izvorni_sadrzaj>
    <derivirana_varijabla naziv="DomainObject.Predmet.OstaliListFormatedOIB_1">
      <item>Željko Ilić, OIB 17887066809</item>
    </derivirana_varijabla>
  </DomainObject.Predmet.OstaliListFormatedOIB>
  <DomainObject.Predmet.OstaliListFormatedWithAdress>
    <izvorni_sadrzaj>
      <item>Željko Ilić, Stražnjički Put 1a, 10000 Zagreb</item>
    </izvorni_sadrzaj>
    <derivirana_varijabla naziv="DomainObject.Predmet.OstaliListFormatedWithAdress_1">
      <item>Željko Ilić, Stražnjički Put 1a, 10000 Zagreb</item>
    </derivirana_varijabla>
  </DomainObject.Predmet.OstaliListFormatedWithAdress>
  <DomainObject.Predmet.OstaliListFormatedWithAdressOIB>
    <izvorni_sadrzaj>
      <item>Željko Ilić, OIB 17887066809, Stražnjički Put 1a, 10000 Zagreb</item>
    </izvorni_sadrzaj>
    <derivirana_varijabla naziv="DomainObject.Predmet.OstaliListFormatedWithAdressOIB_1">
      <item>Željko Ilić, OIB 17887066809, Stražnjički Put 1a, 10000 Zagreb</item>
    </derivirana_varijabla>
  </DomainObject.Predmet.OstaliListFormatedWithAdressOIB>
  <DomainObject.Predmet.OstaliListNazivFormated>
    <izvorni_sadrzaj>
      <item>Željko Ilić</item>
    </izvorni_sadrzaj>
    <derivirana_varijabla naziv="DomainObject.Predmet.OstaliListNazivFormated_1">
      <item>Željko Ilić</item>
    </derivirana_varijabla>
  </DomainObject.Predmet.OstaliListNazivFormated>
  <DomainObject.Predmet.OstaliListNazivFormatedOIB>
    <izvorni_sadrzaj>
      <item>Željko Ilić, OIB 17887066809</item>
    </izvorni_sadrzaj>
    <derivirana_varijabla naziv="DomainObject.Predmet.OstaliListNazivFormatedOIB_1">
      <item>Željko Ilić, OIB 17887066809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PEPO MIHO j.d.o.o. za trgovinu i usluge</izvorni_sadrzaj>
    <derivirana_varijabla naziv="DomainObject.Predmet.ProtustrankaIDrugi_1">PEPO MIHO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PEPO MIHO j.d.o.o. za trgovinu i usluge, OIB 29670712998, Stražnjički put 1A, 10000 Zagreb</izvorni_sadrzaj>
    <derivirana_varijabla naziv="DomainObject.Predmet.ProtustrankaIDrugiAdressOIB_1">PEPO MIHO j.d.o.o. za trgovinu i usluge, OIB 29670712998, Stražnjički put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PEPO MIHO j.d.o.o. za trgovinu i usluge</item>
      <item>Željko Ilić</item>
      <item>Željko Ilić</item>
    </izvorni_sadrzaj>
    <derivirana_varijabla naziv="DomainObject.Predmet.SudioniciListNaziv_1">
      <item>FINA Regionalni centar Zagreb</item>
      <item>PEPO MIHO j.d.o.o. za trgovinu i usluge</item>
      <item>Željko Ilić</item>
      <item>Željko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PEPO MIHO j.d.o.o. za trgovinu i usluge, OIB 29670712998, Stražnjički put 1A,10000 Zagreb</item>
      <item>Željko Ilić, OIB 17887066809, Stražnjički Put 1a,10000 Zagreb</item>
      <item>Željko Ilić, OIB 17887066809, Stražnjički Put 1a,10000 Zagreb</item>
    </izvorni_sadrzaj>
    <derivirana_varijabla naziv="DomainObject.Predmet.SudioniciListAdressOIB_1">
      <item>FINA Regionalni centar Zagreb, OIB 85821130368, Trg svibanjskih žrtava 1995. 1,10000 Zagreb</item>
      <item>PEPO MIHO j.d.o.o. za trgovinu i usluge, OIB 29670712998, Stražnjički put 1A,10000 Zagreb</item>
      <item>Željko Ilić, OIB 17887066809, Stražnjički Put 1a,10000 Zagreb</item>
      <item>Željko Ilić, OIB 17887066809, Stražnjički Put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29670712998</item>
      <item>, OIB 17887066809</item>
      <item>, OIB 17887066809</item>
    </izvorni_sadrzaj>
    <derivirana_varijabla naziv="DomainObject.Predmet.SudioniciListNazivOIB_1">
      <item>, OIB 85821130368</item>
      <item>, OIB 29670712998</item>
      <item>, OIB 17887066809</item>
      <item>, OIB 17887066809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St-2409/2018-3</izvorni_sadrzaj>
    <derivirana_varijabla naziv="DomainObject.PredzadnjaOdlukaIzPredmeta.Oznaka_1">St-2409/2018-3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5F7C2-275C-43F3-A5AF-45AB62975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3891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2019-01-30T09:16:00Z</dcterms:created>
  <dc:creator>gzubak</dc:creator>
  <cp:lastModifiedBy>Mirjana Gašparić</cp:lastModifiedBy>
  <cp:lastPrinted>2019-01-30T10:09:00Z</cp:lastPrinted>
  <dcterms:modified xmlns:xsi="http://www.w3.org/2001/XMLSchema-instance" xsi:type="dcterms:W3CDTF">2019-01-30T10:09:00Z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(St-2409-2018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