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6ec0" w14:paraId="2706ec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57D6B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SILBA d.o.o. iz Murtera, Jose Markova 1, MBS:100004307, OIB:40470588804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C416A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SILBA d.o.o. iz Murtera, Jose Markova 1, MBS:100004307, OIB:40470588804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C416A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3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3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Ante Gabelica iz Splita, Ruđera Boškovića 7/125, OIB: 68765596631.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SILBA d.o.o. iz Murtera, Jose Markova 1, MBS:100004307, OIB:40470588804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C416A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SILBA d.o.o. iz Murtera, Jose Markova 1, MBS:100004307, OIB:40470588804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768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04.prosinca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44473C">
        <w:rPr>
          <w:rFonts w:cs="Times New Roman" w:eastAsia="Times New Roman" w:hAnsi="Times New Roman" w:ascii="Times New Roman"/>
          <w:sz w:val="24"/>
          <w:szCs w:val="24"/>
          <w:lang w:eastAsia="hr-HR"/>
        </w:rPr>
        <w:t>04.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C416A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6BFC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45A" w:rsidP="00345FCD" w:rsidR="0079045A">
      <w:pPr>
        <w:spacing w:lineRule="auto" w:line="240" w:after="0"/>
      </w:pPr>
      <w:r>
        <w:separator/>
      </w:r>
    </w:p>
  </w:endnote>
  <w:endnote w:id="0" w:type="continuationSeparator">
    <w:p w:rsidRDefault="0079045A" w:rsidP="00345FCD" w:rsidR="007904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45A" w:rsidP="00345FCD" w:rsidR="0079045A">
      <w:pPr>
        <w:spacing w:lineRule="auto" w:line="240" w:after="0"/>
      </w:pPr>
      <w:r>
        <w:separator/>
      </w:r>
    </w:p>
  </w:footnote>
  <w:footnote w:id="0" w:type="continuationSeparator">
    <w:p w:rsidRDefault="0079045A" w:rsidP="00345FCD" w:rsidR="007904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E6BFC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4473C">
      <w:t>768</w:t>
    </w:r>
    <w:r>
      <w:t>/15</w:t>
    </w:r>
  </w:p>
  <w:p w:rsidRDefault="002E6BFC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57D6B"/>
    <w:rsid w:val="0011602C"/>
    <w:rsid w:val="002E6BFC"/>
    <w:rsid w:val="00345FCD"/>
    <w:rsid w:val="003C59EA"/>
    <w:rsid w:val="0042569D"/>
    <w:rsid w:val="0044473C"/>
    <w:rsid w:val="004E21AA"/>
    <w:rsid w:val="00573443"/>
    <w:rsid w:val="00643F68"/>
    <w:rsid w:val="0079045A"/>
    <w:rsid w:val="007F555B"/>
    <w:rsid w:val="008433F1"/>
    <w:rsid w:val="008B261B"/>
    <w:rsid w:val="008F2B91"/>
    <w:rsid w:val="00962C2C"/>
    <w:rsid w:val="00971646"/>
    <w:rsid w:val="00A3376C"/>
    <w:rsid w:val="00C31037"/>
    <w:rsid w:val="00C416A5"/>
    <w:rsid w:val="00C81F35"/>
    <w:rsid w:val="00CD0AA6"/>
    <w:rsid w:val="00CE60CC"/>
    <w:rsid w:val="00D2270A"/>
    <w:rsid w:val="00D7438A"/>
    <w:rsid w:val="00DE027D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E6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B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6B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6B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6B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E6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B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6B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6B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6B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SILBA društvo s ograničenom odgovornošću za poslovne usluge</izvorni_sadrzaj>
    <derivirana_varijabla naziv="DomainObject.Predmet.ProtustrankaFormated_1">  SILBA društvo s ograničenom odgovornošću za poslovne usluge</derivirana_varijabla>
  </DomainObject.Predmet.ProtustrankaFormated>
  <DomainObject.Predmet.ProtustrankaFormatedOIB>
    <izvorni_sadrzaj>  SILBA društvo s ograničenom odgovornošću za poslovne usluge, OIB 40470588804</izvorni_sadrzaj>
    <derivirana_varijabla naziv="DomainObject.Predmet.ProtustrankaFormatedOIB_1">  SILBA društvo s ograničenom odgovornošću za poslovne usluge, OIB 40470588804</derivirana_varijabla>
  </DomainObject.Predmet.ProtustrankaFormatedOIB>
  <DomainObject.Predmet.ProtustrankaFormatedWithAdress>
    <izvorni_sadrzaj> SILBA društvo s ograničenom odgovornošću za poslovne usluge, Jose Markova 1, 22243 Murter</izvorni_sadrzaj>
    <derivirana_varijabla naziv="DomainObject.Predmet.ProtustrankaFormatedWithAdress_1"> SILBA društvo s ograničenom odgovornošću za poslovne usluge, Jose Markova 1, 22243 Murter</derivirana_varijabla>
  </DomainObject.Predmet.ProtustrankaFormatedWithAdress>
  <DomainObject.Predmet.ProtustrankaFormatedWithAdressOIB>
    <izvorni_sadrzaj> SILBA društvo s ograničenom odgovornošću za poslovne usluge, OIB 40470588804, Jose Markova 1, 22243 Murter</izvorni_sadrzaj>
    <derivirana_varijabla naziv="DomainObject.Predmet.ProtustrankaFormatedWithAdressOIB_1"> SILBA društvo s ograničenom odgovornošću za poslovne usluge, OIB 40470588804, Jose Markova 1, 22243 Murter</derivirana_varijabla>
  </DomainObject.Predmet.ProtustrankaFormatedWithAdressOIB>
  <DomainObject.Predmet.ProtustrankaWithAdress>
    <izvorni_sadrzaj>SILBA društvo s ograničenom odgovornošću za poslovne usluge Jose Markova 1, 22243 Murter</izvorni_sadrzaj>
    <derivirana_varijabla naziv="DomainObject.Predmet.ProtustrankaWithAdress_1">SILBA društvo s ograničenom odgovornošću za poslovne usluge Jose Markova 1, 22243 Murter</derivirana_varijabla>
  </DomainObject.Predmet.ProtustrankaWithAdress>
  <DomainObject.Predmet.ProtustrankaWithAdressOIB>
    <izvorni_sadrzaj>SILBA društvo s ograničenom odgovornošću za poslovne usluge, OIB 40470588804, Jose Markova 1, 22243 Murter</izvorni_sadrzaj>
    <derivirana_varijabla naziv="DomainObject.Predmet.ProtustrankaWithAdressOIB_1">SILBA društvo s ograničenom odgovornošću za poslovne usluge, OIB 40470588804, Jose Markova 1, 22243 Murter</derivirana_varijabla>
  </DomainObject.Predmet.ProtustrankaWithAdressOIB>
  <DomainObject.Predmet.ProtustrankaNazivFormated>
    <izvorni_sadrzaj>SILBA društvo s ograničenom odgovornošću za poslovne usluge</izvorni_sadrzaj>
    <derivirana_varijabla naziv="DomainObject.Predmet.ProtustrankaNazivFormated_1">SILBA društvo s ograničenom odgovornošću za poslovne usluge</derivirana_varijabla>
  </DomainObject.Predmet.ProtustrankaNazivFormated>
  <DomainObject.Predmet.ProtustrankaNazivFormatedOIB>
    <izvorni_sadrzaj>SILBA društvo s ograničenom odgovornošću za poslovne usluge, OIB 40470588804</izvorni_sadrzaj>
    <derivirana_varijabla naziv="DomainObject.Predmet.ProtustrankaNazivFormatedOIB_1">SILBA društvo s ograničenom odgovornošću za poslovne usluge, OIB 40470588804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SILBA društvo s ograničenom odgovornošću za poslovne usluge</item>
    </izvorni_sadrzaj>
    <derivirana_varijabla naziv="DomainObject.Predmet.ProtuStrankaListFormated_1">
      <item>SILBA društvo s ograničenom odgovornošću za poslovne usluge</item>
    </derivirana_varijabla>
  </DomainObject.Predmet.ProtuStrankaListFormated>
  <DomainObject.Predmet.ProtuStrankaListFormatedOIB>
    <izvorni_sadrzaj>
      <item>SILBA društvo s ograničenom odgovornošću za poslovne usluge, OIB 40470588804</item>
    </izvorni_sadrzaj>
    <derivirana_varijabla naziv="DomainObject.Predmet.ProtuStrankaListFormatedOIB_1">
      <item>SILBA društvo s ograničenom odgovornošću za poslovne usluge, OIB 40470588804</item>
    </derivirana_varijabla>
  </DomainObject.Predmet.ProtuStrankaListFormatedOIB>
  <DomainObject.Predmet.ProtuStrankaListFormatedWithAdress>
    <izvorni_sadrzaj>
      <item>SILBA društvo s ograničenom odgovornošću za poslovne usluge, Jose Markova 1, 22243 Murter</item>
    </izvorni_sadrzaj>
    <derivirana_varijabla naziv="DomainObject.Predmet.ProtuStrankaListFormatedWithAdress_1">
      <item>SILBA društvo s ograničenom odgovornošću za poslovne usluge, Jose Markova 1, 22243 Murter</item>
    </derivirana_varijabla>
  </DomainObject.Predmet.ProtuStrankaListFormatedWithAdress>
  <DomainObject.Predmet.ProtuStrankaListFormatedWithAdressOIB>
    <izvorni_sadrzaj>
      <item>SILBA društvo s ograničenom odgovornošću za poslovne usluge, OIB 40470588804, Jose Markova 1, 22243 Murter</item>
    </izvorni_sadrzaj>
    <derivirana_varijabla naziv="DomainObject.Predmet.ProtuStrankaListFormatedWithAdressOIB_1">
      <item>SILBA društvo s ograničenom odgovornošću za poslovne usluge, OIB 40470588804, Jose Markova 1, 22243 Murter</item>
    </derivirana_varijabla>
  </DomainObject.Predmet.ProtuStrankaListFormatedWithAdressOIB>
  <DomainObject.Predmet.ProtuStrankaListNazivFormated>
    <izvorni_sadrzaj>
      <item>SILBA društvo s ograničenom odgovornošću za poslovne usluge</item>
    </izvorni_sadrzaj>
    <derivirana_varijabla naziv="DomainObject.Predmet.ProtuStrankaListNazivFormated_1">
      <item>SILBA društvo s ograničenom odgovornošću za poslovne usluge</item>
    </derivirana_varijabla>
  </DomainObject.Predmet.ProtuStrankaListNazivFormated>
  <DomainObject.Predmet.ProtuStrankaListNazivFormatedOIB>
    <izvorni_sadrzaj>
      <item>SILBA društvo s ograničenom odgovornošću za poslovne usluge, OIB 40470588804</item>
    </izvorni_sadrzaj>
    <derivirana_varijabla naziv="DomainObject.Predmet.ProtuStrankaListNazivFormatedOIB_1">
      <item>SILBA društvo s ograničenom odgovornošću za poslovne usluge, OIB 40470588804</item>
    </derivirana_varijabla>
  </DomainObject.Predmet.ProtuStrankaListNazivFormatedOIB>
  <DomainObject.Predmet.OstaliListFormated>
    <izvorni_sadrzaj>
      <item>Terezija Lazarin</item>
    </izvorni_sadrzaj>
    <derivirana_varijabla naziv="DomainObject.Predmet.OstaliListFormated_1">
      <item>Terezija Lazarin</item>
    </derivirana_varijabla>
  </DomainObject.Predmet.OstaliListFormated>
  <DomainObject.Predmet.OstaliListFormatedOIB>
    <izvorni_sadrzaj>
      <item>Terezija Lazarin, OIB 86016863503</item>
    </izvorni_sadrzaj>
    <derivirana_varijabla naziv="DomainObject.Predmet.OstaliListFormatedOIB_1">
      <item>Terezija Lazarin, OIB 86016863503</item>
    </derivirana_varijabla>
  </DomainObject.Predmet.OstaliListFormatedOIB>
  <DomainObject.Predmet.OstaliListFormatedWithAdress>
    <izvorni_sadrzaj>
      <item>Terezija Lazarin, Jablanovečka 35, 10000 Zagreb</item>
    </izvorni_sadrzaj>
    <derivirana_varijabla naziv="DomainObject.Predmet.OstaliListFormatedWithAdress_1">
      <item>Terezija Lazarin, Jablanovečka 35, 10000 Zagreb</item>
    </derivirana_varijabla>
  </DomainObject.Predmet.OstaliListFormatedWithAdress>
  <DomainObject.Predmet.OstaliListFormatedWithAdressOIB>
    <izvorni_sadrzaj>
      <item>Terezija Lazarin, OIB 86016863503, Jablanovečka 35, 10000 Zagreb</item>
    </izvorni_sadrzaj>
    <derivirana_varijabla naziv="DomainObject.Predmet.OstaliListFormatedWithAdressOIB_1">
      <item>Terezija Lazarin, OIB 86016863503, Jablanovečka 35, 10000 Zagreb</item>
    </derivirana_varijabla>
  </DomainObject.Predmet.OstaliListFormatedWithAdressOIB>
  <DomainObject.Predmet.OstaliListNazivFormated>
    <izvorni_sadrzaj>
      <item>Terezija Lazarin</item>
    </izvorni_sadrzaj>
    <derivirana_varijabla naziv="DomainObject.Predmet.OstaliListNazivFormated_1">
      <item>Terezija Lazarin</item>
    </derivirana_varijabla>
  </DomainObject.Predmet.OstaliListNazivFormated>
  <DomainObject.Predmet.OstaliListNazivFormatedOIB>
    <izvorni_sadrzaj>
      <item>Terezija Lazarin, OIB 86016863503</item>
    </izvorni_sadrzaj>
    <derivirana_varijabla naziv="DomainObject.Predmet.OstaliListNazivFormatedOIB_1">
      <item>Terezija Lazarin, OIB 86016863503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SILBA društvo s ograničenom odgovornošću za poslovne usluge</izvorni_sadrzaj>
    <derivirana_varijabla naziv="DomainObject.Predmet.ProtustrankaIDrugi_1">SILBA društvo s ograničenom odgovornošću za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SILBA društvo s ograničenom odgovornošću za poslovne usluge, OIB 40470588804, Jose Markova 1, 22243 Murter</izvorni_sadrzaj>
    <derivirana_varijabla naziv="DomainObject.Predmet.ProtustrankaIDrugiAdressOIB_1">SILBA društvo s ograničenom odgovornošću za poslovne usluge, OIB 40470588804, Jose Markova 1,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SILBA društvo s ograničenom odgovornošću za poslovne usluge</item>
      <item>Terezija Lazarin</item>
    </izvorni_sadrzaj>
    <derivirana_varijabla naziv="DomainObject.Predmet.SudioniciListNaziv_1">
      <item>FINA - Podružnica Šibenik</item>
      <item>SILBA društvo s ograničenom odgovornošću za poslovne usluge</item>
      <item>Terezija Lazarin</item>
    </derivirana_varijabla>
  </DomainObject.Predmet.SudioniciListNaziv>
  <DomainObject.Predmet.SudioniciListAdressOIB>
    <izvorni_sadrzaj>
      <item>FINA - Podružnica Šibenik, OIB 85821130368, Perivoj L. Marune 1,22000 Šibenik</item>
      <item>SILBA društvo s ograničenom odgovornošću za poslovne usluge, OIB 40470588804, Jose Markova 1,22243 Murter</item>
      <item>Terezija Lazarin, OIB 86016863503, Jablanovečka 35,10000 Zagreb</item>
    </izvorni_sadrzaj>
    <derivirana_varijabla naziv="DomainObject.Predmet.SudioniciListAdressOIB_1">
      <item>FINA - Podružnica Šibenik, OIB 85821130368, Perivoj L. Marune 1,22000 Šibenik</item>
      <item>SILBA društvo s ograničenom odgovornošću za poslovne usluge, OIB 40470588804, Jose Markova 1,22243 Murter</item>
      <item>Terezija Lazarin, OIB 86016863503, Jablanovečka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40470588804</item>
      <item>, OIB 86016863503</item>
    </izvorni_sadrzaj>
    <derivirana_varijabla naziv="DomainObject.Predmet.SudioniciListNazivOIB_1">
      <item>, OIB 85821130368</item>
      <item>, OIB 40470588804</item>
      <item>, OIB 86016863503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2550</properties:Characters>
  <properties:Lines>91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2016-01-27T08:13:00Z</dcterms:created>
  <dc:creator>Joško Livaković</dc:creator>
  <cp:lastModifiedBy>Joško Livaković</cp:lastModifiedBy>
  <dcterms:modified xmlns:xsi="http://www.w3.org/2001/XMLSchema-instance" xsi:type="dcterms:W3CDTF">2016-01-28T09:00:00Z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