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4e6b" w14:paraId="aaa4e6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00397D">
        <w:t>2</w:t>
      </w:r>
      <w:r w:rsidR="000C24ED">
        <w:t>9</w:t>
      </w:r>
      <w:r>
        <w:t>/</w:t>
      </w:r>
      <w:r w:rsidR="00E8650F">
        <w:t>1</w:t>
      </w:r>
      <w:r w:rsidR="0041082E">
        <w:t>7</w:t>
      </w:r>
      <w:r>
        <w:t>-</w:t>
      </w:r>
      <w:r w:rsidR="0000397D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51161" w:rsidP="004E475E" w:rsidR="00C51161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C51161" w:rsidP="004E475E" w:rsidR="00C5116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</w:t>
      </w:r>
      <w:r w:rsidR="003E7BA3">
        <w:t>vjerovnika – radnika Allbin Jusufi, Zagreb, Žažinska 2</w:t>
      </w:r>
      <w:r w:rsidR="00BA0AD0" w:rsidRPr="00611430">
        <w:t xml:space="preserve">, </w:t>
      </w:r>
      <w:r w:rsidR="00BA0AD0">
        <w:t xml:space="preserve">OIB </w:t>
      </w:r>
      <w:r w:rsidR="003E7BA3">
        <w:t>23488134027</w:t>
      </w:r>
      <w:r w:rsidR="00BA0AD0">
        <w:t xml:space="preserve"> za </w:t>
      </w:r>
      <w:r w:rsidRPr="0041082E">
        <w:t xml:space="preserve">otvaranje stečajnog postupka nad dužnikom </w:t>
      </w:r>
      <w:r w:rsidR="00BC70A7">
        <w:t>ARANCIN</w:t>
      </w:r>
      <w:r w:rsidR="00D623E6">
        <w:t xml:space="preserve"> d.o.o.</w:t>
      </w:r>
      <w:r w:rsidR="00B33D85" w:rsidRPr="00B33D85">
        <w:t xml:space="preserve"> za </w:t>
      </w:r>
      <w:r w:rsidR="00BC70A7">
        <w:t>ugostiteljstvo</w:t>
      </w:r>
      <w:r w:rsidR="00B33D85" w:rsidRPr="00B33D85">
        <w:t xml:space="preserve">, Zagreb, </w:t>
      </w:r>
      <w:r w:rsidR="00BC70A7">
        <w:t>Masarykova 4</w:t>
      </w:r>
      <w:r w:rsidR="00B33D85" w:rsidRPr="00B33D85">
        <w:t>, MBS 080</w:t>
      </w:r>
      <w:r w:rsidR="00BC70A7">
        <w:t>745245</w:t>
      </w:r>
      <w:r w:rsidR="00B33D85" w:rsidRPr="00B33D85">
        <w:t xml:space="preserve">, OIB </w:t>
      </w:r>
      <w:r w:rsidR="00BC70A7">
        <w:t>15943051749</w:t>
      </w:r>
      <w:r w:rsidRPr="0041082E">
        <w:t xml:space="preserve">, dana </w:t>
      </w:r>
      <w:r w:rsidR="00866AAE">
        <w:t>2</w:t>
      </w:r>
      <w:r w:rsidRPr="0041082E">
        <w:t xml:space="preserve">. </w:t>
      </w:r>
      <w:r w:rsidR="00A930D6">
        <w:t>s</w:t>
      </w:r>
      <w:r w:rsidR="008D6BD4">
        <w:t>iječ</w:t>
      </w:r>
      <w:r w:rsidRPr="0041082E">
        <w:t>nja 201</w:t>
      </w:r>
      <w:r w:rsidR="008D6BD4">
        <w:t>8</w:t>
      </w:r>
      <w:r w:rsidRPr="0041082E">
        <w:t>.</w:t>
      </w:r>
    </w:p>
    <w:p w:rsidRDefault="007F37B5" w:rsidP="002C4C28" w:rsidR="007F37B5">
      <w:pPr>
        <w:jc w:val="both"/>
      </w:pPr>
    </w:p>
    <w:p w:rsidRDefault="00C51161" w:rsidP="002C4C28" w:rsidR="00C51161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C51161" w:rsidP="004E475E" w:rsidR="00C51161">
      <w:pPr>
        <w:jc w:val="both"/>
      </w:pPr>
    </w:p>
    <w:p w:rsidRDefault="007F37B5" w:rsidP="004E475E" w:rsidR="007F37B5">
      <w:pPr>
        <w:jc w:val="both"/>
      </w:pPr>
    </w:p>
    <w:p w:rsidRDefault="00E42FA6" w:rsidP="007A72D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D45E56">
        <w:t>Jakov Šalov</w:t>
      </w:r>
      <w:r w:rsidR="002D75EC">
        <w:t xml:space="preserve">, </w:t>
      </w:r>
      <w:r w:rsidR="00D45E56">
        <w:t>Nin, Ulica Petra Zoranića 6</w:t>
      </w:r>
      <w:r w:rsidR="00DC2C70">
        <w:t xml:space="preserve">, OIB </w:t>
      </w:r>
      <w:r w:rsidR="00D45E56">
        <w:t>56820381834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4030AB">
        <w:t>2</w:t>
      </w:r>
      <w:r w:rsidR="002736A8">
        <w:t>9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2736A8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2736A8" w:rsidRPr="002736A8">
        <w:t>Jakov Šalov, Nin, Ulica Petra Zoranića 6, OIB 56820381834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C51161" w:rsidP="00E42FA6" w:rsidR="00C51161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C51161" w:rsidP="00E42FA6" w:rsidR="00C51161">
      <w:pPr>
        <w:jc w:val="both"/>
      </w:pPr>
    </w:p>
    <w:p w:rsidRDefault="00C51161" w:rsidP="00E42FA6" w:rsidR="00C51161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2736A8">
        <w:t>24</w:t>
      </w:r>
      <w:r>
        <w:t>.</w:t>
      </w:r>
      <w:r w:rsidR="002736A8">
        <w:t>0</w:t>
      </w:r>
      <w:r w:rsidR="00334ABC">
        <w:t>1</w:t>
      </w:r>
      <w:r>
        <w:t>.201</w:t>
      </w:r>
      <w:r w:rsidR="002736A8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2736A8">
        <w:t xml:space="preserve">prijedlog vjerovnika – radnika </w:t>
      </w:r>
      <w:r w:rsidR="00941872">
        <w:t>Allbin Jusufi, Zagreb, Žažinska 2</w:t>
      </w:r>
      <w:r w:rsidR="00A15CA0">
        <w:t xml:space="preserve">, za </w:t>
      </w:r>
      <w:r w:rsidR="00941872">
        <w:t>otvaranje</w:t>
      </w:r>
      <w:r w:rsidR="00A15CA0">
        <w:t xml:space="preserve"> stečajnog postupka nad dužnikom </w:t>
      </w:r>
      <w:r w:rsidR="00941872" w:rsidRPr="00941872">
        <w:t>ARANCIN d.o.o. za ugostiteljstvo, Zagreb, Masarykova 4, MBS 080745245, OIB 15943051749</w:t>
      </w:r>
      <w:r w:rsidR="00A15CA0">
        <w:t xml:space="preserve">, temeljem odredbe čl. </w:t>
      </w:r>
      <w:r w:rsidR="00941872">
        <w:t>16</w:t>
      </w:r>
      <w:r w:rsidR="00A15CA0">
        <w:t xml:space="preserve">. st. </w:t>
      </w:r>
      <w:r w:rsidR="00251FAA">
        <w:t>1</w:t>
      </w:r>
      <w:r w:rsidR="00941872">
        <w:t>09</w:t>
      </w:r>
      <w:r w:rsidR="00A15CA0">
        <w:t>. Stečajnog zakona (NN 71/15</w:t>
      </w:r>
      <w:r w:rsidR="004360D2">
        <w:t xml:space="preserve"> i 104/17</w:t>
      </w:r>
      <w:r w:rsidR="00A47514">
        <w:t>, dalje: SZ</w:t>
      </w:r>
      <w:r w:rsidR="00CA762F">
        <w:t>)</w:t>
      </w:r>
      <w:r w:rsidR="003544BA">
        <w:t>, te navodi da vjerovnik ima tražbinu prema dužniku u iznosu od 6.062,82 kn koja se temelji na obvezi isplate plaće, a koja nije namirena jer je dužnik prezadužen i nesposoban za plaćanje</w:t>
      </w:r>
      <w:r w:rsidR="00593882">
        <w:t>.</w:t>
      </w:r>
    </w:p>
    <w:p w:rsidRDefault="000F14C9" w:rsidP="00E42FA6" w:rsidR="000F14C9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877796">
        <w:t>6</w:t>
      </w:r>
      <w:r w:rsidRPr="00176811">
        <w:t xml:space="preserve">. </w:t>
      </w:r>
      <w:r w:rsidR="00877796">
        <w:t>i</w:t>
      </w:r>
      <w:r w:rsidR="007D1625">
        <w:t xml:space="preserve"> 1</w:t>
      </w:r>
      <w:r w:rsidR="00877796">
        <w:t>09</w:t>
      </w:r>
      <w:r w:rsidR="007D1625">
        <w:t xml:space="preserve">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C51161" w:rsidP="00E42FA6" w:rsidR="00C51161" w:rsidRPr="00DF2411">
      <w:pPr>
        <w:jc w:val="both"/>
      </w:pPr>
    </w:p>
    <w:p w:rsidRDefault="00E42FA6" w:rsidP="00C51161" w:rsidR="007F37B5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877796" w:rsidRPr="00877796">
        <w:rPr>
          <w:b w:val="false"/>
        </w:rPr>
        <w:t>2. siječnja 2018</w:t>
      </w:r>
      <w:r w:rsidRPr="00821DA2">
        <w:rPr>
          <w:b w:val="false"/>
        </w:rPr>
        <w:t xml:space="preserve">. </w:t>
      </w:r>
    </w:p>
    <w:p w:rsidRDefault="00C51161" w:rsidP="00C51161" w:rsidR="00C51161" w:rsidRPr="00C51161">
      <w:pPr>
        <w:rPr>
          <w:lang w:eastAsia="hr-HR"/>
        </w:rPr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C51161" w:rsidR="007F37B5" w:rsidRPr="00C51161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C51161" w:rsidP="00E42FA6" w:rsidR="00C51161">
      <w:pPr>
        <w:jc w:val="both"/>
        <w:rPr>
          <w:bCs/>
        </w:rPr>
      </w:pPr>
    </w:p>
    <w:p w:rsidRDefault="00C51161" w:rsidP="00E42FA6" w:rsidR="00C51161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7F37B5" w:rsidP="00E42FA6" w:rsidR="007F37B5">
      <w:pPr>
        <w:jc w:val="both"/>
        <w:rPr>
          <w:bCs/>
        </w:rPr>
      </w:pPr>
    </w:p>
    <w:p w:rsidRDefault="007F37B5" w:rsidP="00E42FA6" w:rsidR="007F37B5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5A6131" w:rsidP="005A6131" w:rsidR="005A6131">
      <w:pPr>
        <w:numPr>
          <w:ilvl w:val="0"/>
          <w:numId w:val="8"/>
        </w:numPr>
        <w:jc w:val="both"/>
      </w:pPr>
      <w:r w:rsidRPr="005A6131">
        <w:t>Jakov Šalov, Nin, Ulica Petra Zoranića 6</w:t>
      </w:r>
    </w:p>
    <w:p w:rsidRDefault="00E42FA6" w:rsidP="005A6131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sectPr w:rsidSect="00FD0F32" w:rsidR="003B6B1C" w:rsidRPr="003B6B1C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86913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00397D" w:rsidRPr="0000397D">
      <w:t>122</w:t>
    </w:r>
    <w:r w:rsidR="000C24ED">
      <w:t>9</w:t>
    </w:r>
    <w:r w:rsidR="0000397D" w:rsidRPr="0000397D">
      <w:t>/17-3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97D"/>
    <w:rsid w:val="00021AB0"/>
    <w:rsid w:val="00022A47"/>
    <w:rsid w:val="000245B8"/>
    <w:rsid w:val="00030615"/>
    <w:rsid w:val="0003421E"/>
    <w:rsid w:val="00045996"/>
    <w:rsid w:val="00052B4B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C24ED"/>
    <w:rsid w:val="000D067C"/>
    <w:rsid w:val="000E0D09"/>
    <w:rsid w:val="000F14C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5803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0A4B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736A8"/>
    <w:rsid w:val="00286E4F"/>
    <w:rsid w:val="00287A11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135F3"/>
    <w:rsid w:val="00330999"/>
    <w:rsid w:val="00333984"/>
    <w:rsid w:val="00334ABC"/>
    <w:rsid w:val="00352EF3"/>
    <w:rsid w:val="003544BA"/>
    <w:rsid w:val="0037353C"/>
    <w:rsid w:val="003807C7"/>
    <w:rsid w:val="00383A81"/>
    <w:rsid w:val="00386913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3E7BA3"/>
    <w:rsid w:val="004030AB"/>
    <w:rsid w:val="0041082E"/>
    <w:rsid w:val="00410D9A"/>
    <w:rsid w:val="00425E7E"/>
    <w:rsid w:val="004360D2"/>
    <w:rsid w:val="00440509"/>
    <w:rsid w:val="00450450"/>
    <w:rsid w:val="004516F3"/>
    <w:rsid w:val="004557C4"/>
    <w:rsid w:val="00476499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19D7"/>
    <w:rsid w:val="00593882"/>
    <w:rsid w:val="00595F77"/>
    <w:rsid w:val="005A0866"/>
    <w:rsid w:val="005A0FB3"/>
    <w:rsid w:val="005A6131"/>
    <w:rsid w:val="005C003C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11"/>
    <w:rsid w:val="00650092"/>
    <w:rsid w:val="00650D8D"/>
    <w:rsid w:val="00654565"/>
    <w:rsid w:val="006610B9"/>
    <w:rsid w:val="00667214"/>
    <w:rsid w:val="006740D6"/>
    <w:rsid w:val="00683E8D"/>
    <w:rsid w:val="006A34CE"/>
    <w:rsid w:val="006B0C38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F37B5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77796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D6BD4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1872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33D85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C70A7"/>
    <w:rsid w:val="00BD057C"/>
    <w:rsid w:val="00BE413B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27053"/>
    <w:rsid w:val="00C30255"/>
    <w:rsid w:val="00C30DBA"/>
    <w:rsid w:val="00C316FD"/>
    <w:rsid w:val="00C31A13"/>
    <w:rsid w:val="00C35481"/>
    <w:rsid w:val="00C354FB"/>
    <w:rsid w:val="00C467DE"/>
    <w:rsid w:val="00C50158"/>
    <w:rsid w:val="00C51161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45E56"/>
    <w:rsid w:val="00D5401B"/>
    <w:rsid w:val="00D601D5"/>
    <w:rsid w:val="00D623E6"/>
    <w:rsid w:val="00D67261"/>
    <w:rsid w:val="00D710C0"/>
    <w:rsid w:val="00D76E41"/>
    <w:rsid w:val="00D85221"/>
    <w:rsid w:val="00D9463B"/>
    <w:rsid w:val="00DA6030"/>
    <w:rsid w:val="00DC2C65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E5DF8"/>
    <w:rsid w:val="00EF08E3"/>
    <w:rsid w:val="00EF6417"/>
    <w:rsid w:val="00EF74DB"/>
    <w:rsid w:val="00F078AC"/>
    <w:rsid w:val="00F10B9E"/>
    <w:rsid w:val="00F12013"/>
    <w:rsid w:val="00F166B6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6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9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9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9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9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6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9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9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9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9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St-1229/2017</izvorni_sadrzaj>
    <derivirana_varijabla naziv="DomainObject.Predmet.OznakaBroj_1">St-1229/2017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sudvoma</izvorni_sadrzaj>
    <derivirana_varijabla naziv="DomainObject.Predmet.PrimjedbaSuca_1">ČL. 11 Zakona o sudvoma</derivirana_varijabla>
  </DomainObject.Predmet.PrimjedbaSuca>
  <DomainObject.Predmet.ProtustrankaFormated>
    <izvorni_sadrzaj>  ARANCIN d.o.o.</izvorni_sadrzaj>
    <derivirana_varijabla naziv="DomainObject.Predmet.ProtustrankaFormated_1">  ARANCIN d.o.o.</derivirana_varijabla>
  </DomainObject.Predmet.ProtustrankaFormated>
  <DomainObject.Predmet.ProtustrankaFormatedOIB>
    <izvorni_sadrzaj>  ARANCIN d.o.o., OIB 15943051749</izvorni_sadrzaj>
    <derivirana_varijabla naziv="DomainObject.Predmet.ProtustrankaFormatedOIB_1">  ARANCIN d.o.o., OIB 15943051749</derivirana_varijabla>
  </DomainObject.Predmet.ProtustrankaFormatedOIB>
  <DomainObject.Predmet.ProtustrankaFormatedWithAdress>
    <izvorni_sadrzaj> ARANCIN d.o.o., Masarykova 4, 10000 Zagreb</izvorni_sadrzaj>
    <derivirana_varijabla naziv="DomainObject.Predmet.ProtustrankaFormatedWithAdress_1"> ARANCIN d.o.o., Masarykova 4, 10000 Zagreb</derivirana_varijabla>
  </DomainObject.Predmet.ProtustrankaFormatedWithAdress>
  <DomainObject.Predmet.ProtustrankaFormatedWithAdressOIB>
    <izvorni_sadrzaj> ARANCIN d.o.o., OIB 15943051749, Masarykova 4, 10000 Zagreb</izvorni_sadrzaj>
    <derivirana_varijabla naziv="DomainObject.Predmet.ProtustrankaFormatedWithAdressOIB_1"> ARANCIN d.o.o., OIB 15943051749, Masarykova 4, 10000 Zagreb</derivirana_varijabla>
  </DomainObject.Predmet.ProtustrankaFormatedWithAdressOIB>
  <DomainObject.Predmet.ProtustrankaWithAdress>
    <izvorni_sadrzaj>ARANCIN d.o.o. Masarykova 4, 10000 Zagreb</izvorni_sadrzaj>
    <derivirana_varijabla naziv="DomainObject.Predmet.ProtustrankaWithAdress_1">ARANCIN d.o.o. Masarykova 4, 10000 Zagreb</derivirana_varijabla>
  </DomainObject.Predmet.ProtustrankaWithAdress>
  <DomainObject.Predmet.ProtustrankaWithAdressOIB>
    <izvorni_sadrzaj>ARANCIN d.o.o., OIB 15943051749, Masarykova 4, 10000 Zagreb</izvorni_sadrzaj>
    <derivirana_varijabla naziv="DomainObject.Predmet.ProtustrankaWithAdressOIB_1">ARANCIN d.o.o., OIB 15943051749, Masarykova 4, 10000 Zagreb</derivirana_varijabla>
  </DomainObject.Predmet.ProtustrankaWithAdressOIB>
  <DomainObject.Predmet.ProtustrankaNazivFormated>
    <izvorni_sadrzaj>ARANCIN d.o.o.</izvorni_sadrzaj>
    <derivirana_varijabla naziv="DomainObject.Predmet.ProtustrankaNazivFormated_1">ARANCIN d.o.o.</derivirana_varijabla>
  </DomainObject.Predmet.ProtustrankaNazivFormated>
  <DomainObject.Predmet.ProtustrankaNazivFormatedOIB>
    <izvorni_sadrzaj>ARANCIN d.o.o., OIB 15943051749</izvorni_sadrzaj>
    <derivirana_varijabla naziv="DomainObject.Predmet.ProtustrankaNazivFormatedOIB_1">ARANCIN d.o.o., OIB 15943051749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Allbin Jusufi</izvorni_sadrzaj>
    <derivirana_varijabla naziv="DomainObject.Predmet.StrankaFormated_1">  Allbin Jusufi</derivirana_varijabla>
  </DomainObject.Predmet.StrankaFormated>
  <DomainObject.Predmet.StrankaFormatedOIB>
    <izvorni_sadrzaj>  Allbin Jusufi, OIB 23488134027</izvorni_sadrzaj>
    <derivirana_varijabla naziv="DomainObject.Predmet.StrankaFormatedOIB_1">  Allbin Jusufi, OIB 23488134027</derivirana_varijabla>
  </DomainObject.Predmet.StrankaFormatedOIB>
  <DomainObject.Predmet.StrankaFormatedWithAdress>
    <izvorni_sadrzaj> Allbin Jusufi, Žažinska Ulica 2, 10000 Zagreb</izvorni_sadrzaj>
    <derivirana_varijabla naziv="DomainObject.Predmet.StrankaFormatedWithAdress_1"> Allbin Jusufi, Žažinska Ulica 2, 10000 Zagreb</derivirana_varijabla>
  </DomainObject.Predmet.StrankaFormatedWithAdress>
  <DomainObject.Predmet.StrankaFormatedWithAdressOIB>
    <izvorni_sadrzaj> Allbin Jusufi, OIB 23488134027, Žažinska Ulica 2, 10000 Zagreb</izvorni_sadrzaj>
    <derivirana_varijabla naziv="DomainObject.Predmet.StrankaFormatedWithAdressOIB_1"> Allbin Jusufi, OIB 23488134027, Žažinska Ulica 2, 10000 Zagreb</derivirana_varijabla>
  </DomainObject.Predmet.StrankaFormatedWithAdressOIB>
  <DomainObject.Predmet.StrankaWithAdress>
    <izvorni_sadrzaj>Allbin Jusufi Žažinska Ulica 2,10000 Zagreb</izvorni_sadrzaj>
    <derivirana_varijabla naziv="DomainObject.Predmet.StrankaWithAdress_1">Allbin Jusufi Žažinska Ulica 2,10000 Zagreb</derivirana_varijabla>
  </DomainObject.Predmet.StrankaWithAdress>
  <DomainObject.Predmet.StrankaWithAdressOIB>
    <izvorni_sadrzaj>Allbin Jusufi, OIB 23488134027, Žažinska Ulica 2,10000 Zagreb</izvorni_sadrzaj>
    <derivirana_varijabla naziv="DomainObject.Predmet.StrankaWithAdressOIB_1">Allbin Jusufi, OIB 23488134027, Žažinska Ulica 2,10000 Zagreb</derivirana_varijabla>
  </DomainObject.Predmet.StrankaWithAdressOIB>
  <DomainObject.Predmet.StrankaNazivFormated>
    <izvorni_sadrzaj>Allbin Jusufi</izvorni_sadrzaj>
    <derivirana_varijabla naziv="DomainObject.Predmet.StrankaNazivFormated_1">Allbin Jusufi</derivirana_varijabla>
  </DomainObject.Predmet.StrankaNazivFormated>
  <DomainObject.Predmet.StrankaNazivFormatedOIB>
    <izvorni_sadrzaj>Allbin Jusufi, OIB 23488134027</izvorni_sadrzaj>
    <derivirana_varijabla naziv="DomainObject.Predmet.StrankaNazivFormatedOIB_1">Allbin Jusufi, OIB 23488134027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Allbin Jusufi</item>
    </izvorni_sadrzaj>
    <derivirana_varijabla naziv="DomainObject.Predmet.StrankaListFormated_1">
      <item>Allbin Jusufi</item>
    </derivirana_varijabla>
  </DomainObject.Predmet.StrankaListFormated>
  <DomainObject.Predmet.StrankaListFormatedOIB>
    <izvorni_sadrzaj>
      <item>Allbin Jusufi, OIB 23488134027</item>
    </izvorni_sadrzaj>
    <derivirana_varijabla naziv="DomainObject.Predmet.StrankaListFormatedOIB_1">
      <item>Allbin Jusufi, OIB 23488134027</item>
    </derivirana_varijabla>
  </DomainObject.Predmet.StrankaListFormatedOIB>
  <DomainObject.Predmet.StrankaListFormatedWithAdress>
    <izvorni_sadrzaj>
      <item>Allbin Jusufi, Žažinska Ulica 2, 10000 Zagreb</item>
    </izvorni_sadrzaj>
    <derivirana_varijabla naziv="DomainObject.Predmet.StrankaListFormatedWithAdress_1">
      <item>Allbin Jusufi, Žažinska Ulica 2, 10000 Zagreb</item>
    </derivirana_varijabla>
  </DomainObject.Predmet.StrankaListFormatedWithAdress>
  <DomainObject.Predmet.StrankaListFormatedWithAdressOIB>
    <izvorni_sadrzaj>
      <item>Allbin Jusufi, OIB 23488134027, Žažinska Ulica 2, 10000 Zagreb</item>
    </izvorni_sadrzaj>
    <derivirana_varijabla naziv="DomainObject.Predmet.StrankaListFormatedWithAdressOIB_1">
      <item>Allbin Jusufi, OIB 23488134027, Žažinska Ulica 2, 10000 Zagreb</item>
    </derivirana_varijabla>
  </DomainObject.Predmet.StrankaListFormatedWithAdressOIB>
  <DomainObject.Predmet.StrankaListNazivFormated>
    <izvorni_sadrzaj>
      <item>Allbin Jusufi</item>
    </izvorni_sadrzaj>
    <derivirana_varijabla naziv="DomainObject.Predmet.StrankaListNazivFormated_1">
      <item>Allbin Jusufi</item>
    </derivirana_varijabla>
  </DomainObject.Predmet.StrankaListNazivFormated>
  <DomainObject.Predmet.StrankaListNazivFormatedOIB>
    <izvorni_sadrzaj>
      <item>Allbin Jusufi, OIB 23488134027</item>
    </izvorni_sadrzaj>
    <derivirana_varijabla naziv="DomainObject.Predmet.StrankaListNazivFormatedOIB_1">
      <item>Allbin Jusufi, OIB 23488134027</item>
    </derivirana_varijabla>
  </DomainObject.Predmet.StrankaListNazivFormatedOIB>
  <DomainObject.Predmet.ProtuStrankaListFormated>
    <izvorni_sadrzaj>
      <item>ARANCIN d.o.o.</item>
    </izvorni_sadrzaj>
    <derivirana_varijabla naziv="DomainObject.Predmet.ProtuStrankaListFormated_1">
      <item>ARANCIN d.o.o.</item>
    </derivirana_varijabla>
  </DomainObject.Predmet.ProtuStrankaListFormated>
  <DomainObject.Predmet.ProtuStrankaListFormatedOIB>
    <izvorni_sadrzaj>
      <item>ARANCIN d.o.o., OIB 15943051749</item>
    </izvorni_sadrzaj>
    <derivirana_varijabla naziv="DomainObject.Predmet.ProtuStrankaListFormatedOIB_1">
      <item>ARANCIN d.o.o., OIB 15943051749</item>
    </derivirana_varijabla>
  </DomainObject.Predmet.ProtuStrankaListFormatedOIB>
  <DomainObject.Predmet.ProtuStrankaListFormatedWithAdress>
    <izvorni_sadrzaj>
      <item>ARANCIN d.o.o., Masarykova 4, 10000 Zagreb</item>
    </izvorni_sadrzaj>
    <derivirana_varijabla naziv="DomainObject.Predmet.ProtuStrankaListFormatedWithAdress_1">
      <item>ARANCIN d.o.o., Masarykova 4, 10000 Zagreb</item>
    </derivirana_varijabla>
  </DomainObject.Predmet.ProtuStrankaListFormatedWithAdress>
  <DomainObject.Predmet.ProtuStrankaListFormatedWithAdressOIB>
    <izvorni_sadrzaj>
      <item>ARANCIN d.o.o., OIB 15943051749, Masarykova 4, 10000 Zagreb</item>
    </izvorni_sadrzaj>
    <derivirana_varijabla naziv="DomainObject.Predmet.ProtuStrankaListFormatedWithAdressOIB_1">
      <item>ARANCIN d.o.o., OIB 15943051749, Masarykova 4, 10000 Zagreb</item>
    </derivirana_varijabla>
  </DomainObject.Predmet.ProtuStrankaListFormatedWithAdressOIB>
  <DomainObject.Predmet.ProtuStrankaListNazivFormated>
    <izvorni_sadrzaj>
      <item>ARANCIN d.o.o.</item>
    </izvorni_sadrzaj>
    <derivirana_varijabla naziv="DomainObject.Predmet.ProtuStrankaListNazivFormated_1">
      <item>ARANCIN d.o.o.</item>
    </derivirana_varijabla>
  </DomainObject.Predmet.ProtuStrankaListNazivFormated>
  <DomainObject.Predmet.ProtuStrankaListNazivFormatedOIB>
    <izvorni_sadrzaj>
      <item>ARANCIN d.o.o., OIB 15943051749</item>
    </izvorni_sadrzaj>
    <derivirana_varijabla naziv="DomainObject.Predmet.ProtuStrankaListNazivFormatedOIB_1">
      <item>ARANCIN d.o.o., OIB 15943051749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Allbin Jusufi</izvorni_sadrzaj>
    <derivirana_varijabla naziv="DomainObject.Predmet.StrankaIDrugi_1">Allbin Jusufi</derivirana_varijabla>
  </DomainObject.Predmet.StrankaIDrugi>
  <DomainObject.Predmet.ProtustrankaIDrugi>
    <izvorni_sadrzaj>ARANCIN d.o.o.</izvorni_sadrzaj>
    <derivirana_varijabla naziv="DomainObject.Predmet.ProtustrankaIDrugi_1">ARANCIN d.o.o.</derivirana_varijabla>
  </DomainObject.Predmet.ProtustrankaIDrugi>
  <DomainObject.Predmet.StrankaIDrugiAdressOIB>
    <izvorni_sadrzaj>Allbin Jusufi, OIB 23488134027, Žažinska Ulica 2, 10000 Zagreb</izvorni_sadrzaj>
    <derivirana_varijabla naziv="DomainObject.Predmet.StrankaIDrugiAdressOIB_1">Allbin Jusufi, OIB 23488134027, Žažinska Ulica 2, 10000 Zagreb</derivirana_varijabla>
  </DomainObject.Predmet.StrankaIDrugiAdressOIB>
  <DomainObject.Predmet.ProtustrankaIDrugiAdressOIB>
    <izvorni_sadrzaj>ARANCIN d.o.o., OIB 15943051749, Masarykova 4, 10000 Zagreb</izvorni_sadrzaj>
    <derivirana_varijabla naziv="DomainObject.Predmet.ProtustrankaIDrugiAdressOIB_1">ARANCIN d.o.o., OIB 15943051749, Masarykova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Allbin Jusufi</item>
      <item>ARANCIN d.o.o.</item>
    </izvorni_sadrzaj>
    <derivirana_varijabla naziv="DomainObject.Predmet.SudioniciListNaziv_1">
      <item>Allbin Jusufi</item>
      <item>ARANCIN d.o.o.</item>
    </derivirana_varijabla>
  </DomainObject.Predmet.SudioniciListNaziv>
  <DomainObject.Predmet.SudioniciListAdressOIB>
    <izvorni_sadrzaj>
      <item>Allbin Jusufi, OIB 23488134027, Žažinska Ulica 2,10000 Zagreb</item>
      <item>ARANCIN d.o.o., OIB 15943051749, Masarykova 4,10000 Zagreb</item>
    </izvorni_sadrzaj>
    <derivirana_varijabla naziv="DomainObject.Predmet.SudioniciListAdressOIB_1">
      <item>Allbin Jusufi, OIB 23488134027, Žažinska Ulica 2,10000 Zagreb</item>
      <item>ARANCIN d.o.o., OIB 15943051749, Masarykova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23488134027</item>
      <item>, OIB 15943051749</item>
    </izvorni_sadrzaj>
    <derivirana_varijabla naziv="DomainObject.Predmet.SudioniciListNazivOIB_1">
      <item>, OIB 23488134027</item>
      <item>, OIB 15943051749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2822A-3E2B-4BD8-9362-C2ABA1107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2791</properties:Characters>
  <properties:Lines>83</properties:Lines>
  <properties:Paragraphs>25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2017-07-20T09:49:00Z</cp:lastPrinted>
  <dcterms:modified xmlns:xsi="http://www.w3.org/2001/XMLSchema-instance" xsi:type="dcterms:W3CDTF">2018-01-02T08:48:00Z</dcterms:modified>
  <cp:revision>47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