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2af5f" w14:paraId="992af5f" w:rsidRDefault="00323EC8" w:rsidP="00323EC8" w:rsidR="00323EC8" w:rsidRPr="005153ED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47725" cx="838004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113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23EC8" w:rsidP="00323EC8" w:rsidR="00323EC8" w:rsidRPr="005153ED">
      <w:pPr>
        <w:rPr>
          <w:b/>
        </w:rPr>
      </w:pPr>
      <w:r w:rsidRPr="005153ED">
        <w:rPr>
          <w:b/>
        </w:rPr>
        <w:t>REPUBLIKA HRVATSKA</w:t>
      </w:r>
    </w:p>
    <w:p w:rsidRDefault="00323EC8" w:rsidP="00323EC8" w:rsidR="00323EC8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E4465A" w:rsidP="00E4465A" w:rsidR="00E4465A" w:rsidRPr="00E4465A">
      <w:pPr>
        <w:rPr>
          <w:b/>
        </w:rPr>
      </w:pPr>
      <w:r w:rsidRPr="00E4465A">
        <w:rPr>
          <w:b/>
        </w:rPr>
        <w:t>STALNA SLUŽBA DUBROVNIK</w:t>
      </w:r>
    </w:p>
    <w:p w:rsidRDefault="00E4465A" w:rsidP="00E4465A" w:rsidR="00323EC8" w:rsidRPr="005153ED">
      <w:r w:rsidRPr="00E4465A">
        <w:rPr>
          <w:b/>
        </w:rPr>
        <w:t>Dr. A. Starčevića 23, Dubrovnik</w:t>
      </w:r>
    </w:p>
    <w:p w:rsidRDefault="00323EC8" w:rsidP="00323EC8" w:rsidR="00323EC8"/>
    <w:p w:rsidRDefault="00323EC8" w:rsidP="00323EC8" w:rsidR="00323EC8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323EC8" w:rsidP="00323EC8" w:rsidR="00323EC8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323EC8" w:rsidP="00323EC8" w:rsidR="00323EC8" w:rsidRPr="005153ED"/>
    <w:p w:rsidRDefault="00323EC8" w:rsidP="00323EC8" w:rsidR="00323EC8" w:rsidRPr="005153ED">
      <w:pPr>
        <w:ind w:firstLine="708"/>
        <w:jc w:val="both"/>
      </w:pPr>
      <w:r w:rsidRPr="005153ED">
        <w:t>Trgovački sud u Splitu,</w:t>
      </w:r>
      <w:r w:rsidR="00E4465A" w:rsidRPr="00E4465A">
        <w:t xml:space="preserve"> Stalna služba u Dubrovniku</w:t>
      </w:r>
      <w:r w:rsidR="00E4465A">
        <w:t>,</w:t>
      </w:r>
      <w:r w:rsidRPr="005153ED">
        <w:t xml:space="preserve"> u ime Republike Hrvatske, po sucu tog suda Katarini Franković, kao sucu pojedincu, u stečajnom postupku nad</w:t>
      </w:r>
      <w:r>
        <w:t xml:space="preserve"> dužnikom</w:t>
      </w:r>
      <w:r w:rsidRPr="005153ED">
        <w:t xml:space="preserve"> </w:t>
      </w:r>
      <w:r w:rsidR="001B60A4" w:rsidRPr="001B60A4">
        <w:t>DINGAČ „u stečaju“, poljoprivredna zadruga i vinarija, Potomje, OIB: 68338435153, zastupano po stečajnom upravitelju Ante Mrkonjić, Imotski, Kneza Domagoja 3, Zmijavci, OIB: 84299598589</w:t>
      </w:r>
      <w:r w:rsidR="003F79E3" w:rsidRPr="003F79E3">
        <w:t xml:space="preserve">, </w:t>
      </w:r>
      <w:r>
        <w:t xml:space="preserve">dana </w:t>
      </w:r>
      <w:r w:rsidR="001B60A4">
        <w:t>13</w:t>
      </w:r>
      <w:r w:rsidR="00833792">
        <w:t xml:space="preserve">. </w:t>
      </w:r>
      <w:r w:rsidR="001B60A4">
        <w:t>veljače 2018</w:t>
      </w:r>
      <w:r w:rsidRPr="005153ED">
        <w:t>. godine,</w:t>
      </w:r>
    </w:p>
    <w:p w:rsidRDefault="00323EC8" w:rsidP="00323EC8" w:rsidR="00323EC8" w:rsidRPr="005153ED"/>
    <w:p w:rsidRDefault="00323EC8" w:rsidP="00323EC8" w:rsidR="00323EC8" w:rsidRPr="005153ED">
      <w:pPr>
        <w:jc w:val="center"/>
      </w:pPr>
      <w:r w:rsidRPr="005153ED">
        <w:rPr>
          <w:b/>
        </w:rPr>
        <w:t>r i j e š i o      j e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95382A" w:rsidP="00921AA6" w:rsidR="0095382A">
      <w:pPr>
        <w:pStyle w:val="Odlomakpopisa"/>
        <w:numPr>
          <w:ilvl w:val="0"/>
          <w:numId w:val="3"/>
        </w:numPr>
        <w:jc w:val="both"/>
      </w:pPr>
      <w:r>
        <w:t>Članovima Odbora vjerovnika</w:t>
      </w:r>
      <w:r w:rsidR="005E6AB4">
        <w:t xml:space="preserve"> i predsjedniku odbora vjerovnika</w:t>
      </w:r>
      <w:r>
        <w:t xml:space="preserve"> određuje se nagrada za rad u odboru vjerovnika u visini prosječne dnevne plaće u Republici Hrvatskoj po danu koji provedu u obavljanju poslova iz svog djelokruga. </w:t>
      </w:r>
      <w:r w:rsidR="00921AA6" w:rsidRPr="00921AA6">
        <w:t>Prosječna dnevna plaća utvrđuje se prema prosječnoj mjesečnoj isplaćenoj netoplaći po zaposlenome u pravnim osobama Republike Hrvatske za razdoblje siječanj – kolovoz.</w:t>
      </w:r>
    </w:p>
    <w:p w:rsidRDefault="00921AA6" w:rsidP="00921AA6" w:rsidR="00921AA6">
      <w:pPr>
        <w:pStyle w:val="Odlomakpopisa"/>
        <w:ind w:left="1080"/>
        <w:jc w:val="both"/>
      </w:pPr>
    </w:p>
    <w:p w:rsidRDefault="0095382A" w:rsidP="0095382A" w:rsidR="0095382A">
      <w:pPr>
        <w:pStyle w:val="Odlomakpopisa"/>
        <w:numPr>
          <w:ilvl w:val="0"/>
          <w:numId w:val="3"/>
        </w:numPr>
        <w:jc w:val="both"/>
      </w:pPr>
      <w:r>
        <w:t xml:space="preserve">Nalaže se stečajnom  upravitelju </w:t>
      </w:r>
      <w:r w:rsidR="00921AA6">
        <w:t>Anti Mrkonjić isplatiti</w:t>
      </w:r>
      <w:r>
        <w:t xml:space="preserve"> nagradu iz točke I. ovog rješenja.</w:t>
      </w:r>
    </w:p>
    <w:p w:rsidRDefault="002215D3" w:rsidP="004E31A9" w:rsidR="002215D3" w:rsidRPr="00606628"/>
    <w:p w:rsidRDefault="004E31A9" w:rsidP="00944E2A" w:rsidR="004E31A9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080ECC" w:rsidP="004E31A9" w:rsidR="00080ECC">
      <w:pPr>
        <w:rPr>
          <w:b/>
        </w:rPr>
      </w:pPr>
    </w:p>
    <w:p w:rsidRDefault="00040EE3" w:rsidP="00040EE3" w:rsidR="00DE1EDD">
      <w:pPr>
        <w:ind w:firstLine="708"/>
        <w:jc w:val="both"/>
      </w:pPr>
      <w:r w:rsidRPr="00040EE3">
        <w:t>Rje</w:t>
      </w:r>
      <w:r w:rsidR="00E02884">
        <w:t xml:space="preserve">šenjem </w:t>
      </w:r>
      <w:r w:rsidR="00E4465A">
        <w:t>naslovnog suda</w:t>
      </w:r>
      <w:r w:rsidRPr="00040EE3">
        <w:t xml:space="preserve"> </w:t>
      </w:r>
      <w:r w:rsidR="00E02884">
        <w:t xml:space="preserve">posl.br. St- </w:t>
      </w:r>
      <w:r w:rsidR="001B60A4">
        <w:t>1307</w:t>
      </w:r>
      <w:r w:rsidR="00E4465A">
        <w:t>/201</w:t>
      </w:r>
      <w:r w:rsidR="001B60A4">
        <w:t>6 od 21. studenog 2016</w:t>
      </w:r>
      <w:r w:rsidRPr="00040EE3">
        <w:t xml:space="preserve">. godine otvoren je stečajni postupak nad stečajnim dužnikom </w:t>
      </w:r>
      <w:r w:rsidR="001B60A4" w:rsidRPr="001B60A4">
        <w:t>DINGAČ „u stečaju“, poljoprivredna zadruga i vinarija, Potomje, OIB: 68338435153</w:t>
      </w:r>
      <w:r w:rsidR="00E02884">
        <w:t xml:space="preserve">, a za stečajnog upravitelja je imenovan </w:t>
      </w:r>
      <w:r w:rsidR="001B60A4" w:rsidRPr="001B60A4">
        <w:t>Ante Mrkonjić, Imotski, Kneza Domagoja 3, Zmijavci, OIB: 84299598589</w:t>
      </w:r>
      <w:r w:rsidRPr="00040EE3">
        <w:t>.</w:t>
      </w:r>
    </w:p>
    <w:p w:rsidRDefault="00040EE3" w:rsidP="00040EE3" w:rsidR="00040EE3" w:rsidRPr="00606628">
      <w:pPr>
        <w:ind w:firstLine="708"/>
        <w:jc w:val="both"/>
      </w:pPr>
    </w:p>
    <w:p w:rsidRDefault="00921AA6" w:rsidP="005E6AB4" w:rsidR="005E6AB4">
      <w:pPr>
        <w:pStyle w:val="Tijeloteksta"/>
        <w:ind w:firstLine="708"/>
        <w:rPr>
          <w:szCs w:val="24"/>
        </w:rPr>
      </w:pPr>
      <w:r w:rsidRPr="00921AA6">
        <w:rPr>
          <w:szCs w:val="24"/>
        </w:rPr>
        <w:t>U ovom stečajnom postupku</w:t>
      </w:r>
      <w:r w:rsidR="005E6AB4">
        <w:rPr>
          <w:szCs w:val="24"/>
        </w:rPr>
        <w:t xml:space="preserve"> na izvještajnom ročištu 13. veljače 2017.g.</w:t>
      </w:r>
      <w:r w:rsidRPr="00921AA6">
        <w:rPr>
          <w:szCs w:val="24"/>
        </w:rPr>
        <w:t xml:space="preserve"> </w:t>
      </w:r>
      <w:r w:rsidR="00E06BF4">
        <w:rPr>
          <w:szCs w:val="24"/>
        </w:rPr>
        <w:t>stečajni vjerovnici su osnovali</w:t>
      </w:r>
      <w:r w:rsidRPr="00921AA6">
        <w:rPr>
          <w:szCs w:val="24"/>
        </w:rPr>
        <w:t xml:space="preserve"> o</w:t>
      </w:r>
      <w:r w:rsidR="005E6AB4">
        <w:rPr>
          <w:szCs w:val="24"/>
        </w:rPr>
        <w:t>dbor vjerovnika</w:t>
      </w:r>
      <w:r w:rsidR="005E6AB4" w:rsidRPr="005E6AB4">
        <w:t xml:space="preserve"> </w:t>
      </w:r>
      <w:r w:rsidR="005E6AB4" w:rsidRPr="005E6AB4">
        <w:rPr>
          <w:szCs w:val="24"/>
        </w:rPr>
        <w:t>i to od 7 članova:</w:t>
      </w:r>
      <w:r w:rsidR="005E6AB4">
        <w:rPr>
          <w:szCs w:val="24"/>
        </w:rPr>
        <w:t>k</w:t>
      </w:r>
      <w:r w:rsidR="005E6AB4" w:rsidRPr="005E6AB4">
        <w:rPr>
          <w:szCs w:val="24"/>
        </w:rPr>
        <w:t xml:space="preserve">ao predstavnik stečajnih vjerovnika s najvišim tražbinama: Hrvatska poštanska banka d.d., Zagreb, kao predstavnik stečajnih vjerovnika s malim tražbinama: Sandra Trojanović Sršen, kao predstavnik prijašnjih dužnikovih radnika: Ante Mandić, kao četvrti član odbora se bira Republika Hrvatska, kao peti član odbora bira se Badel 1862 d.d.,kao 6-ti član odbora bira se Neven Šimunković i kao sedmi član bira se profesor Marko Ivkošić kao stručna osoba sa Ekonomskog fakulteta.  </w:t>
      </w:r>
    </w:p>
    <w:p w:rsidRDefault="005E6AB4" w:rsidP="00921AA6" w:rsidR="005E6AB4">
      <w:pPr>
        <w:pStyle w:val="Tijeloteksta"/>
        <w:ind w:firstLine="708"/>
        <w:rPr>
          <w:szCs w:val="24"/>
        </w:rPr>
      </w:pPr>
    </w:p>
    <w:p w:rsidRDefault="005E6AB4" w:rsidP="005E6AB4" w:rsidR="00921AA6" w:rsidRPr="00921AA6">
      <w:pPr>
        <w:pStyle w:val="Tijeloteksta"/>
        <w:ind w:firstLine="708"/>
        <w:rPr>
          <w:szCs w:val="24"/>
        </w:rPr>
      </w:pPr>
      <w:r>
        <w:rPr>
          <w:szCs w:val="24"/>
        </w:rPr>
        <w:t>Podneskom od 26. siječnja 2018</w:t>
      </w:r>
      <w:r w:rsidR="00921AA6" w:rsidRPr="00921AA6">
        <w:rPr>
          <w:szCs w:val="24"/>
        </w:rPr>
        <w:t>. godine predsjednik odbora vjerovnika je predložio sudu odrediti nagradu za rad u odboru vjerovnika</w:t>
      </w:r>
      <w:r>
        <w:rPr>
          <w:szCs w:val="24"/>
        </w:rPr>
        <w:t>, te naveo da je odbor održao tri sjednice</w:t>
      </w:r>
      <w:r w:rsidR="00921AA6" w:rsidRPr="00921AA6">
        <w:rPr>
          <w:szCs w:val="24"/>
        </w:rPr>
        <w:t>.</w:t>
      </w:r>
    </w:p>
    <w:p w:rsidRDefault="00921AA6" w:rsidP="00921AA6" w:rsidR="00921AA6" w:rsidRPr="00921AA6">
      <w:pPr>
        <w:pStyle w:val="Tijeloteksta"/>
        <w:rPr>
          <w:szCs w:val="24"/>
        </w:rPr>
      </w:pPr>
    </w:p>
    <w:p w:rsidRDefault="00921AA6" w:rsidP="005E6AB4" w:rsidR="005E6AB4">
      <w:pPr>
        <w:pStyle w:val="Tijeloteksta"/>
        <w:ind w:firstLine="708"/>
        <w:rPr>
          <w:szCs w:val="24"/>
        </w:rPr>
      </w:pPr>
      <w:r w:rsidRPr="00921AA6">
        <w:rPr>
          <w:szCs w:val="24"/>
        </w:rPr>
        <w:lastRenderedPageBreak/>
        <w:t xml:space="preserve">Prema čl. </w:t>
      </w:r>
      <w:r w:rsidR="005E6AB4">
        <w:rPr>
          <w:szCs w:val="24"/>
        </w:rPr>
        <w:t xml:space="preserve">102 st. 1. </w:t>
      </w:r>
      <w:r w:rsidRPr="00921AA6">
        <w:rPr>
          <w:szCs w:val="24"/>
        </w:rPr>
        <w:t xml:space="preserve"> Stečajnog zakona (NN </w:t>
      </w:r>
      <w:r w:rsidR="005E6AB4" w:rsidRPr="005E6AB4">
        <w:rPr>
          <w:szCs w:val="24"/>
        </w:rPr>
        <w:t>71/15, 104/17</w:t>
      </w:r>
      <w:r w:rsidRPr="00921AA6">
        <w:rPr>
          <w:szCs w:val="24"/>
        </w:rPr>
        <w:t xml:space="preserve">, dalje u tekstu: SZ) </w:t>
      </w:r>
      <w:r w:rsidR="005E6AB4" w:rsidRPr="005E6AB4">
        <w:rPr>
          <w:szCs w:val="24"/>
        </w:rPr>
        <w:t>Članovi odbora vjerovnika imaju pravo na nagradu za rad u odboru vjerovnika. Nagrada se određuje do iznosa prosječne dnevne plaće u Republici Hrvatskoj po danu koji provedu u obavljanju poslova iz svoga djelokruga. Prosječna dnevna plaća utvrđuje se prema prosječnoj mjesečnoj isplaćenoj netoplaći po zaposlenome u pravnim osobama Republike Hrvatske za razdoblje siječanj – kolovoz.</w:t>
      </w:r>
      <w:r w:rsidR="005E6AB4">
        <w:rPr>
          <w:szCs w:val="24"/>
        </w:rPr>
        <w:t xml:space="preserve"> Prema st. 2 </w:t>
      </w:r>
      <w:r w:rsidR="005E6AB4" w:rsidRPr="005E6AB4">
        <w:rPr>
          <w:szCs w:val="24"/>
        </w:rPr>
        <w:t>sud može odrediti nagradu članu odbora vjerovnika koji nije vjerovnik, uzimajući u obzir opseg i složenost poslova koji su mu povjereni.</w:t>
      </w:r>
      <w:r w:rsidR="005E6AB4">
        <w:rPr>
          <w:szCs w:val="24"/>
        </w:rPr>
        <w:t xml:space="preserve"> </w:t>
      </w:r>
    </w:p>
    <w:p w:rsidRDefault="005E6AB4" w:rsidP="005E6AB4" w:rsidR="005E6AB4" w:rsidRPr="005E6AB4">
      <w:pPr>
        <w:pStyle w:val="Tijeloteksta"/>
        <w:ind w:firstLine="708"/>
        <w:rPr>
          <w:szCs w:val="24"/>
        </w:rPr>
      </w:pPr>
    </w:p>
    <w:p w:rsidRDefault="002C5B4C" w:rsidP="002C5B4C" w:rsidR="00585162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Stoga je sud</w:t>
      </w:r>
      <w:r w:rsidR="00585162" w:rsidRPr="00606628">
        <w:rPr>
          <w:szCs w:val="24"/>
        </w:rPr>
        <w:t xml:space="preserve"> sukladno </w:t>
      </w:r>
      <w:r w:rsidR="005E6AB4">
        <w:rPr>
          <w:szCs w:val="24"/>
        </w:rPr>
        <w:t xml:space="preserve">postavljenom </w:t>
      </w:r>
      <w:r w:rsidR="0009507E">
        <w:rPr>
          <w:szCs w:val="24"/>
        </w:rPr>
        <w:t>zahtjevu</w:t>
      </w:r>
      <w:r w:rsidR="00442C18">
        <w:rPr>
          <w:szCs w:val="24"/>
        </w:rPr>
        <w:t>, a</w:t>
      </w:r>
      <w:r w:rsidR="00585162" w:rsidRPr="00606628">
        <w:rPr>
          <w:szCs w:val="24"/>
        </w:rPr>
        <w:t xml:space="preserve"> prema čl. </w:t>
      </w:r>
      <w:r w:rsidR="005E6AB4">
        <w:rPr>
          <w:szCs w:val="24"/>
        </w:rPr>
        <w:t>102</w:t>
      </w:r>
      <w:r w:rsidR="00585162" w:rsidRPr="00606628">
        <w:rPr>
          <w:szCs w:val="24"/>
        </w:rPr>
        <w:t xml:space="preserve">. </w:t>
      </w:r>
      <w:r w:rsidR="005E6AB4">
        <w:rPr>
          <w:szCs w:val="24"/>
        </w:rPr>
        <w:t>SZ-a</w:t>
      </w:r>
      <w:r w:rsidR="00585162" w:rsidRPr="00606628">
        <w:rPr>
          <w:szCs w:val="24"/>
        </w:rPr>
        <w:t xml:space="preserve"> riješio kao u </w:t>
      </w:r>
      <w:r w:rsidR="0009507E">
        <w:rPr>
          <w:szCs w:val="24"/>
        </w:rPr>
        <w:t>izreci</w:t>
      </w:r>
      <w:r w:rsidR="00585162" w:rsidRPr="00606628">
        <w:rPr>
          <w:szCs w:val="24"/>
        </w:rPr>
        <w:t>.</w:t>
      </w:r>
    </w:p>
    <w:p w:rsidRDefault="00585162" w:rsidP="00585162" w:rsidR="00585162" w:rsidRPr="00606628">
      <w:pPr>
        <w:ind w:firstLine="720"/>
        <w:jc w:val="both"/>
      </w:pP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4E31A9" w:rsidP="002C5B4C" w:rsidR="004E31A9" w:rsidRPr="00606628">
      <w:pPr>
        <w:jc w:val="center"/>
        <w:rPr>
          <w:b/>
        </w:rPr>
      </w:pPr>
      <w:r w:rsidRPr="00606628">
        <w:rPr>
          <w:b/>
        </w:rPr>
        <w:t xml:space="preserve">U </w:t>
      </w:r>
      <w:r w:rsidR="00442C18">
        <w:rPr>
          <w:b/>
        </w:rPr>
        <w:t>Dubrovnik</w:t>
      </w:r>
      <w:r w:rsidRPr="00606628">
        <w:rPr>
          <w:b/>
        </w:rPr>
        <w:t xml:space="preserve">u, </w:t>
      </w:r>
      <w:r w:rsidR="00D507F7">
        <w:rPr>
          <w:b/>
        </w:rPr>
        <w:t>13</w:t>
      </w:r>
      <w:r w:rsidRPr="00606628">
        <w:rPr>
          <w:b/>
        </w:rPr>
        <w:t xml:space="preserve">. </w:t>
      </w:r>
      <w:r w:rsidR="00D507F7">
        <w:rPr>
          <w:b/>
        </w:rPr>
        <w:t>veljače</w:t>
      </w:r>
      <w:r w:rsidRPr="00606628">
        <w:rPr>
          <w:b/>
        </w:rPr>
        <w:t xml:space="preserve"> 201</w:t>
      </w:r>
      <w:r w:rsidR="00D507F7">
        <w:rPr>
          <w:b/>
        </w:rPr>
        <w:t>8</w:t>
      </w:r>
      <w:r w:rsidRPr="00606628">
        <w:rPr>
          <w:b/>
        </w:rPr>
        <w:t>.godine</w:t>
      </w:r>
    </w:p>
    <w:p w:rsidRDefault="004E31A9" w:rsidP="004E31A9" w:rsidR="004E31A9" w:rsidRPr="00606628"/>
    <w:p w:rsidRDefault="004E31A9" w:rsidP="002C5B4C" w:rsidR="004E31A9" w:rsidRPr="00606628">
      <w:pPr>
        <w:ind w:firstLine="708" w:left="4956"/>
        <w:rPr>
          <w:b/>
        </w:rPr>
      </w:pPr>
      <w:r w:rsidRPr="00606628">
        <w:rPr>
          <w:b/>
        </w:rPr>
        <w:t>Sudac:</w:t>
      </w:r>
    </w:p>
    <w:p w:rsidRDefault="004E31A9" w:rsidP="004E31A9" w:rsidR="004E31A9" w:rsidRPr="00606628">
      <w:pPr>
        <w:rPr>
          <w:b/>
        </w:rPr>
      </w:pPr>
    </w:p>
    <w:p w:rsidRDefault="002C5B4C" w:rsidP="007D3D2B" w:rsidR="00040EE3">
      <w:pPr>
        <w:ind w:left="5664"/>
        <w:rPr>
          <w:b/>
        </w:rPr>
      </w:pPr>
      <w:r w:rsidRPr="00606628">
        <w:rPr>
          <w:b/>
        </w:rPr>
        <w:t>Katarina Franković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F6408B" w:rsidR="004E31A9" w:rsidRPr="00606628">
      <w:pPr>
        <w:jc w:val="both"/>
      </w:pPr>
      <w:r w:rsidRPr="00606628">
        <w:t>Protiv ovog rješenja dopušteno je izjaviti žalbu</w:t>
      </w:r>
      <w:r w:rsidR="00E06BF4">
        <w:t xml:space="preserve"> stečajnom upravitelju i svim članovima odbora vjerovnika</w:t>
      </w:r>
      <w:r w:rsidRPr="00606628">
        <w:t>. Žalba se podnosi Visokom trgovačkom sudu Republike Hrvatske u Zagrebu putem ovog suda u roku od 8 dana</w:t>
      </w:r>
      <w:r w:rsidR="00E02884">
        <w:t xml:space="preserve"> od primitka</w:t>
      </w:r>
      <w:r w:rsidRPr="00606628">
        <w:t xml:space="preserve"> u 3 istovjetna primjerka pozivom na gornji poslovni broj spisa.</w:t>
      </w:r>
      <w:r w:rsidR="00E02884" w:rsidRPr="00E02884">
        <w:t xml:space="preserve"> Primitak ovog </w:t>
      </w:r>
      <w:r w:rsidR="00E02884">
        <w:t>rješenja</w:t>
      </w:r>
      <w:r w:rsidR="00E02884" w:rsidRPr="00E02884">
        <w:t xml:space="preserve"> računa se sukladno čl. 12. SZ-a istekom osmog dana od dana objave na e-Oglasnoj ploči suda.</w:t>
      </w:r>
    </w:p>
    <w:p w:rsidRDefault="004E31A9" w:rsidP="004E31A9" w:rsidR="004E31A9" w:rsidRPr="00606628"/>
    <w:p w:rsidRDefault="004E31A9" w:rsidP="004E31A9" w:rsidR="004E31A9" w:rsidRPr="007D3D2B">
      <w:pPr>
        <w:rPr>
          <w:b/>
          <w:sz w:val="20"/>
          <w:szCs w:val="20"/>
        </w:rPr>
      </w:pPr>
      <w:r w:rsidRPr="007D3D2B">
        <w:rPr>
          <w:b/>
          <w:sz w:val="20"/>
          <w:szCs w:val="20"/>
        </w:rPr>
        <w:t>DN-a:</w:t>
      </w:r>
    </w:p>
    <w:p w:rsidRDefault="004E31A9" w:rsidP="004E31A9" w:rsidR="004C1A33" w:rsidRPr="007D3D2B">
      <w:pPr>
        <w:rPr>
          <w:sz w:val="20"/>
          <w:szCs w:val="20"/>
        </w:rPr>
      </w:pPr>
      <w:r w:rsidRPr="007D3D2B">
        <w:rPr>
          <w:sz w:val="20"/>
          <w:szCs w:val="20"/>
        </w:rPr>
        <w:t xml:space="preserve">- </w:t>
      </w:r>
      <w:r w:rsidR="00D906B1" w:rsidRPr="007D3D2B">
        <w:rPr>
          <w:sz w:val="20"/>
          <w:szCs w:val="20"/>
        </w:rPr>
        <w:t xml:space="preserve">mrežna stranica </w:t>
      </w:r>
      <w:r w:rsidR="0009507E" w:rsidRPr="007D3D2B">
        <w:rPr>
          <w:sz w:val="20"/>
          <w:szCs w:val="20"/>
        </w:rPr>
        <w:t>e-</w:t>
      </w:r>
      <w:r w:rsidRPr="007D3D2B">
        <w:rPr>
          <w:sz w:val="20"/>
          <w:szCs w:val="20"/>
        </w:rPr>
        <w:t>oglasna ploča</w:t>
      </w:r>
      <w:r w:rsidR="004F496B" w:rsidRPr="007D3D2B">
        <w:rPr>
          <w:sz w:val="20"/>
          <w:szCs w:val="20"/>
        </w:rPr>
        <w:t xml:space="preserve"> suda</w:t>
      </w:r>
    </w:p>
    <w:p w:rsidRDefault="00BB77FC" w:rsidP="004E31A9" w:rsidR="00BB77FC">
      <w:pPr>
        <w:rPr>
          <w:sz w:val="20"/>
          <w:szCs w:val="20"/>
        </w:rPr>
      </w:pPr>
      <w:r w:rsidRPr="007D3D2B">
        <w:rPr>
          <w:sz w:val="20"/>
          <w:szCs w:val="20"/>
        </w:rPr>
        <w:t>- stečajni upravitelj</w:t>
      </w:r>
      <w:r w:rsidR="00E02884" w:rsidRPr="007D3D2B">
        <w:rPr>
          <w:sz w:val="20"/>
          <w:szCs w:val="20"/>
        </w:rPr>
        <w:t>, putem e oglasna ploča suda</w:t>
      </w:r>
      <w:r w:rsidR="00B01921" w:rsidRPr="007D3D2B">
        <w:rPr>
          <w:sz w:val="20"/>
          <w:szCs w:val="20"/>
        </w:rPr>
        <w:t xml:space="preserve"> </w:t>
      </w:r>
    </w:p>
    <w:p w:rsidRDefault="00E06BF4" w:rsidP="004E31A9" w:rsidR="00E06BF4" w:rsidRPr="007D3D2B">
      <w:pPr>
        <w:rPr>
          <w:sz w:val="20"/>
          <w:szCs w:val="20"/>
        </w:rPr>
      </w:pPr>
      <w:r>
        <w:rPr>
          <w:sz w:val="20"/>
          <w:szCs w:val="20"/>
        </w:rPr>
        <w:t xml:space="preserve">- predsjednik i članovi odbora vjerovnika </w:t>
      </w:r>
      <w:r w:rsidRPr="00E06BF4">
        <w:rPr>
          <w:sz w:val="20"/>
          <w:szCs w:val="20"/>
        </w:rPr>
        <w:t>putem e oglasna ploča suda</w:t>
      </w:r>
    </w:p>
    <w:sectPr w:rsidR="00E06BF4" w:rsidRPr="007D3D2B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511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EC8" w:rsidR="002C5B4C">
    <w:pPr>
      <w:pStyle w:val="Zaglavlje"/>
    </w:pPr>
    <w:r>
      <w:rPr>
        <w:rFonts w:hAnsi="Book Antiqua" w:ascii="Book Antiqua"/>
        <w:b/>
        <w:sz w:val="22"/>
        <w:szCs w:val="22"/>
      </w:rPr>
      <w:tab/>
    </w:r>
    <w:r>
      <w:rPr>
        <w:rFonts w:hAnsi="Book Antiqua" w:ascii="Book Antiqua"/>
        <w:b/>
        <w:sz w:val="22"/>
        <w:szCs w:val="22"/>
      </w:rPr>
      <w:tab/>
    </w:r>
    <w:r w:rsidRPr="00323EC8">
      <w:rPr>
        <w:rFonts w:hAnsi="Book Antiqua" w:ascii="Book Antiqua"/>
        <w:b/>
        <w:sz w:val="22"/>
        <w:szCs w:val="22"/>
      </w:rPr>
      <w:t>Posl. br. 18 St-</w:t>
    </w:r>
    <w:r w:rsidR="001B60A4">
      <w:rPr>
        <w:rFonts w:hAnsi="Book Antiqua" w:ascii="Book Antiqua"/>
        <w:b/>
        <w:sz w:val="22"/>
        <w:szCs w:val="22"/>
      </w:rPr>
      <w:t>1307</w:t>
    </w:r>
    <w:r w:rsidR="00E4465A">
      <w:rPr>
        <w:rFonts w:hAnsi="Book Antiqua" w:ascii="Book Antiqua"/>
        <w:b/>
        <w:sz w:val="22"/>
        <w:szCs w:val="22"/>
      </w:rPr>
      <w:t>/201</w:t>
    </w:r>
    <w:r w:rsidR="001B60A4">
      <w:rPr>
        <w:rFonts w:hAnsi="Book Antiqua" w:ascii="Book Antiqua"/>
        <w:b/>
        <w:sz w:val="22"/>
        <w:szCs w:val="22"/>
      </w:rPr>
      <w:t>6</w:t>
    </w:r>
    <w:r w:rsidRPr="00323EC8">
      <w:rPr>
        <w:rFonts w:hAnsi="Book Antiqua" w:ascii="Book Antiqua"/>
        <w:b/>
        <w:sz w:val="22"/>
        <w:szCs w:val="22"/>
      </w:rPr>
      <w:t>-</w:t>
    </w:r>
    <w:r w:rsidR="001B60A4">
      <w:rPr>
        <w:rFonts w:hAnsi="Book Antiqua" w:ascii="Book Antiqua"/>
        <w:b/>
        <w:sz w:val="22"/>
        <w:szCs w:val="22"/>
      </w:rPr>
      <w:t>1</w:t>
    </w:r>
    <w:r w:rsidR="00EB3E7D">
      <w:rPr>
        <w:rFonts w:hAnsi="Book Antiqua" w:ascii="Book Antiqua"/>
        <w:b/>
        <w:sz w:val="22"/>
        <w:szCs w:val="22"/>
      </w:rPr>
      <w:t>4</w:t>
    </w:r>
    <w:r w:rsidR="0095382A">
      <w:rPr>
        <w:rFonts w:hAnsi="Book Antiqua" w:ascii="Book Antiqua"/>
        <w:b/>
        <w:sz w:val="22"/>
        <w:szCs w:val="22"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35F41409"/>
    <w:multiLevelType w:val="hybridMultilevel"/>
    <w:tmpl w:val="A1A0FE20"/>
    <w:lvl w:tplc="D33E946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8310E3E"/>
    <w:multiLevelType w:val="hybridMultilevel"/>
    <w:tmpl w:val="9578910A"/>
    <w:lvl w:tplc="C82E4760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17C16"/>
    <w:rsid w:val="00040EE3"/>
    <w:rsid w:val="00080ECC"/>
    <w:rsid w:val="0009507E"/>
    <w:rsid w:val="00115617"/>
    <w:rsid w:val="001B4843"/>
    <w:rsid w:val="001B60A4"/>
    <w:rsid w:val="001B6E3C"/>
    <w:rsid w:val="00217CDB"/>
    <w:rsid w:val="002215D3"/>
    <w:rsid w:val="002809D4"/>
    <w:rsid w:val="002B3636"/>
    <w:rsid w:val="002C5B4C"/>
    <w:rsid w:val="00323EC8"/>
    <w:rsid w:val="00390CA7"/>
    <w:rsid w:val="003F79E3"/>
    <w:rsid w:val="004417B4"/>
    <w:rsid w:val="00442C18"/>
    <w:rsid w:val="004563A9"/>
    <w:rsid w:val="00467D95"/>
    <w:rsid w:val="004C1A33"/>
    <w:rsid w:val="004E31A9"/>
    <w:rsid w:val="004F496B"/>
    <w:rsid w:val="0056071C"/>
    <w:rsid w:val="00575C0E"/>
    <w:rsid w:val="00585162"/>
    <w:rsid w:val="005E6AB4"/>
    <w:rsid w:val="00606628"/>
    <w:rsid w:val="00645E9B"/>
    <w:rsid w:val="00711495"/>
    <w:rsid w:val="007354FF"/>
    <w:rsid w:val="00795117"/>
    <w:rsid w:val="007B5EE9"/>
    <w:rsid w:val="007D3D2B"/>
    <w:rsid w:val="00833792"/>
    <w:rsid w:val="00921AA6"/>
    <w:rsid w:val="00944E2A"/>
    <w:rsid w:val="009479DC"/>
    <w:rsid w:val="0095382A"/>
    <w:rsid w:val="009600F7"/>
    <w:rsid w:val="009C74CF"/>
    <w:rsid w:val="009E2665"/>
    <w:rsid w:val="00A400FC"/>
    <w:rsid w:val="00A707AC"/>
    <w:rsid w:val="00A76B90"/>
    <w:rsid w:val="00B01921"/>
    <w:rsid w:val="00B2423A"/>
    <w:rsid w:val="00BB179A"/>
    <w:rsid w:val="00BB77FC"/>
    <w:rsid w:val="00BE2C80"/>
    <w:rsid w:val="00C5045B"/>
    <w:rsid w:val="00C5581B"/>
    <w:rsid w:val="00CF4325"/>
    <w:rsid w:val="00D44DB7"/>
    <w:rsid w:val="00D507F7"/>
    <w:rsid w:val="00D51884"/>
    <w:rsid w:val="00D906B1"/>
    <w:rsid w:val="00DA1B37"/>
    <w:rsid w:val="00DA1F74"/>
    <w:rsid w:val="00DE1EDD"/>
    <w:rsid w:val="00E02884"/>
    <w:rsid w:val="00E06BF4"/>
    <w:rsid w:val="00E07FE5"/>
    <w:rsid w:val="00E4465A"/>
    <w:rsid w:val="00E638DE"/>
    <w:rsid w:val="00EB3E7D"/>
    <w:rsid w:val="00F1763E"/>
    <w:rsid w:val="00F428BC"/>
    <w:rsid w:val="00F5668D"/>
    <w:rsid w:val="00F6408B"/>
    <w:rsid w:val="00F74737"/>
    <w:rsid w:val="00FA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538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51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11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11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11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11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538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51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11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11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11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11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3620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816674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04214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6495583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240791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720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8726174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785308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6741888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757300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1255412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744418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174339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68191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645138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931349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00504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1260042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675025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69833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792609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612176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82583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805891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807395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280051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432041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6500860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112208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104570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497924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8301453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634503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5214071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1679380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280703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909311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908546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062692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722010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6547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480142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41848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5745044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6906473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666856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5146552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553468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53654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6522931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937368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577662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65898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940225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1446949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5214767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6724134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213541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683045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57603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267083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123153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8533759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6055280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64391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36953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743783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881234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961887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584514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94977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68305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82893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506989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657758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649233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91470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600020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1955839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244276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1307</izvorni_sadrzaj>
    <derivirana_varijabla naziv="DomainObject.Predmet.Broj_1">1307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St-1307/2016</izvorni_sadrzaj>
    <derivirana_varijabla naziv="DomainObject.Predmet.OznakaBroj_1">St-1307/2016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ŽALBE-otp. 19.10.2017.
original spis u suca!!!!!!!!!!!!!</izvorni_sadrzaj>
    <derivirana_varijabla naziv="DomainObject.Predmet.PrimjedbaSuca_1">ŽALBE-otp. 19.10.2017.
original spis u suca!!!!!!!!!!!!!</derivirana_varijabla>
  </DomainObject.Predmet.PrimjedbaSuca>
  <DomainObject.Predmet.ProtustrankaFormated>
    <izvorni_sadrzaj>  DINGAČ, poljoprivredna zadruga i vinarija</izvorni_sadrzaj>
    <derivirana_varijabla naziv="DomainObject.Predmet.ProtustrankaFormated_1">  DINGAČ, poljoprivredna zadruga i vinarija</derivirana_varijabla>
  </DomainObject.Predmet.ProtustrankaFormated>
  <DomainObject.Predmet.ProtustrankaFormatedOIB>
    <izvorni_sadrzaj>  DINGAČ, poljoprivredna zadruga i vinarija, OIB 68338435153</izvorni_sadrzaj>
    <derivirana_varijabla naziv="DomainObject.Predmet.ProtustrankaFormatedOIB_1">  DINGAČ, poljoprivredna zadruga i vinarija, OIB 68338435153</derivirana_varijabla>
  </DomainObject.Predmet.ProtustrankaFormatedOIB>
  <DomainObject.Predmet.ProtustrankaFormatedWithAdress>
    <izvorni_sadrzaj> DINGAČ, poljoprivredna zadruga i vinarija, Potomje, 20244 Potomje</izvorni_sadrzaj>
    <derivirana_varijabla naziv="DomainObject.Predmet.ProtustrankaFormatedWithAdress_1"> DINGAČ, poljoprivredna zadruga i vinarija, Potomje, 20244 Potomje</derivirana_varijabla>
  </DomainObject.Predmet.ProtustrankaFormatedWithAdress>
  <DomainObject.Predmet.ProtustrankaFormatedWithAdressOIB>
    <izvorni_sadrzaj> DINGAČ, poljoprivredna zadruga i vinarija, OIB 68338435153, Potomje, 20244 Potomje</izvorni_sadrzaj>
    <derivirana_varijabla naziv="DomainObject.Predmet.ProtustrankaFormatedWithAdressOIB_1"> DINGAČ, poljoprivredna zadruga i vinarija, OIB 68338435153, Potomje, 20244 Potomje</derivirana_varijabla>
  </DomainObject.Predmet.ProtustrankaFormatedWithAdressOIB>
  <DomainObject.Predmet.ProtustrankaWithAdress>
    <izvorni_sadrzaj>DINGAČ, poljoprivredna zadruga i vinarija Potomje, 20244 Potomje</izvorni_sadrzaj>
    <derivirana_varijabla naziv="DomainObject.Predmet.ProtustrankaWithAdress_1">DINGAČ, poljoprivredna zadruga i vinarija Potomje, 20244 Potomje</derivirana_varijabla>
  </DomainObject.Predmet.ProtustrankaWithAdress>
  <DomainObject.Predmet.ProtustrankaWithAdressOIB>
    <izvorni_sadrzaj>DINGAČ, poljoprivredna zadruga i vinarija, OIB 68338435153, Potomje, 20244 Potomje</izvorni_sadrzaj>
    <derivirana_varijabla naziv="DomainObject.Predmet.ProtustrankaWithAdressOIB_1">DINGAČ, poljoprivredna zadruga i vinarija, OIB 68338435153, Potomje, 20244 Potomje</derivirana_varijabla>
  </DomainObject.Predmet.ProtustrankaWithAdressOIB>
  <DomainObject.Predmet.ProtustrankaNazivFormated>
    <izvorni_sadrzaj>DINGAČ, poljoprivredna zadruga i vinarija</izvorni_sadrzaj>
    <derivirana_varijabla naziv="DomainObject.Predmet.ProtustrankaNazivFormated_1">DINGAČ, poljoprivredna zadruga i vinarija</derivirana_varijabla>
  </DomainObject.Predmet.ProtustrankaNazivFormated>
  <DomainObject.Predmet.ProtustrankaNazivFormatedOIB>
    <izvorni_sadrzaj>DINGAČ, poljoprivredna zadruga i vinarija, OIB 68338435153</izvorni_sadrzaj>
    <derivirana_varijabla naziv="DomainObject.Predmet.ProtustrankaNazivFormatedOIB_1">DINGAČ, poljoprivredna zadruga i vinarija, OIB 68338435153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3045605.02</izvorni_sadrzaj>
    <derivirana_varijabla naziv="DomainObject.Predmet.TrenutnaVrijednost_1">3045605.02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DINGAČ, poljoprivredna zadruga i vinarija</item>
    </izvorni_sadrzaj>
    <derivirana_varijabla naziv="DomainObject.Predmet.ProtuStrankaListFormated_1">
      <item>DINGAČ, poljoprivredna zadruga i vinarija</item>
    </derivirana_varijabla>
  </DomainObject.Predmet.ProtuStrankaListFormated>
  <DomainObject.Predmet.ProtuStrankaListFormatedOIB>
    <izvorni_sadrzaj>
      <item>DINGAČ, poljoprivredna zadruga i vinarija, OIB 68338435153</item>
    </izvorni_sadrzaj>
    <derivirana_varijabla naziv="DomainObject.Predmet.ProtuStrankaListFormatedOIB_1">
      <item>DINGAČ, poljoprivredna zadruga i vinarija, OIB 68338435153</item>
    </derivirana_varijabla>
  </DomainObject.Predmet.ProtuStrankaListFormatedOIB>
  <DomainObject.Predmet.ProtuStrankaListFormatedWithAdress>
    <izvorni_sadrzaj>
      <item>DINGAČ, poljoprivredna zadruga i vinarija, Potomje, 20244 Potomje</item>
    </izvorni_sadrzaj>
    <derivirana_varijabla naziv="DomainObject.Predmet.ProtuStrankaListFormatedWithAdress_1">
      <item>DINGAČ, poljoprivredna zadruga i vinarija, Potomje, 20244 Potomje</item>
    </derivirana_varijabla>
  </DomainObject.Predmet.ProtuStrankaListFormatedWithAdress>
  <DomainObject.Predmet.ProtuStrankaListFormatedWithAdressOIB>
    <izvorni_sadrzaj>
      <item>DINGAČ, poljoprivredna zadruga i vinarija, OIB 68338435153, Potomje, 20244 Potomje</item>
    </izvorni_sadrzaj>
    <derivirana_varijabla naziv="DomainObject.Predmet.ProtuStrankaListFormatedWithAdressOIB_1">
      <item>DINGAČ, poljoprivredna zadruga i vinarija, OIB 68338435153, Potomje, 20244 Potomje</item>
    </derivirana_varijabla>
  </DomainObject.Predmet.ProtuStrankaListFormatedWithAdressOIB>
  <DomainObject.Predmet.ProtuStrankaListNazivFormated>
    <izvorni_sadrzaj>
      <item>DINGAČ, poljoprivredna zadruga i vinarija</item>
    </izvorni_sadrzaj>
    <derivirana_varijabla naziv="DomainObject.Predmet.ProtuStrankaListNazivFormated_1">
      <item>DINGAČ, poljoprivredna zadruga i vinarija</item>
    </derivirana_varijabla>
  </DomainObject.Predmet.ProtuStrankaListNazivFormated>
  <DomainObject.Predmet.ProtuStrankaListNazivFormatedOIB>
    <izvorni_sadrzaj>
      <item>DINGAČ, poljoprivredna zadruga i vinarija, OIB 68338435153</item>
    </izvorni_sadrzaj>
    <derivirana_varijabla naziv="DomainObject.Predmet.ProtuStrankaListNazivFormatedOIB_1">
      <item>DINGAČ, poljoprivredna zadruga i vinarija, OIB 68338435153</item>
    </derivirana_varijabla>
  </DomainObject.Predmet.ProtuStrankaListNazivFormatedOIB>
  <DomainObject.Predmet.OstaliListFormated>
    <izvorni_sadrzaj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izvorni_sadrzaj>
    <derivirana_varijabla naziv="DomainObject.Predmet.OstaliListFormated_1"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derivirana_varijabla>
  </DomainObject.Predmet.OstaliListFormated>
  <DomainObject.Predmet.OstaliListFormatedOIB>
    <izvorni_sadrzaj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  <item>MADIRAZZA &amp; PARTNERI, odvjetničko društvo d.o.o., OIB 37462847637</item>
      <item>BUTERIN&amp;POSAVEC odvjetničko društvo, društvo s ograničenom odgovornošću, OIB 88443826619</item>
    </izvorni_sadrzaj>
    <derivirana_varijabla naziv="DomainObject.Predmet.OstaliListFormatedOIB_1"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  <item>MADIRAZZA &amp; PARTNERI, odvjetničko društvo d.o.o., OIB 37462847637</item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Anto Martinović</item>
      <item>Iva Maćela, Novačići 26, 20240 Gornja Vrućica</item>
      <item>Republika Hrvatska</item>
      <item>Županijsko državno odvjetništvo u Dubrovniku, Dropčeva 1, 20000 Dubrovnik</item>
      <item>Komunalno trgovačko društvo Bilan d.o.o., Fiskovićeva 2, 20250 Orebić</item>
      <item>Hrvatska radiotelevizija, Prisavlje 3, 10000 Zagreb</item>
      <item>Hrvatske vode, pravna osoba za upravljanje vodama, Grada Vukovara 220, 10000 Zagreb</item>
      <item>Miroslav Tolj, Braće Radić 6c, 20250 Orebić</item>
      <item>Divjak, Topić &amp; Bahtijarević odvjetničko društvo d.o.o., Ivana Lučića 2/A, 10000 Zagreb</item>
      <item>MESSER CROATIA PLIN Poduzeće za proizvodnju i prodaju tehničkih plinova d.o.o., Industrijska 1, 10290 Zaprešić</item>
      <item>HRVATSKE ŠUME društvo s ograničenom odgovornošću, Ul.Ljudevita Farkaša Vukotinovića 2, 10000 Zagreb</item>
      <item>IREKS AROMA društvo s ograničenom odgovornošću, Radnička Cesta 37, 10000 Zagreb</item>
      <item>DUBROVAČKI TRANSPORTNI SUSTAV d.o.o. za transportne usluge, Gornja Čibaća 8, 20207 Mlini</item>
      <item>Zajednički odvjetnički ured Viktorija Knežević i Marina Maslek, Dr. A. Starčevića 45, 20000 Dubrovnik</item>
      <item>OPĆINA OREBIĆ, Obala pomoraca 24, 20250 Orebić</item>
      <item>Stjepo Jasprica, Donje Pijavičino 14, 20243 Pijavičino</item>
      <item>Miho Šundrica, Oskorušno 15, 20242 Oskorušno</item>
      <item>Jakov Radović, Potomje 64, 20244 Potomje</item>
      <item>Nikola Bura, Potomje 7, 20244 Potomje</item>
      <item>Marija Gracin, Fiskovićeva 1, 20250 Orebić</item>
      <item>Nikola Baleta, Donje Pijavičino 75, 20243 Pijavičino</item>
      <item>Anto Baleta, Donje Pijavičino 35, 20243 Pijavičino</item>
      <item>Jozo Roso, Županje Selo 3, 20242 Donja Banda</item>
      <item>Ivo Kiriđija, Dingač-borak 7, 20244 Potomje</item>
      <item>Neven Šimunković, Potomje 14, 20244 Potomje</item>
      <item>Darija Pekić, Janjina 7, 20246 Janjina</item>
      <item>Živko Kiriđija, Potomje 40, 20244 Potomje</item>
      <item>Ante Orhanović, Dr. Ante Starčevića 62, 20250 Orebić</item>
      <item>Franica Štuk, Donje Selo 9, 20240 Donja Vrućica</item>
      <item>Ivo Tešvić, Donje Selo 6, 20240 Donja Vrućica</item>
      <item>Bosiljka Antičević, Postup 10, 20242 Donja Banda</item>
      <item>Iva Grubišić, Zagruda 1, 20242 Oskorušno</item>
      <item>Sandra Trojanović Sršen, Podobuče 28, 20250 Podobuče</item>
      <item>Emica Ćaberica, Oskorušno 15, 20242 Oskorušno</item>
      <item>Ratomir Mihaljević, Kračinići 14, 20240 Gornja Vrućica</item>
      <item>Ante Nobilo, Potok 11, 20240 Trpanj</item>
      <item>Vlado Šegetin, Novačići 19, 20240 Gornja Vrućica</item>
      <item>Vlatko Bule, Potomje 5, 20244 Potomje</item>
      <item>Anto Poljanić, Potomje 76, 20244 Potomje</item>
      <item>Ivo Peruša, Potomje 71, 20244 Potomje</item>
      <item>Dušanka Šerka, Kraj 23, 20245 Trstenik</item>
      <item>Kate Fabijanović, Potomje 80, 20244 Potomje</item>
      <item>Ivo Milović, Novačići 15, 20240 Gornja Vrućica</item>
      <item>Zore Skokandić, Kralja Tomislava 35, 20240 Trpanj</item>
      <item>Marija Jakulica, Novačići 7, 20240 Gornja Vrućica</item>
      <item>Željko Škoro, Eugena Kvaternika 9, 20250 Orebić</item>
      <item>Marija Opačak, Put Karmena 7, 20250 Orebić</item>
      <item>Marijana Kiković, Klanac 2, 23273 Preko</item>
      <item>Neđelko Ančić, Potomje 16, 20244 Potomje</item>
      <item>Ante Žužul, Potomje 61, 20244 Potomje</item>
      <item>Baldo Ostojić, Vladimira Nazora 42, 20250 Orebić</item>
      <item>Mirko Grbavac, Augusta Šenoe 32, 20250 Orebić</item>
      <item>Katarina Rudan, Lovište 62, 20269 Lovište</item>
      <item>Matko Andričević, Bana Josipa Jelačića 18, 20250 Orebić</item>
      <item>Drago Roso, Oskorušno 17, 20242 Oskorušno</item>
      <item>Vjera Piskulić, Jurja Plančića 2, 21000 Split</item>
      <item>Jadranka Ostojić, Nazorova 42, 20250 Orebić</item>
      <item>Milan Tolj, Trstenička 10, 20250 Orebić</item>
      <item>Milan Tolj, Trstenička 10, 20250 Orebić</item>
      <item>Baldo Šaletić, Oskorušno 18, 20242 Oskorušno</item>
      <item>Katica Šuica, Oskorušno 13, 20242 Oskorušno</item>
      <item>Ante Mrgudić, Zrinsko-frankopanska 15, 20250 Orebić</item>
      <item>Branka Jurović, Županje Selo 4, 20242 Donja Banda</item>
      <item>Ivan Radović, Kralja Tomislava 20, 20250 Orebić</item>
      <item>Anto Bosnić, Zakamenje 10, 20242 Donja Banda</item>
      <item>Ivo Santica, Marina Getaldića 23, 21000 Split</item>
      <item>Ljubomir Šimunović, Potomje 69, 20244 Potomje</item>
      <item>Ivan Roso, Dr. Ante Starčevića 43, 20250 Orebić</item>
      <item>Mila Bosnić, Zakamenje 11, 20242 Donja Banda</item>
      <item>Miho Domaćin, Kralja Tomislava 5, 20250 Orebić</item>
      <item>Boris Violić, Potomje 5, 20244 Potomje</item>
      <item>Baldo Šuica, Velika Prapratna 13, 20242 Oskorušno</item>
      <item>Đina Harlović, M. Celestina Medovića 1, 20250 Orebić</item>
      <item>Gašpar Harlović, Zakamenje 5, 20242 Donja Banda</item>
      <item>Branko Džajić, Kraj 66, 20245 Trstenik</item>
      <item>Anton Rašić, Donje Pijavičino 21, 20243 Pijavičino</item>
      <item>Donko Šerković, Novačići 5, 20240 Gornja Vrućica</item>
      <item>Nedjeljko Dragičević, Kračinići 42, 20240 Gornja Vrućica</item>
      <item>Radojka Berak, Šet. Kneza Domagoja 34, 20250 Orebić</item>
      <item>Ivan Grljušić, I. Paštrića Poljičanina 11, 21311 Podstrana</item>
      <item>Tonči Jasprica, Janjina 72, 20246 Janjina</item>
      <item>Silvija Barišić, Dingač-borak 5, 20244 Potomje</item>
      <item>Mladen Bikić, Kučište 7, 20267 Kučište</item>
      <item>Zlatka Prnić, Potomje 52, 20244 Potomje</item>
      <item>Stanka Sekulo, Donja Dubrava 13, 20247 Dubrava</item>
      <item>Anton Bikić, Kučište 4, 20267 Kučište</item>
      <item>Mato Juraković, Bana J. Jelačića 41, 20250 Orebić</item>
      <item>Zora Tolj, Ulica Od Blaca 6, 20250 Orebić</item>
      <item>Niko Violić, Šet.k.p.krešimira Iv 2a, 20250 Orebić</item>
      <item>Ante Grljušić, Gurićeva Ulica 2, 20250 Orebić</item>
      <item>Zoran Jurović, Vladimira Nazora 9, 20250 Orebić</item>
      <item>Gordana Jurović, Županje Selo 2, 20242 Donja Banda</item>
      <item>Draženka Karač, Kralja Tomislava 37, 20240 Trpanj</item>
      <item>Ljubo Vuletić, Donje Pijavičino 16, 20243 Pijavičino</item>
      <item>Branka Frančeski, Postup 61, 20242 Donja Banda</item>
      <item>Darka Jugović, Oskorušno 1, 20242 Oskorušno</item>
      <item>Neda Poljanić, Potomje 79, 20244 Potomje</item>
      <item>Vjeko Poljanić, Potomje 79, 20244 Potomje</item>
      <item>Zoran Primorac, Gornje Pijavičino 1, 20243 Pijavičino</item>
      <item>Amalija Žarak, Selo Stanković 25, 20250 Stanković</item>
      <item>Vesna Špaleta, Kuna 72, 20243 Kuna Pelješka</item>
      <item>Nataša Bašica, Okuklje 14, 20224 Okuklje</item>
      <item>Nada Dadić, Korčulanskih Domobrana 22, 20260 Korčula</item>
      <item>Marija Cetinić, Kraj 55, 20247 Žuljana</item>
      <item>Vedrimir Dalmatin, Kraj 83, 20247 Žuljana</item>
      <item>Stipo Kapor, Zagruda 5, 20242 Oskorušno</item>
      <item>Goranka Bokšić, Bana Ivana Mažuranića 10, 20250 Orebić</item>
      <item>Ivo Bezek, Kraj 1, 20245 Trstenik</item>
      <item>Ante Bogdan, Međine 39, 20247 Žuljana</item>
      <item>Blaženka Vukašin, Kraj 83, 20247 Žuljana</item>
      <item>Marko Kurilj, Mijaca 78, 21272 Mijaca</item>
      <item>Mira Imamović, Stjepana Cvijića 32, 20000 Dubrovnik</item>
      <item>Franica Đuho, Petilovrijenci 4, 20000 Dubrovnik</item>
      <item>Luce Vuleta, Kraj 60, 20245 Trstenik</item>
      <item>Boris Matutinović, Kraj 85, 20247 Žuljana</item>
      <item>Vinko Tolj, Celestinov Put 14, 20250 Podgorje</item>
      <item>Josip Mikulić, Županje Selo 9, 20242 Donja Banda</item>
      <item>Krešimir Matić, Kraj 74, 20247 Žuljana</item>
      <item>Đenio Rusković, Na Brijegu 17, 20235 Orašac</item>
      <item>Ankica Tomić, Gruda 20, 20244 Potomje</item>
      <item>Zoran Vodopivec, Braće Radić 9, 20250 Orebić</item>
      <item>Eni Vodopivec, Braće Radić 9, 20250 Orebić</item>
      <item>Vinko Tolj, Kralja Zvonimira 14a, 20250 Orebić</item>
      <item>Miroslav Ivandić, Zabrižak 13, 20240 Trpanj</item>
      <item>Slavka Grljušić, Potomje 74, 20244 Potomje</item>
      <item>Ante Jurišić, Korčulanskih Domobrana 32, 20260 Korčula</item>
      <item>Nikola Kalafatović, Frana Supila 37, 20000 Dubrovnik</item>
      <item>Suzana Kosović, Uz Mline 3, 20000 Dubrovnik</item>
      <item>Josip Bilas, Obala 16, 21334 Gradac</item>
      <item>Mirjana Jerić, Gabra Rajčevića 19, 20000 Dubrovnik</item>
      <item>Anita Lončarica, Iva Vojnovića 66, 20000 Dubrovnik</item>
      <item>Jele Srhoj, Dinka Fabrisa 18, 20240 Trpanj</item>
      <item>Antun Orhanović, Bana Josipa Jelačića 20a, 20250 Orebić</item>
      <item>Anto Poljanić, Gornje Pijavičino 22, 20243 Pijavičino</item>
      <item>Milo Orhanović, Velika Prapratna 32, 20242 Oskorušno</item>
      <item>Orsulina (Rosa) Skaramuča, Gornje Pijavičino 7, 20243 Pijavičino</item>
      <item>Anka Jerković, Potok 13, 20240 Trpanj</item>
      <item>Loris Bakalić, Put Vila 41, 20240 Trpanj</item>
      <item>Zoran Grljušić, Postup 29, 20242 Donja Banda</item>
      <item>Živko Valenčić, Mata Vodopića 30, 20000 Dubrovnik</item>
      <item>Goranko Poljanić, Gornje Pijavičino 15, 20243 Pijavičino</item>
      <item>Antun Munitić, Kraj 26, 20245 Trstenik</item>
      <item>Marina Maslek, Dr. Ante Starčevića 45, 20000 Dubrovnik</item>
      <item>Sandra Trojanović Sršen, Obala pomoraca 32A, 20250 Orebić</item>
      <item>Danijela Badurina, Vukovarska 17, 20000 Dubrovnik</item>
      <item>Ivo Mastilica, Vinogradarska 40, 20236 Nova Mokošica</item>
      <item>Željko Fabijanović, Bartola Kašića 7, 20236 Nova Mokošica</item>
      <item>Žan Šestanović, Antuna Gustava Matoša 19, 20250 Orebić</item>
      <item>Marko Tomić, Kračinići 10, 20240 Gornja Vrućica</item>
      <item>Nada Jelinić, Selo Gurići 4, 20250 Podgorje</item>
      <item>Nasljednici pok. Anta Kačić, Pijavičino 19, 20243 Pijavičino</item>
      <item>Mišo Maletić, Joza Šunja 5, 20250 Orebić</item>
      <item>Blaženka Vukašin, Kraj 83, 20247 Žuljana</item>
      <item>Ivan Milošević, Od Izvora 1, 20236 Nova Mokošica</item>
      <item>Jasmina Mrvaljević, Od Sigurate 6, 20000 Dubrovnik</item>
      <item>Marina Grbić, Vatroslava Lisinskog 8, 20000 Dubrovnik</item>
      <item>Dragica Grbavac, Kraj 6, 20245 Trstenik</item>
      <item>Nikola Šerković, Vinogradarska 24, 20236 Nova Mokošica</item>
      <item>Srđan Stanković, Vinogradarska 20, 20236 Nova Mokošica</item>
      <item>Nasljednici pok. Dragomira Vučko, Zakamenje 6, 20242 Oskorušno</item>
      <item>Nasljednici pok. Anta Cibilić, Šetalište kneza Domagoja 34, 20250 Orebić</item>
      <item>Ivo Tolj. pok. Marije ( nasljednik), Donje Selo 12, 20240 Donja Vrućica</item>
      <item>MADIRAZZA &amp; PARTNERI, odvjetničko društvo d.o.o., Masarykova 21, 10000 Zagreb</item>
      <item>BUTERIN&amp;POSAVEC odvjetničko društvo, društvo s ograničenom odgovornošću, Draškovićeva 82, 10000 Zagreb</item>
    </izvorni_sadrzaj>
    <derivirana_varijabla naziv="DomainObject.Predmet.OstaliListFormatedWithAdress_1">
      <item>Anto Martinović</item>
      <item>Iva Maćela, Novačići 26, 20240 Gornja Vrućica</item>
      <item>Republika Hrvatska</item>
      <item>Županijsko državno odvjetništvo u Dubrovniku, Dropčeva 1, 20000 Dubrovnik</item>
      <item>Komunalno trgovačko društvo Bilan d.o.o., Fiskovićeva 2, 20250 Orebić</item>
      <item>Hrvatska radiotelevizija, Prisavlje 3, 10000 Zagreb</item>
      <item>Hrvatske vode, pravna osoba za upravljanje vodama, Grada Vukovara 220, 10000 Zagreb</item>
      <item>Miroslav Tolj, Braće Radić 6c, 20250 Orebić</item>
      <item>Divjak, Topić &amp; Bahtijarević odvjetničko društvo d.o.o., Ivana Lučića 2/A, 10000 Zagreb</item>
      <item>MESSER CROATIA PLIN Poduzeće za proizvodnju i prodaju tehničkih plinova d.o.o., Industrijska 1, 10290 Zaprešić</item>
      <item>HRVATSKE ŠUME društvo s ograničenom odgovornošću, Ul.Ljudevita Farkaša Vukotinovića 2, 10000 Zagreb</item>
      <item>IREKS AROMA društvo s ograničenom odgovornošću, Radnička Cesta 37, 10000 Zagreb</item>
      <item>DUBROVAČKI TRANSPORTNI SUSTAV d.o.o. za transportne usluge, Gornja Čibaća 8, 20207 Mlini</item>
      <item>Zajednički odvjetnički ured Viktorija Knežević i Marina Maslek, Dr. A. Starčevića 45, 20000 Dubrovnik</item>
      <item>OPĆINA OREBIĆ, Obala pomoraca 24, 20250 Orebić</item>
      <item>Stjepo Jasprica, Donje Pijavičino 14, 20243 Pijavičino</item>
      <item>Miho Šundrica, Oskorušno 15, 20242 Oskorušno</item>
      <item>Jakov Radović, Potomje 64, 20244 Potomje</item>
      <item>Nikola Bura, Potomje 7, 20244 Potomje</item>
      <item>Marija Gracin, Fiskovićeva 1, 20250 Orebić</item>
      <item>Nikola Baleta, Donje Pijavičino 75, 20243 Pijavičino</item>
      <item>Anto Baleta, Donje Pijavičino 35, 20243 Pijavičino</item>
      <item>Jozo Roso, Županje Selo 3, 20242 Donja Banda</item>
      <item>Ivo Kiriđija, Dingač-borak 7, 20244 Potomje</item>
      <item>Neven Šimunković, Potomje 14, 20244 Potomje</item>
      <item>Darija Pekić, Janjina 7, 20246 Janjina</item>
      <item>Živko Kiriđija, Potomje 40, 20244 Potomje</item>
      <item>Ante Orhanović, Dr. Ante Starčevića 62, 20250 Orebić</item>
      <item>Franica Štuk, Donje Selo 9, 20240 Donja Vrućica</item>
      <item>Ivo Tešvić, Donje Selo 6, 20240 Donja Vrućica</item>
      <item>Bosiljka Antičević, Postup 10, 20242 Donja Banda</item>
      <item>Iva Grubišić, Zagruda 1, 20242 Oskorušno</item>
      <item>Sandra Trojanović Sršen, Podobuče 28, 20250 Podobuče</item>
      <item>Emica Ćaberica, Oskorušno 15, 20242 Oskorušno</item>
      <item>Ratomir Mihaljević, Kračinići 14, 20240 Gornja Vrućica</item>
      <item>Ante Nobilo, Potok 11, 20240 Trpanj</item>
      <item>Vlado Šegetin, Novačići 19, 20240 Gornja Vrućica</item>
      <item>Vlatko Bule, Potomje 5, 20244 Potomje</item>
      <item>Anto Poljanić, Potomje 76, 20244 Potomje</item>
      <item>Ivo Peruša, Potomje 71, 20244 Potomje</item>
      <item>Dušanka Šerka, Kraj 23, 20245 Trstenik</item>
      <item>Kate Fabijanović, Potomje 80, 20244 Potomje</item>
      <item>Ivo Milović, Novačići 15, 20240 Gornja Vrućica</item>
      <item>Zore Skokandić, Kralja Tomislava 35, 20240 Trpanj</item>
      <item>Marija Jakulica, Novačići 7, 20240 Gornja Vrućica</item>
      <item>Željko Škoro, Eugena Kvaternika 9, 20250 Orebić</item>
      <item>Marija Opačak, Put Karmena 7, 20250 Orebić</item>
      <item>Marijana Kiković, Klanac 2, 23273 Preko</item>
      <item>Neđelko Ančić, Potomje 16, 20244 Potomje</item>
      <item>Ante Žužul, Potomje 61, 20244 Potomje</item>
      <item>Baldo Ostojić, Vladimira Nazora 42, 20250 Orebić</item>
      <item>Mirko Grbavac, Augusta Šenoe 32, 20250 Orebić</item>
      <item>Katarina Rudan, Lovište 62, 20269 Lovište</item>
      <item>Matko Andričević, Bana Josipa Jelačića 18, 20250 Orebić</item>
      <item>Drago Roso, Oskorušno 17, 20242 Oskorušno</item>
      <item>Vjera Piskulić, Jurja Plančića 2, 21000 Split</item>
      <item>Jadranka Ostojić, Nazorova 42, 20250 Orebić</item>
      <item>Milan Tolj, Trstenička 10, 20250 Orebić</item>
      <item>Milan Tolj, Trstenička 10, 20250 Orebić</item>
      <item>Baldo Šaletić, Oskorušno 18, 20242 Oskorušno</item>
      <item>Katica Šuica, Oskorušno 13, 20242 Oskorušno</item>
      <item>Ante Mrgudić, Zrinsko-frankopanska 15, 20250 Orebić</item>
      <item>Branka Jurović, Županje Selo 4, 20242 Donja Banda</item>
      <item>Ivan Radović, Kralja Tomislava 20, 20250 Orebić</item>
      <item>Anto Bosnić, Zakamenje 10, 20242 Donja Banda</item>
      <item>Ivo Santica, Marina Getaldića 23, 21000 Split</item>
      <item>Ljubomir Šimunović, Potomje 69, 20244 Potomje</item>
      <item>Ivan Roso, Dr. Ante Starčevića 43, 20250 Orebić</item>
      <item>Mila Bosnić, Zakamenje 11, 20242 Donja Banda</item>
      <item>Miho Domaćin, Kralja Tomislava 5, 20250 Orebić</item>
      <item>Boris Violić, Potomje 5, 20244 Potomje</item>
      <item>Baldo Šuica, Velika Prapratna 13, 20242 Oskorušno</item>
      <item>Đina Harlović, M. Celestina Medovića 1, 20250 Orebić</item>
      <item>Gašpar Harlović, Zakamenje 5, 20242 Donja Banda</item>
      <item>Branko Džajić, Kraj 66, 20245 Trstenik</item>
      <item>Anton Rašić, Donje Pijavičino 21, 20243 Pijavičino</item>
      <item>Donko Šerković, Novačići 5, 20240 Gornja Vrućica</item>
      <item>Nedjeljko Dragičević, Kračinići 42, 20240 Gornja Vrućica</item>
      <item>Radojka Berak, Šet. Kneza Domagoja 34, 20250 Orebić</item>
      <item>Ivan Grljušić, I. Paštrića Poljičanina 11, 21311 Podstrana</item>
      <item>Tonči Jasprica, Janjina 72, 20246 Janjina</item>
      <item>Silvija Barišić, Dingač-borak 5, 20244 Potomje</item>
      <item>Mladen Bikić, Kučište 7, 20267 Kučište</item>
      <item>Zlatka Prnić, Potomje 52, 20244 Potomje</item>
      <item>Stanka Sekulo, Donja Dubrava 13, 20247 Dubrava</item>
      <item>Anton Bikić, Kučište 4, 20267 Kučište</item>
      <item>Mato Juraković, Bana J. Jelačića 41, 20250 Orebić</item>
      <item>Zora Tolj, Ulica Od Blaca 6, 20250 Orebić</item>
      <item>Niko Violić, Šet.k.p.krešimira Iv 2a, 20250 Orebić</item>
      <item>Ante Grljušić, Gurićeva Ulica 2, 20250 Orebić</item>
      <item>Zoran Jurović, Vladimira Nazora 9, 20250 Orebić</item>
      <item>Gordana Jurović, Županje Selo 2, 20242 Donja Banda</item>
      <item>Draženka Karač, Kralja Tomislava 37, 20240 Trpanj</item>
      <item>Ljubo Vuletić, Donje Pijavičino 16, 20243 Pijavičino</item>
      <item>Branka Frančeski, Postup 61, 20242 Donja Banda</item>
      <item>Darka Jugović, Oskorušno 1, 20242 Oskorušno</item>
      <item>Neda Poljanić, Potomje 79, 20244 Potomje</item>
      <item>Vjeko Poljanić, Potomje 79, 20244 Potomje</item>
      <item>Zoran Primorac, Gornje Pijavičino 1, 20243 Pijavičino</item>
      <item>Amalija Žarak, Selo Stanković 25, 20250 Stanković</item>
      <item>Vesna Špaleta, Kuna 72, 20243 Kuna Pelješka</item>
      <item>Nataša Bašica, Okuklje 14, 20224 Okuklje</item>
      <item>Nada Dadić, Korčulanskih Domobrana 22, 20260 Korčula</item>
      <item>Marija Cetinić, Kraj 55, 20247 Žuljana</item>
      <item>Vedrimir Dalmatin, Kraj 83, 20247 Žuljana</item>
      <item>Stipo Kapor, Zagruda 5, 20242 Oskorušno</item>
      <item>Goranka Bokšić, Bana Ivana Mažuranića 10, 20250 Orebić</item>
      <item>Ivo Bezek, Kraj 1, 20245 Trstenik</item>
      <item>Ante Bogdan, Međine 39, 20247 Žuljana</item>
      <item>Blaženka Vukašin, Kraj 83, 20247 Žuljana</item>
      <item>Marko Kurilj, Mijaca 78, 21272 Mijaca</item>
      <item>Mira Imamović, Stjepana Cvijića 32, 20000 Dubrovnik</item>
      <item>Franica Đuho, Petilovrijenci 4, 20000 Dubrovnik</item>
      <item>Luce Vuleta, Kraj 60, 20245 Trstenik</item>
      <item>Boris Matutinović, Kraj 85, 20247 Žuljana</item>
      <item>Vinko Tolj, Celestinov Put 14, 20250 Podgorje</item>
      <item>Josip Mikulić, Županje Selo 9, 20242 Donja Banda</item>
      <item>Krešimir Matić, Kraj 74, 20247 Žuljana</item>
      <item>Đenio Rusković, Na Brijegu 17, 20235 Orašac</item>
      <item>Ankica Tomić, Gruda 20, 20244 Potomje</item>
      <item>Zoran Vodopivec, Braće Radić 9, 20250 Orebić</item>
      <item>Eni Vodopivec, Braće Radić 9, 20250 Orebić</item>
      <item>Vinko Tolj, Kralja Zvonimira 14a, 20250 Orebić</item>
      <item>Miroslav Ivandić, Zabrižak 13, 20240 Trpanj</item>
      <item>Slavka Grljušić, Potomje 74, 20244 Potomje</item>
      <item>Ante Jurišić, Korčulanskih Domobrana 32, 20260 Korčula</item>
      <item>Nikola Kalafatović, Frana Supila 37, 20000 Dubrovnik</item>
      <item>Suzana Kosović, Uz Mline 3, 20000 Dubrovnik</item>
      <item>Josip Bilas, Obala 16, 21334 Gradac</item>
      <item>Mirjana Jerić, Gabra Rajčevića 19, 20000 Dubrovnik</item>
      <item>Anita Lončarica, Iva Vojnovića 66, 20000 Dubrovnik</item>
      <item>Jele Srhoj, Dinka Fabrisa 18, 20240 Trpanj</item>
      <item>Antun Orhanović, Bana Josipa Jelačića 20a, 20250 Orebić</item>
      <item>Anto Poljanić, Gornje Pijavičino 22, 20243 Pijavičino</item>
      <item>Milo Orhanović, Velika Prapratna 32, 20242 Oskorušno</item>
      <item>Orsulina (Rosa) Skaramuča, Gornje Pijavičino 7, 20243 Pijavičino</item>
      <item>Anka Jerković, Potok 13, 20240 Trpanj</item>
      <item>Loris Bakalić, Put Vila 41, 20240 Trpanj</item>
      <item>Zoran Grljušić, Postup 29, 20242 Donja Banda</item>
      <item>Živko Valenčić, Mata Vodopića 30, 20000 Dubrovnik</item>
      <item>Goranko Poljanić, Gornje Pijavičino 15, 20243 Pijavičino</item>
      <item>Antun Munitić, Kraj 26, 20245 Trstenik</item>
      <item>Marina Maslek, Dr. Ante Starčevića 45, 20000 Dubrovnik</item>
      <item>Sandra Trojanović Sršen, Obala pomoraca 32A, 20250 Orebić</item>
      <item>Danijela Badurina, Vukovarska 17, 20000 Dubrovnik</item>
      <item>Ivo Mastilica, Vinogradarska 40, 20236 Nova Mokošica</item>
      <item>Željko Fabijanović, Bartola Kašića 7, 20236 Nova Mokošica</item>
      <item>Žan Šestanović, Antuna Gustava Matoša 19, 20250 Orebić</item>
      <item>Marko Tomić, Kračinići 10, 20240 Gornja Vrućica</item>
      <item>Nada Jelinić, Selo Gurići 4, 20250 Podgorje</item>
      <item>Nasljednici pok. Anta Kačić, Pijavičino 19, 20243 Pijavičino</item>
      <item>Mišo Maletić, Joza Šunja 5, 20250 Orebić</item>
      <item>Blaženka Vukašin, Kraj 83, 20247 Žuljana</item>
      <item>Ivan Milošević, Od Izvora 1, 20236 Nova Mokošica</item>
      <item>Jasmina Mrvaljević, Od Sigurate 6, 20000 Dubrovnik</item>
      <item>Marina Grbić, Vatroslava Lisinskog 8, 20000 Dubrovnik</item>
      <item>Dragica Grbavac, Kraj 6, 20245 Trstenik</item>
      <item>Nikola Šerković, Vinogradarska 24, 20236 Nova Mokošica</item>
      <item>Srđan Stanković, Vinogradarska 20, 20236 Nova Mokošica</item>
      <item>Nasljednici pok. Dragomira Vučko, Zakamenje 6, 20242 Oskorušno</item>
      <item>Nasljednici pok. Anta Cibilić, Šetalište kneza Domagoja 34, 20250 Orebić</item>
      <item>Ivo Tolj. pok. Marije ( nasljednik), Donje Selo 12, 20240 Donja Vrućica</item>
      <item>MADIRAZZA &amp; PARTNERI, odvjetničko društvo d.o.o., Masarykova 21, 10000 Zagreb</item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Anto Martinović</item>
      <item>Iva Maćela, OIB 07596017664, Novačići 26, 20240 Gornja Vrućica</item>
      <item>Republika Hrvatska, OIB 18683136487</item>
      <item>Županijsko državno odvjetništvo u Dubrovniku, Dropčeva 1, 20000 Dubrovnik</item>
      <item>Komunalno trgovačko društvo Bilan d.o.o., OIB 84920906210, Fiskovićeva 2, 20250 Orebić</item>
      <item>Hrvatska radiotelevizija, OIB 68419124305, Prisavlje 3, 10000 Zagreb</item>
      <item>Hrvatske vode, pravna osoba za upravljanje vodama, OIB 28921383001, Grada Vukovara 220, 10000 Zagreb</item>
      <item>Miroslav Tolj, OIB 53651099509, Braće Radić 6c, 20250 Orebić</item>
      <item>Divjak, Topić &amp; Bahtijarević odvjetničko društvo d.o.o., OIB 58186870694, Ivana Lučića 2/A, 10000 Zagreb</item>
      <item>MESSER CROATIA PLIN Poduzeće za proizvodnju i prodaju tehničkih plinova d.o.o., OIB 32179081874, Industrijska 1, 10290 Zaprešić</item>
      <item>HRVATSKE ŠUME društvo s ograničenom odgovornošću, OIB 69693144506, Ul.Ljudevita Farkaša Vukotinovića 2, 10000 Zagreb</item>
      <item>IREKS AROMA društvo s ograničenom odgovornošću, OIB 36709757659, Radnička Cesta 37, 10000 Zagreb</item>
      <item>DUBROVAČKI TRANSPORTNI SUSTAV d.o.o. za transportne usluge, OIB 53699920059, Gornja Čibaća 8, 20207 Mlini</item>
      <item>Zajednički odvjetnički ured Viktorija Knežević i Marina Maslek, OIB 57111619772, Dr. A. Starčevića 45, 20000 Dubrovnik</item>
      <item>OPĆINA OREBIĆ, OIB 16825959078, Obala pomoraca 24, 20250 Orebić</item>
      <item>Stjepo Jasprica, OIB 46720704349, Donje Pijavičino 14, 20243 Pijavičino</item>
      <item>Miho Šundrica, OIB 81818307400, Oskorušno 15, 20242 Oskorušno</item>
      <item>Jakov Radović, OIB 65284532685, Potomje 64, 20244 Potomje</item>
      <item>Nikola Bura, OIB 43138206583, Potomje 7, 20244 Potomje</item>
      <item>Marija Gracin, OIB 63353523747, Fiskovićeva 1, 20250 Orebić</item>
      <item>Nikola Baleta, OIB 19164465966, Donje Pijavičino 75, 20243 Pijavičino</item>
      <item>Anto Baleta, OIB 29433550798, Donje Pijavičino 35, 20243 Pijavičino</item>
      <item>Jozo Roso, OIB 21524664257, Županje Selo 3, 20242 Donja Banda</item>
      <item>Ivo Kiriđija, OIB 81106635219, Dingač-borak 7, 20244 Potomje</item>
      <item>Neven Šimunković, OIB 19927251658, Potomje 14, 20244 Potomje</item>
      <item>Darija Pekić, OIB 92632662427, Janjina 7, 20246 Janjina</item>
      <item>Živko Kiriđija, OIB 74301806652, Potomje 40, 20244 Potomje</item>
      <item>Ante Orhanović, OIB 62134783287, Dr. Ante Starčevića 62, 20250 Orebić</item>
      <item>Franica Štuk, OIB 17510244990, Donje Selo 9, 20240 Donja Vrućica</item>
      <item>Ivo Tešvić, OIB 10109272378, Donje Selo 6, 20240 Donja Vrućica</item>
      <item>Bosiljka Antičević, OIB 39337247269, Postup 10, 20242 Donja Banda</item>
      <item>Iva Grubišić, OIB 70585398555, Zagruda 1, 20242 Oskorušno</item>
      <item>Sandra Trojanović Sršen, OIB 16936610195, Podobuče 28, 20250 Podobuče</item>
      <item>Emica Ćaberica, OIB 64263318031, Oskorušno 15, 20242 Oskorušno</item>
      <item>Ratomir Mihaljević, OIB 20600851467, Kračinići 14, 20240 Gornja Vrućica</item>
      <item>Ante Nobilo, OIB 91496391768, Potok 11, 20240 Trpanj</item>
      <item>Vlado Šegetin, OIB 19027271686, Novačići 19, 20240 Gornja Vrućica</item>
      <item>Vlatko Bule, OIB 77623812570, Potomje 5, 20244 Potomje</item>
      <item>Anto Poljanić, OIB 83981825912, Potomje 76, 20244 Potomje</item>
      <item>Ivo Peruša, OIB 19916754243, Potomje 71, 20244 Potomje</item>
      <item>Dušanka Šerka, OIB 06522876809, Kraj 23, 20245 Trstenik</item>
      <item>Kate Fabijanović, OIB 42929573159, Potomje 80, 20244 Potomje</item>
      <item>Ivo Milović, OIB 21620734691, Novačići 15, 20240 Gornja Vrućica</item>
      <item>Zore Skokandić, OIB 75108262059, Kralja Tomislava 35, 20240 Trpanj</item>
      <item>Marija Jakulica, OIB 76445521624, Novačići 7, 20240 Gornja Vrućica</item>
      <item>Željko Škoro, OIB 19910294382, Eugena Kvaternika 9, 20250 Orebić</item>
      <item>Marija Opačak, OIB 74995704202, Put Karmena 7, 20250 Orebić</item>
      <item>Marijana Kiković, OIB 53069483281, Klanac 2, 23273 Preko</item>
      <item>Neđelko Ančić, OIB 43478896851, Potomje 16, 20244 Potomje</item>
      <item>Ante Žužul, OIB 35642047897, Potomje 61, 20244 Potomje</item>
      <item>Baldo Ostojić, OIB 31036971905, Vladimira Nazora 42, 20250 Orebić</item>
      <item>Mirko Grbavac, OIB 16638651786, Augusta Šenoe 32, 20250 Orebić</item>
      <item>Katarina Rudan, OIB 88737274586, Lovište 62, 20269 Lovište</item>
      <item>Matko Andričević, OIB 01110093624, Bana Josipa Jelačića 18, 20250 Orebić</item>
      <item>Drago Roso, OIB 04245113414, Oskorušno 17, 20242 Oskorušno</item>
      <item>Vjera Piskulić, OIB 09354951425, Jurja Plančića 2, 21000 Split</item>
      <item>Jadranka Ostojić, OIB 09299303314, Nazorova 42, 20250 Orebić</item>
      <item>Milan Tolj, OIB 93850747678, Trstenička 10, 20250 Orebić</item>
      <item>Milan Tolj, OIB 93850747678, Trstenička 10, 20250 Orebić</item>
      <item>Baldo Šaletić, OIB 19261178135, Oskorušno 18, 20242 Oskorušno</item>
      <item>Katica Šuica, OIB 04444124988, Oskorušno 13, 20242 Oskorušno</item>
      <item>Ante Mrgudić, OIB 69726276556, Zrinsko-frankopanska 15, 20250 Orebić</item>
      <item>Branka Jurović, OIB 65062234387, Županje Selo 4, 20242 Donja Banda</item>
      <item>Ivan Radović, OIB 69515251524, Kralja Tomislava 20, 20250 Orebić</item>
      <item>Anto Bosnić, OIB 14460375043, Zakamenje 10, 20242 Donja Banda</item>
      <item>Ivo Santica, OIB 57543345354, Marina Getaldića 23, 21000 Split</item>
      <item>Ljubomir Šimunović, OIB 23233669679, Potomje 69, 20244 Potomje</item>
      <item>Ivan Roso, OIB 53317137277, Dr. Ante Starčevića 43, 20250 Orebić</item>
      <item>Mila Bosnić, OIB 40617480638, Zakamenje 11, 20242 Donja Banda</item>
      <item>Miho Domaćin, OIB 53047376191, Kralja Tomislava 5, 20250 Orebić</item>
      <item>Boris Violić, OIB 56586949608, Potomje 5, 20244 Potomje</item>
      <item>Baldo Šuica, OIB 62880683802, Velika Prapratna 13, 20242 Oskorušno</item>
      <item>Đina Harlović, OIB 79702098952, M. Celestina Medovića 1, 20250 Orebić</item>
      <item>Gašpar Harlović, OIB 44903846937, Zakamenje 5, 20242 Donja Banda</item>
      <item>Branko Džajić, OIB 37302063197, Kraj 66, 20245 Trstenik</item>
      <item>Anton Rašić, OIB 94525610462, Donje Pijavičino 21, 20243 Pijavičino</item>
      <item>Donko Šerković, OIB 64770371022, Novačići 5, 20240 Gornja Vrućica</item>
      <item>Nedjeljko Dragičević, OIB 88895661154, Kračinići 42, 20240 Gornja Vrućica</item>
      <item>Radojka Berak, OIB 67187522448, Šet. Kneza Domagoja 34, 20250 Orebić</item>
      <item>Ivan Grljušić, OIB 85842029360, I. Paštrića Poljičanina 11, 21311 Podstrana</item>
      <item>Tonči Jasprica, OIB 26205787385, Janjina 72, 20246 Janjina</item>
      <item>Silvija Barišić, OIB 42759193086, Dingač-borak 5, 20244 Potomje</item>
      <item>Mladen Bikić, OIB 50802176940, Kučište 7, 20267 Kučište</item>
      <item>Zlatka Prnić, OIB 39460362956, Potomje 52, 20244 Potomje</item>
      <item>Stanka Sekulo, OIB 77598374448, Donja Dubrava 13, 20247 Dubrava</item>
      <item>Anton Bikić, OIB 06628241593, Kučište 4, 20267 Kučište</item>
      <item>Mato Juraković, OIB 79021091268, Bana J. Jelačića 41, 20250 Orebić</item>
      <item>Zora Tolj, OIB 68982338590, Ulica Od Blaca 6, 20250 Orebić</item>
      <item>Niko Violić, OIB 90934762217, Šet.k.p.krešimira Iv 2a, 20250 Orebić</item>
      <item>Ante Grljušić, OIB 28099213155, Gurićeva Ulica 2, 20250 Orebić</item>
      <item>Zoran Jurović, OIB 74828049231, Vladimira Nazora 9, 20250 Orebić</item>
      <item>Gordana Jurović, OIB 75172195800, Županje Selo 2, 20242 Donja Banda</item>
      <item>Draženka Karač, OIB 35715799963, Kralja Tomislava 37, 20240 Trpanj</item>
      <item>Ljubo Vuletić, OIB 38098487401, Donje Pijavičino 16, 20243 Pijavičino</item>
      <item>Branka Frančeski, OIB 51156015987, Postup 61, 20242 Donja Banda</item>
      <item>Darka Jugović, OIB 86547020954, Oskorušno 1, 20242 Oskorušno</item>
      <item>Neda Poljanić, OIB 49155944061, Potomje 79, 20244 Potomje</item>
      <item>Vjeko Poljanić, OIB 77921154711, Potomje 79, 20244 Potomje</item>
      <item>Zoran Primorac, OIB 11840868360, Gornje Pijavičino 1, 20243 Pijavičino</item>
      <item>Amalija Žarak, OIB 26493209423, Selo Stanković 25, 20250 Stanković</item>
      <item>Vesna Špaleta, OIB 25973613546, Kuna 72, 20243 Kuna Pelješka</item>
      <item>Nataša Bašica, OIB 96974826245, Okuklje 14, 20224 Okuklje</item>
      <item>Nada Dadić, OIB 56998292678, Korčulanskih Domobrana 22, 20260 Korčula</item>
      <item>Marija Cetinić, OIB 18859035395, Kraj 55, 20247 Žuljana</item>
      <item>Vedrimir Dalmatin, OIB 38039457157, Kraj 83, 20247 Žuljana</item>
      <item>Stipo Kapor, OIB 01045091564, Zagruda 5, 20242 Oskorušno</item>
      <item>Goranka Bokšić, OIB 94796182189, Bana Ivana Mažuranića 10, 20250 Orebić</item>
      <item>Ivo Bezek, OIB 45088833561, Kraj 1, 20245 Trstenik</item>
      <item>Ante Bogdan, OIB 17954453798, Međine 39, 20247 Žuljana</item>
      <item>Blaženka Vukašin, OIB 32971608537, Kraj 83, 20247 Žuljana</item>
      <item>Marko Kurilj, OIB 32267633641, Mijaca 78, 21272 Mijaca</item>
      <item>Mira Imamović, OIB 99760977943, Stjepana Cvijića 32, 20000 Dubrovnik</item>
      <item>Franica Đuho, OIB 53447974938, Petilovrijenci 4, 20000 Dubrovnik</item>
      <item>Luce Vuleta, OIB 93840570163, Kraj 60, 20245 Trstenik</item>
      <item>Boris Matutinović, OIB 64830363673, Kraj 85, 20247 Žuljana</item>
      <item>Vinko Tolj, OIB 40707098381, Celestinov Put 14, 20250 Podgorje</item>
      <item>Josip Mikulić, OIB 09624718997, Županje Selo 9, 20242 Donja Banda</item>
      <item>Krešimir Matić, OIB 96620401847, Kraj 74, 20247 Žuljana</item>
      <item>Đenio Rusković, OIB 95346656914, Na Brijegu 17, 20235 Orašac</item>
      <item>Ankica Tomić, OIB 08550231379, Gruda 20, 20244 Potomje</item>
      <item>Zoran Vodopivec, OIB 41509632417, Braće Radić 9, 20250 Orebić</item>
      <item>Eni Vodopivec, OIB 94974778478, Braće Radić 9, 20250 Orebić</item>
      <item>Vinko Tolj, OIB 23492932664, Kralja Zvonimira 14a, 20250 Orebić</item>
      <item>Miroslav Ivandić, OIB 58572237688, Zabrižak 13, 20240 Trpanj</item>
      <item>Slavka Grljušić, OIB 01213082382, Potomje 74, 20244 Potomje</item>
      <item>Ante Jurišić, OIB 93146023436, Korčulanskih Domobrana 32, 20260 Korčula</item>
      <item>Nikola Kalafatović, OIB 59606673360, Frana Supila 37, 20000 Dubrovnik</item>
      <item>Suzana Kosović, OIB 83967724841, Uz Mline 3, 20000 Dubrovnik</item>
      <item>Josip Bilas, OIB 05248241673, Obala 16, 21334 Gradac</item>
      <item>Mirjana Jerić, OIB 75062050484, Gabra Rajčevića 19, 20000 Dubrovnik</item>
      <item>Anita Lončarica, OIB 41793584610, Iva Vojnovića 66, 20000 Dubrovnik</item>
      <item>Jele Srhoj, OIB 62114578058, Dinka Fabrisa 18, 20240 Trpanj</item>
      <item>Antun Orhanović, OIB 29768011570, Bana Josipa Jelačića 20a, 20250 Orebić</item>
      <item>Anto Poljanić, OIB 04821592295, Gornje Pijavičino 22, 20243 Pijavičino</item>
      <item>Milo Orhanović, OIB 25040027437, Velika Prapratna 32, 20242 Oskorušno</item>
      <item>Orsulina (Rosa) Skaramuča, OIB 70974073273, Gornje Pijavičino 7, 20243 Pijavičino</item>
      <item>Anka Jerković, OIB 49289378166, Potok 13, 20240 Trpanj</item>
      <item>Loris Bakalić, OIB 23201567908, Put Vila 41, 20240 Trpanj</item>
      <item>Zoran Grljušić, OIB 81861663337, Postup 29, 20242 Donja Banda</item>
      <item>Živko Valenčić, OIB 03863583076, Mata Vodopića 30, 20000 Dubrovnik</item>
      <item>Goranko Poljanić, OIB 95906916443, Gornje Pijavičino 15, 20243 Pijavičino</item>
      <item>Antun Munitić, OIB 35614758244, Kraj 26, 20245 Trstenik</item>
      <item>Marina Maslek, Dr. Ante Starčevića 45, 20000 Dubrovnik</item>
      <item>Sandra Trojanović Sršen, OIB , Obala pomoraca 32A, 20250 Orebić</item>
      <item>Danijela Badurina, Vukovarska 17, 20000 Dubrovnik</item>
      <item>Ivo Mastilica, OIB 55154484752, Vinogradarska 40, 20236 Nova Mokošica</item>
      <item>Željko Fabijanović, OIB 11358946463, Bartola Kašića 7, 20236 Nova Mokošica</item>
      <item>Žan Šestanović, OIB 08754451784, Antuna Gustava Matoša 19, 20250 Orebić</item>
      <item>Marko Tomić, OIB 41802012102, Kračinići 10, 20240 Gornja Vrućica</item>
      <item>Nada Jelinić, OIB 00261108994, Selo Gurići 4, 20250 Podgorje</item>
      <item>Nasljednici pok. Anta Kačić, Pijavičino 19, 20243 Pijavičino</item>
      <item>Mišo Maletić, OIB 78984394535, Joza Šunja 5, 20250 Orebić</item>
      <item>Blaženka Vukašin, OIB 32971608537, Kraj 83, 20247 Žuljana</item>
      <item>Ivan Milošević, OIB 64647818786, Od Izvora 1, 20236 Nova Mokošica</item>
      <item>Jasmina Mrvaljević, OIB 84554717959, Od Sigurate 6, 20000 Dubrovnik</item>
      <item>Marina Grbić, OIB 89273320666, Vatroslava Lisinskog 8, 20000 Dubrovnik</item>
      <item>Dragica Grbavac, OIB 60927937486, Kraj 6, 20245 Trstenik</item>
      <item>Nikola Šerković, OIB 57459052601, Vinogradarska 24, 20236 Nova Mokošica</item>
      <item>Srđan Stanković, OIB 31616863092, Vinogradarska 20, 20236 Nova Mokošica</item>
      <item>Nasljednici pok. Dragomira Vučko, Zakamenje 6, 20242 Oskorušno</item>
      <item>Nasljednici pok. Anta Cibilić, Šetalište kneza Domagoja 34, 20250 Orebić</item>
      <item>Ivo Tolj. pok. Marije ( nasljednik), OIB 85938351342, Donje Selo 12, 20240 Donja Vrućica</item>
      <item>MADIRAZZA &amp; PARTNERI, odvjetničko društvo d.o.o., OIB 37462847637, Masarykova 21, 10000 Zagreb</item>
      <item>BUTERIN&amp;POSAVEC odvjetničko društvo, društvo s ograničenom odgovornošću, OIB 88443826619, Draškovićeva 82, 10000 Zagreb</item>
    </izvorni_sadrzaj>
    <derivirana_varijabla naziv="DomainObject.Predmet.OstaliListFormatedWithAdressOIB_1">
      <item>Anto Martinović</item>
      <item>Iva Maćela, OIB 07596017664, Novačići 26, 20240 Gornja Vrućica</item>
      <item>Republika Hrvatska, OIB 18683136487</item>
      <item>Županijsko državno odvjetništvo u Dubrovniku, Dropčeva 1, 20000 Dubrovnik</item>
      <item>Komunalno trgovačko društvo Bilan d.o.o., OIB 84920906210, Fiskovićeva 2, 20250 Orebić</item>
      <item>Hrvatska radiotelevizija, OIB 68419124305, Prisavlje 3, 10000 Zagreb</item>
      <item>Hrvatske vode, pravna osoba za upravljanje vodama, OIB 28921383001, Grada Vukovara 220, 10000 Zagreb</item>
      <item>Miroslav Tolj, OIB 53651099509, Braće Radić 6c, 20250 Orebić</item>
      <item>Divjak, Topić &amp; Bahtijarević odvjetničko društvo d.o.o., OIB 58186870694, Ivana Lučića 2/A, 10000 Zagreb</item>
      <item>MESSER CROATIA PLIN Poduzeće za proizvodnju i prodaju tehničkih plinova d.o.o., OIB 32179081874, Industrijska 1, 10290 Zaprešić</item>
      <item>HRVATSKE ŠUME društvo s ograničenom odgovornošću, OIB 69693144506, Ul.Ljudevita Farkaša Vukotinovića 2, 10000 Zagreb</item>
      <item>IREKS AROMA društvo s ograničenom odgovornošću, OIB 36709757659, Radnička Cesta 37, 10000 Zagreb</item>
      <item>DUBROVAČKI TRANSPORTNI SUSTAV d.o.o. za transportne usluge, OIB 53699920059, Gornja Čibaća 8, 20207 Mlini</item>
      <item>Zajednički odvjetnički ured Viktorija Knežević i Marina Maslek, OIB 57111619772, Dr. A. Starčevića 45, 20000 Dubrovnik</item>
      <item>OPĆINA OREBIĆ, OIB 16825959078, Obala pomoraca 24, 20250 Orebić</item>
      <item>Stjepo Jasprica, OIB 46720704349, Donje Pijavičino 14, 20243 Pijavičino</item>
      <item>Miho Šundrica, OIB 81818307400, Oskorušno 15, 20242 Oskorušno</item>
      <item>Jakov Radović, OIB 65284532685, Potomje 64, 20244 Potomje</item>
      <item>Nikola Bura, OIB 43138206583, Potomje 7, 20244 Potomje</item>
      <item>Marija Gracin, OIB 63353523747, Fiskovićeva 1, 20250 Orebić</item>
      <item>Nikola Baleta, OIB 19164465966, Donje Pijavičino 75, 20243 Pijavičino</item>
      <item>Anto Baleta, OIB 29433550798, Donje Pijavičino 35, 20243 Pijavičino</item>
      <item>Jozo Roso, OIB 21524664257, Županje Selo 3, 20242 Donja Banda</item>
      <item>Ivo Kiriđija, OIB 81106635219, Dingač-borak 7, 20244 Potomje</item>
      <item>Neven Šimunković, OIB 19927251658, Potomje 14, 20244 Potomje</item>
      <item>Darija Pekić, OIB 92632662427, Janjina 7, 20246 Janjina</item>
      <item>Živko Kiriđija, OIB 74301806652, Potomje 40, 20244 Potomje</item>
      <item>Ante Orhanović, OIB 62134783287, Dr. Ante Starčevića 62, 20250 Orebić</item>
      <item>Franica Štuk, OIB 17510244990, Donje Selo 9, 20240 Donja Vrućica</item>
      <item>Ivo Tešvić, OIB 10109272378, Donje Selo 6, 20240 Donja Vrućica</item>
      <item>Bosiljka Antičević, OIB 39337247269, Postup 10, 20242 Donja Banda</item>
      <item>Iva Grubišić, OIB 70585398555, Zagruda 1, 20242 Oskorušno</item>
      <item>Sandra Trojanović Sršen, OIB 16936610195, Podobuče 28, 20250 Podobuče</item>
      <item>Emica Ćaberica, OIB 64263318031, Oskorušno 15, 20242 Oskorušno</item>
      <item>Ratomir Mihaljević, OIB 20600851467, Kračinići 14, 20240 Gornja Vrućica</item>
      <item>Ante Nobilo, OIB 91496391768, Potok 11, 20240 Trpanj</item>
      <item>Vlado Šegetin, OIB 19027271686, Novačići 19, 20240 Gornja Vrućica</item>
      <item>Vlatko Bule, OIB 77623812570, Potomje 5, 20244 Potomje</item>
      <item>Anto Poljanić, OIB 83981825912, Potomje 76, 20244 Potomje</item>
      <item>Ivo Peruša, OIB 19916754243, Potomje 71, 20244 Potomje</item>
      <item>Dušanka Šerka, OIB 06522876809, Kraj 23, 20245 Trstenik</item>
      <item>Kate Fabijanović, OIB 42929573159, Potomje 80, 20244 Potomje</item>
      <item>Ivo Milović, OIB 21620734691, Novačići 15, 20240 Gornja Vrućica</item>
      <item>Zore Skokandić, OIB 75108262059, Kralja Tomislava 35, 20240 Trpanj</item>
      <item>Marija Jakulica, OIB 76445521624, Novačići 7, 20240 Gornja Vrućica</item>
      <item>Željko Škoro, OIB 19910294382, Eugena Kvaternika 9, 20250 Orebić</item>
      <item>Marija Opačak, OIB 74995704202, Put Karmena 7, 20250 Orebić</item>
      <item>Marijana Kiković, OIB 53069483281, Klanac 2, 23273 Preko</item>
      <item>Neđelko Ančić, OIB 43478896851, Potomje 16, 20244 Potomje</item>
      <item>Ante Žužul, OIB 35642047897, Potomje 61, 20244 Potomje</item>
      <item>Baldo Ostojić, OIB 31036971905, Vladimira Nazora 42, 20250 Orebić</item>
      <item>Mirko Grbavac, OIB 16638651786, Augusta Šenoe 32, 20250 Orebić</item>
      <item>Katarina Rudan, OIB 88737274586, Lovište 62, 20269 Lovište</item>
      <item>Matko Andričević, OIB 01110093624, Bana Josipa Jelačića 18, 20250 Orebić</item>
      <item>Drago Roso, OIB 04245113414, Oskorušno 17, 20242 Oskorušno</item>
      <item>Vjera Piskulić, OIB 09354951425, Jurja Plančića 2, 21000 Split</item>
      <item>Jadranka Ostojić, OIB 09299303314, Nazorova 42, 20250 Orebić</item>
      <item>Milan Tolj, OIB 93850747678, Trstenička 10, 20250 Orebić</item>
      <item>Milan Tolj, OIB 93850747678, Trstenička 10, 20250 Orebić</item>
      <item>Baldo Šaletić, OIB 19261178135, Oskorušno 18, 20242 Oskorušno</item>
      <item>Katica Šuica, OIB 04444124988, Oskorušno 13, 20242 Oskorušno</item>
      <item>Ante Mrgudić, OIB 69726276556, Zrinsko-frankopanska 15, 20250 Orebić</item>
      <item>Branka Jurović, OIB 65062234387, Županje Selo 4, 20242 Donja Banda</item>
      <item>Ivan Radović, OIB 69515251524, Kralja Tomislava 20, 20250 Orebić</item>
      <item>Anto Bosnić, OIB 14460375043, Zakamenje 10, 20242 Donja Banda</item>
      <item>Ivo Santica, OIB 57543345354, Marina Getaldića 23, 21000 Split</item>
      <item>Ljubomir Šimunović, OIB 23233669679, Potomje 69, 20244 Potomje</item>
      <item>Ivan Roso, OIB 53317137277, Dr. Ante Starčevića 43, 20250 Orebić</item>
      <item>Mila Bosnić, OIB 40617480638, Zakamenje 11, 20242 Donja Banda</item>
      <item>Miho Domaćin, OIB 53047376191, Kralja Tomislava 5, 20250 Orebić</item>
      <item>Boris Violić, OIB 56586949608, Potomje 5, 20244 Potomje</item>
      <item>Baldo Šuica, OIB 62880683802, Velika Prapratna 13, 20242 Oskorušno</item>
      <item>Đina Harlović, OIB 79702098952, M. Celestina Medovića 1, 20250 Orebić</item>
      <item>Gašpar Harlović, OIB 44903846937, Zakamenje 5, 20242 Donja Banda</item>
      <item>Branko Džajić, OIB 37302063197, Kraj 66, 20245 Trstenik</item>
      <item>Anton Rašić, OIB 94525610462, Donje Pijavičino 21, 20243 Pijavičino</item>
      <item>Donko Šerković, OIB 64770371022, Novačići 5, 20240 Gornja Vrućica</item>
      <item>Nedjeljko Dragičević, OIB 88895661154, Kračinići 42, 20240 Gornja Vrućica</item>
      <item>Radojka Berak, OIB 67187522448, Šet. Kneza Domagoja 34, 20250 Orebić</item>
      <item>Ivan Grljušić, OIB 85842029360, I. Paštrića Poljičanina 11, 21311 Podstrana</item>
      <item>Tonči Jasprica, OIB 26205787385, Janjina 72, 20246 Janjina</item>
      <item>Silvija Barišić, OIB 42759193086, Dingač-borak 5, 20244 Potomje</item>
      <item>Mladen Bikić, OIB 50802176940, Kučište 7, 20267 Kučište</item>
      <item>Zlatka Prnić, OIB 39460362956, Potomje 52, 20244 Potomje</item>
      <item>Stanka Sekulo, OIB 77598374448, Donja Dubrava 13, 20247 Dubrava</item>
      <item>Anton Bikić, OIB 06628241593, Kučište 4, 20267 Kučište</item>
      <item>Mato Juraković, OIB 79021091268, Bana J. Jelačića 41, 20250 Orebić</item>
      <item>Zora Tolj, OIB 68982338590, Ulica Od Blaca 6, 20250 Orebić</item>
      <item>Niko Violić, OIB 90934762217, Šet.k.p.krešimira Iv 2a, 20250 Orebić</item>
      <item>Ante Grljušić, OIB 28099213155, Gurićeva Ulica 2, 20250 Orebić</item>
      <item>Zoran Jurović, OIB 74828049231, Vladimira Nazora 9, 20250 Orebić</item>
      <item>Gordana Jurović, OIB 75172195800, Županje Selo 2, 20242 Donja Banda</item>
      <item>Draženka Karač, OIB 35715799963, Kralja Tomislava 37, 20240 Trpanj</item>
      <item>Ljubo Vuletić, OIB 38098487401, Donje Pijavičino 16, 20243 Pijavičino</item>
      <item>Branka Frančeski, OIB 51156015987, Postup 61, 20242 Donja Banda</item>
      <item>Darka Jugović, OIB 86547020954, Oskorušno 1, 20242 Oskorušno</item>
      <item>Neda Poljanić, OIB 49155944061, Potomje 79, 20244 Potomje</item>
      <item>Vjeko Poljanić, OIB 77921154711, Potomje 79, 20244 Potomje</item>
      <item>Zoran Primorac, OIB 11840868360, Gornje Pijavičino 1, 20243 Pijavičino</item>
      <item>Amalija Žarak, OIB 26493209423, Selo Stanković 25, 20250 Stanković</item>
      <item>Vesna Špaleta, OIB 25973613546, Kuna 72, 20243 Kuna Pelješka</item>
      <item>Nataša Bašica, OIB 96974826245, Okuklje 14, 20224 Okuklje</item>
      <item>Nada Dadić, OIB 56998292678, Korčulanskih Domobrana 22, 20260 Korčula</item>
      <item>Marija Cetinić, OIB 18859035395, Kraj 55, 20247 Žuljana</item>
      <item>Vedrimir Dalmatin, OIB 38039457157, Kraj 83, 20247 Žuljana</item>
      <item>Stipo Kapor, OIB 01045091564, Zagruda 5, 20242 Oskorušno</item>
      <item>Goranka Bokšić, OIB 94796182189, Bana Ivana Mažuranića 10, 20250 Orebić</item>
      <item>Ivo Bezek, OIB 45088833561, Kraj 1, 20245 Trstenik</item>
      <item>Ante Bogdan, OIB 17954453798, Međine 39, 20247 Žuljana</item>
      <item>Blaženka Vukašin, OIB 32971608537, Kraj 83, 20247 Žuljana</item>
      <item>Marko Kurilj, OIB 32267633641, Mijaca 78, 21272 Mijaca</item>
      <item>Mira Imamović, OIB 99760977943, Stjepana Cvijića 32, 20000 Dubrovnik</item>
      <item>Franica Đuho, OIB 53447974938, Petilovrijenci 4, 20000 Dubrovnik</item>
      <item>Luce Vuleta, OIB 93840570163, Kraj 60, 20245 Trstenik</item>
      <item>Boris Matutinović, OIB 64830363673, Kraj 85, 20247 Žuljana</item>
      <item>Vinko Tolj, OIB 40707098381, Celestinov Put 14, 20250 Podgorje</item>
      <item>Josip Mikulić, OIB 09624718997, Županje Selo 9, 20242 Donja Banda</item>
      <item>Krešimir Matić, OIB 96620401847, Kraj 74, 20247 Žuljana</item>
      <item>Đenio Rusković, OIB 95346656914, Na Brijegu 17, 20235 Orašac</item>
      <item>Ankica Tomić, OIB 08550231379, Gruda 20, 20244 Potomje</item>
      <item>Zoran Vodopivec, OIB 41509632417, Braće Radić 9, 20250 Orebić</item>
      <item>Eni Vodopivec, OIB 94974778478, Braće Radić 9, 20250 Orebić</item>
      <item>Vinko Tolj, OIB 23492932664, Kralja Zvonimira 14a, 20250 Orebić</item>
      <item>Miroslav Ivandić, OIB 58572237688, Zabrižak 13, 20240 Trpanj</item>
      <item>Slavka Grljušić, OIB 01213082382, Potomje 74, 20244 Potomje</item>
      <item>Ante Jurišić, OIB 93146023436, Korčulanskih Domobrana 32, 20260 Korčula</item>
      <item>Nikola Kalafatović, OIB 59606673360, Frana Supila 37, 20000 Dubrovnik</item>
      <item>Suzana Kosović, OIB 83967724841, Uz Mline 3, 20000 Dubrovnik</item>
      <item>Josip Bilas, OIB 05248241673, Obala 16, 21334 Gradac</item>
      <item>Mirjana Jerić, OIB 75062050484, Gabra Rajčevića 19, 20000 Dubrovnik</item>
      <item>Anita Lončarica, OIB 41793584610, Iva Vojnovića 66, 20000 Dubrovnik</item>
      <item>Jele Srhoj, OIB 62114578058, Dinka Fabrisa 18, 20240 Trpanj</item>
      <item>Antun Orhanović, OIB 29768011570, Bana Josipa Jelačića 20a, 20250 Orebić</item>
      <item>Anto Poljanić, OIB 04821592295, Gornje Pijavičino 22, 20243 Pijavičino</item>
      <item>Milo Orhanović, OIB 25040027437, Velika Prapratna 32, 20242 Oskorušno</item>
      <item>Orsulina (Rosa) Skaramuča, OIB 70974073273, Gornje Pijavičino 7, 20243 Pijavičino</item>
      <item>Anka Jerković, OIB 49289378166, Potok 13, 20240 Trpanj</item>
      <item>Loris Bakalić, OIB 23201567908, Put Vila 41, 20240 Trpanj</item>
      <item>Zoran Grljušić, OIB 81861663337, Postup 29, 20242 Donja Banda</item>
      <item>Živko Valenčić, OIB 03863583076, Mata Vodopića 30, 20000 Dubrovnik</item>
      <item>Goranko Poljanić, OIB 95906916443, Gornje Pijavičino 15, 20243 Pijavičino</item>
      <item>Antun Munitić, OIB 35614758244, Kraj 26, 20245 Trstenik</item>
      <item>Marina Maslek, Dr. Ante Starčevića 45, 20000 Dubrovnik</item>
      <item>Sandra Trojanović Sršen, OIB , Obala pomoraca 32A, 20250 Orebić</item>
      <item>Danijela Badurina, Vukovarska 17, 20000 Dubrovnik</item>
      <item>Ivo Mastilica, OIB 55154484752, Vinogradarska 40, 20236 Nova Mokošica</item>
      <item>Željko Fabijanović, OIB 11358946463, Bartola Kašića 7, 20236 Nova Mokošica</item>
      <item>Žan Šestanović, OIB 08754451784, Antuna Gustava Matoša 19, 20250 Orebić</item>
      <item>Marko Tomić, OIB 41802012102, Kračinići 10, 20240 Gornja Vrućica</item>
      <item>Nada Jelinić, OIB 00261108994, Selo Gurići 4, 20250 Podgorje</item>
      <item>Nasljednici pok. Anta Kačić, Pijavičino 19, 20243 Pijavičino</item>
      <item>Mišo Maletić, OIB 78984394535, Joza Šunja 5, 20250 Orebić</item>
      <item>Blaženka Vukašin, OIB 32971608537, Kraj 83, 20247 Žuljana</item>
      <item>Ivan Milošević, OIB 64647818786, Od Izvora 1, 20236 Nova Mokošica</item>
      <item>Jasmina Mrvaljević, OIB 84554717959, Od Sigurate 6, 20000 Dubrovnik</item>
      <item>Marina Grbić, OIB 89273320666, Vatroslava Lisinskog 8, 20000 Dubrovnik</item>
      <item>Dragica Grbavac, OIB 60927937486, Kraj 6, 20245 Trstenik</item>
      <item>Nikola Šerković, OIB 57459052601, Vinogradarska 24, 20236 Nova Mokošica</item>
      <item>Srđan Stanković, OIB 31616863092, Vinogradarska 20, 20236 Nova Mokošica</item>
      <item>Nasljednici pok. Dragomira Vučko, Zakamenje 6, 20242 Oskorušno</item>
      <item>Nasljednici pok. Anta Cibilić, Šetalište kneza Domagoja 34, 20250 Orebić</item>
      <item>Ivo Tolj. pok. Marije ( nasljednik), OIB 85938351342, Donje Selo 12, 20240 Donja Vrućica</item>
      <item>MADIRAZZA &amp; PARTNERI, odvjetničko društvo d.o.o., OIB 37462847637, Masarykova 21, 10000 Zagreb</item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izvorni_sadrzaj>
    <derivirana_varijabla naziv="DomainObject.Predmet.OstaliListNazivFormated_1"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derivirana_varijabla>
  </DomainObject.Predmet.OstaliListNazivFormated>
  <DomainObject.Predmet.OstaliListNazivFormatedOIB>
    <izvorni_sadrzaj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  <item>MADIRAZZA &amp; PARTNERI, odvjetničko društvo d.o.o., OIB 37462847637</item>
      <item>BUTERIN&amp;POSAVEC odvjetničko društvo, društvo s ograničenom odgovornošću, OIB 88443826619</item>
    </izvorni_sadrzaj>
    <derivirana_varijabla naziv="DomainObject.Predmet.OstaliListNazivFormatedOIB_1"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  <item>MADIRAZZA &amp; PARTNERI, odvjetničko društvo d.o.o., OIB 37462847637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DINGAČ, poljoprivredna zadruga i vinarija</izvorni_sadrzaj>
    <derivirana_varijabla naziv="DomainObject.Predmet.ProtustrankaIDrugi_1">DINGAČ, poljoprivredna zadruga i vinarija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DINGAČ, poljoprivredna zadruga i vinarija, OIB 68338435153, Potomje, 20244 Potomje</izvorni_sadrzaj>
    <derivirana_varijabla naziv="DomainObject.Predmet.ProtustrankaIDrugiAdressOIB_1">DINGAČ, poljoprivredna zadruga i vinarija, OIB 68338435153, Potomje, 20244 Potomje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DINGAČ, poljoprivredna zadruga i vinarija</item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izvorni_sadrzaj>
    <derivirana_varijabla naziv="DomainObject.Predmet.SudioniciListNaziv_1">
      <item>FINA, RC Split, Podružnica Dubrovnik</item>
      <item>DINGAČ, poljoprivredna zadruga i vinarija</item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derivirana_varijabla>
  </DomainObject.Predmet.SudioniciListNaziv>
  <DomainObject.Predmet.SudioniciListAdressOIB>
    <izvorni_sadrzaj>
      <item>FINA, RC Split, Podružnica Dubrovnik, OIB 85821130368, Vukovarska 2,20000 Dubrovnik</item>
      <item>DINGAČ, poljoprivredna zadruga i vinarija, OIB 68338435153, Potomje,20244 Potomje</item>
      <item>Anto Martinović</item>
      <item>Iva Maćela, OIB 07596017664, Novačići 26,20240 Gornja Vrućica</item>
      <item>Republika Hrvatska, OIB 18683136487</item>
      <item>Županijsko državno odvjetništvo u Dubrovniku, Dropčeva 1,20000 Dubrovnik</item>
      <item>Komunalno trgovačko društvo Bilan d.o.o., OIB 84920906210, Fiskovićeva 2,20250 Orebić</item>
      <item>Hrvatska radiotelevizija, OIB 68419124305, Prisavlje 3,10000 Zagreb</item>
      <item>Hrvatske vode, pravna osoba za upravljanje vodama, OIB 28921383001, Grada Vukovara 220,10000 Zagreb</item>
      <item>Miroslav Tolj, OIB 53651099509, Braće Radić 6c,20250 Orebić</item>
      <item>Divjak, Topić &amp; Bahtijarević odvjetničko društvo d.o.o., OIB 58186870694, Ivana Lučića 2/A,10000 Zagreb</item>
      <item>MESSER CROATIA PLIN Poduzeće za proizvodnju i prodaju tehničkih plinova d.o.o., OIB 32179081874, Industrijska 1,10290 Zaprešić</item>
      <item>HRVATSKE ŠUME društvo s ograničenom odgovornošću, OIB 69693144506, Ul.Ljudevita Farkaša Vukotinovića 2,10000 Zagreb</item>
      <item>IREKS AROMA društvo s ograničenom odgovornošću, OIB 36709757659, Radnička Cesta 37,10000 Zagreb</item>
      <item>DUBROVAČKI TRANSPORTNI SUSTAV d.o.o. za transportne usluge, OIB 53699920059, Gornja Čibaća 8,20207 Mlini</item>
      <item>Zajednički odvjetnički ured Viktorija Knežević i Marina Maslek, OIB 57111619772, Dr. A. Starčevića 45,20000 Dubrovnik</item>
      <item>OPĆINA OREBIĆ, OIB 16825959078, Obala pomoraca 24,20250 Orebić</item>
      <item>Stjepo Jasprica, OIB 46720704349, Donje Pijavičino 14,20243 Pijavičino</item>
      <item>Miho Šundrica, OIB 81818307400, Oskorušno 15,20242 Oskorušno</item>
      <item>Jakov Radović, OIB 65284532685, Potomje 64,20244 Potomje</item>
      <item>Nikola Bura, OIB 43138206583, Potomje 7,20244 Potomje</item>
      <item>Marija Gracin, OIB 63353523747, Fiskovićeva 1,20250 Orebić</item>
      <item>Nikola Baleta, OIB 19164465966, Donje Pijavičino 75,20243 Pijavičino</item>
      <item>Anto Baleta, OIB 29433550798, Donje Pijavičino 35,20243 Pijavičino</item>
      <item>Jozo Roso, OIB 21524664257, Županje Selo 3,20242 Donja Banda</item>
      <item>Ivo Kiriđija, OIB 81106635219, Dingač-borak 7,20244 Potomje</item>
      <item>Neven Šimunković, OIB 19927251658, Potomje 14,20244 Potomje</item>
      <item>Darija Pekić, OIB 92632662427, Janjina 7,20246 Janjina</item>
      <item>Živko Kiriđija, OIB 74301806652, Potomje 40,20244 Potomje</item>
      <item>Ante Orhanović, OIB 62134783287, Dr. Ante Starčevića 62,20250 Orebić</item>
      <item>Franica Štuk, OIB 17510244990, Donje Selo 9,20240 Donja Vrućica</item>
      <item>Ivo Tešvić, OIB 10109272378, Donje Selo 6,20240 Donja Vrućica</item>
      <item>Bosiljka Antičević, OIB 39337247269, Postup 10,20242 Donja Banda</item>
      <item>Iva Grubišić, OIB 70585398555, Zagruda 1,20242 Oskorušno</item>
      <item>Sandra Trojanović Sršen, OIB 16936610195, Podobuče 28,20250 Podobuče</item>
      <item>Emica Ćaberica, OIB 64263318031, Oskorušno 15,20242 Oskorušno</item>
      <item>Ratomir Mihaljević, OIB 20600851467, Kračinići 14,20240 Gornja Vrućica</item>
      <item>Ante Nobilo, OIB 91496391768, Potok 11,20240 Trpanj</item>
      <item>Vlado Šegetin, OIB 19027271686, Novačići 19,20240 Gornja Vrućica</item>
      <item>Vlatko Bule, OIB 77623812570, Potomje 5,20244 Potomje</item>
      <item>Anto Poljanić, OIB 83981825912, Potomje 76,20244 Potomje</item>
      <item>Ivo Peruša, OIB 19916754243, Potomje 71,20244 Potomje</item>
      <item>Dušanka Šerka, OIB 06522876809, Kraj 23,20245 Trstenik</item>
      <item>Kate Fabijanović, OIB 42929573159, Potomje 80,20244 Potomje</item>
      <item>Ivo Milović, OIB 21620734691, Novačići 15,20240 Gornja Vrućica</item>
      <item>Zore Skokandić, OIB 75108262059, Kralja Tomislava 35,20240 Trpanj</item>
      <item>Marija Jakulica, OIB 76445521624, Novačići 7,20240 Gornja Vrućica</item>
      <item>Željko Škoro, OIB 19910294382, Eugena Kvaternika 9,20250 Orebić</item>
      <item>Marija Opačak, OIB 74995704202, Put Karmena 7,20250 Orebić</item>
      <item>Marijana Kiković, OIB 53069483281, Klanac 2,23273 Preko</item>
      <item>Neđelko Ančić, OIB 43478896851, Potomje 16,20244 Potomje</item>
      <item>Ante Žužul, OIB 35642047897, Potomje 61,20244 Potomje</item>
      <item>Baldo Ostojić, OIB 31036971905, Vladimira Nazora 42,20250 Orebić</item>
      <item>Mirko Grbavac, OIB 16638651786, Augusta Šenoe 32,20250 Orebić</item>
      <item>Katarina Rudan, OIB 88737274586, Lovište 62,20269 Lovište</item>
      <item>Matko Andričević, OIB 01110093624, Bana Josipa Jelačića 18,20250 Orebić</item>
      <item>Drago Roso, OIB 04245113414, Oskorušno 17,20242 Oskorušno</item>
      <item>Vjera Piskulić, OIB 09354951425, Jurja Plančića 2,21000 Split</item>
      <item>Jadranka Ostojić, OIB 09299303314, Nazorova 42,20250 Orebić</item>
      <item>Milan Tolj, OIB 93850747678, Trstenička 10,20250 Orebić</item>
      <item>Milan Tolj, OIB 93850747678, Trstenička 10,20250 Orebić</item>
      <item>Baldo Šaletić, OIB 19261178135, Oskorušno 18,20242 Oskorušno</item>
      <item>Katica Šuica, OIB 04444124988, Oskorušno 13,20242 Oskorušno</item>
      <item>Ante Mrgudić, OIB 69726276556, Zrinsko-frankopanska 15,20250 Orebić</item>
      <item>Branka Jurović, OIB 65062234387, Županje Selo 4,20242 Donja Banda</item>
      <item>Ivan Radović, OIB 69515251524, Kralja Tomislava 20,20250 Orebić</item>
      <item>Anto Bosnić, OIB 14460375043, Zakamenje 10,20242 Donja Banda</item>
      <item>Ivo Santica, OIB 57543345354, Marina Getaldića 23,21000 Split</item>
      <item>Ljubomir Šimunović, OIB 23233669679, Potomje 69,20244 Potomje</item>
      <item>Ivan Roso, OIB 53317137277, Dr. Ante Starčevića 43,20250 Orebić</item>
      <item>Mila Bosnić, OIB 40617480638, Zakamenje 11,20242 Donja Banda</item>
      <item>Miho Domaćin, OIB 53047376191, Kralja Tomislava 5,20250 Orebić</item>
      <item>Boris Violić, OIB 56586949608, Potomje 5,20244 Potomje</item>
      <item>Baldo Šuica, OIB 62880683802, Velika Prapratna 13,20242 Oskorušno</item>
      <item>Đina Harlović, OIB 79702098952, M. Celestina Medovića 1,20250 Orebić</item>
      <item>Gašpar Harlović, OIB 44903846937, Zakamenje 5,20242 Donja Banda</item>
      <item>Branko Džajić, OIB 37302063197, Kraj 66,20245 Trstenik</item>
      <item>Anton Rašić, OIB 94525610462, Donje Pijavičino 21,20243 Pijavičino</item>
      <item>Donko Šerković, OIB 64770371022, Novačići 5,20240 Gornja Vrućica</item>
      <item>Nedjeljko Dragičević, OIB 88895661154, Kračinići 42,20240 Gornja Vrućica</item>
      <item>Radojka Berak, OIB 67187522448, Šet. Kneza Domagoja 34,20250 Orebić</item>
      <item>Ivan Grljušić, OIB 85842029360, I. Paštrića Poljičanina 11,21311 Podstrana</item>
      <item>Tonči Jasprica, OIB 26205787385, Janjina 72,20246 Janjina</item>
      <item>Silvija Barišić, OIB 42759193086, Dingač-borak 5,20244 Potomje</item>
      <item>Mladen Bikić, OIB 50802176940, Kučište 7,20267 Kučište</item>
      <item>Zlatka Prnić, OIB 39460362956, Potomje 52,20244 Potomje</item>
      <item>Stanka Sekulo, OIB 77598374448, Donja Dubrava 13,20247 Dubrava</item>
      <item>Anton Bikić, OIB 06628241593, Kučište 4,20267 Kučište</item>
      <item>Mato Juraković, OIB 79021091268, Bana J. Jelačića 41,20250 Orebić</item>
      <item>Zora Tolj, OIB 68982338590, Ulica Od Blaca 6,20250 Orebić</item>
      <item>Niko Violić, OIB 90934762217, Šet.k.p.krešimira Iv 2a,20250 Orebić</item>
      <item>Ante Grljušić, OIB 28099213155, Gurićeva Ulica 2,20250 Orebić</item>
      <item>Zoran Jurović, OIB 74828049231, Vladimira Nazora 9,20250 Orebić</item>
      <item>Gordana Jurović, OIB 75172195800, Županje Selo 2,20242 Donja Banda</item>
      <item>Draženka Karač, OIB 35715799963, Kralja Tomislava 37,20240 Trpanj</item>
      <item>Ljubo Vuletić, OIB 38098487401, Donje Pijavičino 16,20243 Pijavičino</item>
      <item>Branka Frančeski, OIB 51156015987, Postup 61,20242 Donja Banda</item>
      <item>Darka Jugović, OIB 86547020954, Oskorušno 1,20242 Oskorušno</item>
      <item>Neda Poljanić, OIB 49155944061, Potomje 79,20244 Potomje</item>
      <item>Vjeko Poljanić, OIB 77921154711, Potomje 79,20244 Potomje</item>
      <item>Zoran Primorac, OIB 11840868360, Gornje Pijavičino 1,20243 Pijavičino</item>
      <item>Amalija Žarak, OIB 26493209423, Selo Stanković 25,20250 Stanković</item>
      <item>Vesna Špaleta, OIB 25973613546, Kuna 72,20243 Kuna Pelješka</item>
      <item>Nataša Bašica, OIB 96974826245, Okuklje 14,20224 Okuklje</item>
      <item>Nada Dadić, OIB 56998292678, Korčulanskih Domobrana 22,20260 Korčula</item>
      <item>Marija Cetinić, OIB 18859035395, Kraj 55,20247 Žuljana</item>
      <item>Vedrimir Dalmatin, OIB 38039457157, Kraj 83,20247 Žuljana</item>
      <item>Stipo Kapor, OIB 01045091564, Zagruda 5,20242 Oskorušno</item>
      <item>Goranka Bokšić, OIB 94796182189, Bana Ivana Mažuranića 10,20250 Orebić</item>
      <item>Ivo Bezek, OIB 45088833561, Kraj 1,20245 Trstenik</item>
      <item>Ante Bogdan, OIB 17954453798, Međine 39,20247 Žuljana</item>
      <item>Blaženka Vukašin, OIB 32971608537, Kraj 83,20247 Žuljana</item>
      <item>Marko Kurilj, OIB 32267633641, Mijaca 78,21272 Mijaca</item>
      <item>Mira Imamović, OIB 99760977943, Stjepana Cvijića 32,20000 Dubrovnik</item>
      <item>Franica Đuho, OIB 53447974938, Petilovrijenci 4,20000 Dubrovnik</item>
      <item>Luce Vuleta, OIB 93840570163, Kraj 60,20245 Trstenik</item>
      <item>Boris Matutinović, OIB 64830363673, Kraj 85,20247 Žuljana</item>
      <item>Vinko Tolj, OIB 40707098381, Celestinov Put 14,20250 Podgorje</item>
      <item>Josip Mikulić, OIB 09624718997, Županje Selo 9,20242 Donja Banda</item>
      <item>Krešimir Matić, OIB 96620401847, Kraj 74,20247 Žuljana</item>
      <item>Đenio Rusković, OIB 95346656914, Na Brijegu 17,20235 Orašac</item>
      <item>Ankica Tomić, OIB 08550231379, Gruda 20,20244 Potomje</item>
      <item>Zoran Vodopivec, OIB 41509632417, Braće Radić 9,20250 Orebić</item>
      <item>Eni Vodopivec, OIB 94974778478, Braće Radić 9,20250 Orebić</item>
      <item>Vinko Tolj, OIB 23492932664, Kralja Zvonimira 14a,20250 Orebić</item>
      <item>Miroslav Ivandić, OIB 58572237688, Zabrižak 13,20240 Trpanj</item>
      <item>Slavka Grljušić, OIB 01213082382, Potomje 74,20244 Potomje</item>
      <item>Ante Jurišić, OIB 93146023436, Korčulanskih Domobrana 32,20260 Korčula</item>
      <item>Nikola Kalafatović, OIB 59606673360, Frana Supila 37,20000 Dubrovnik</item>
      <item>Suzana Kosović, OIB 83967724841, Uz Mline 3,20000 Dubrovnik</item>
      <item>Josip Bilas, OIB 05248241673, Obala 16,21334 Gradac</item>
      <item>Mirjana Jerić, OIB 75062050484, Gabra Rajčevića 19,20000 Dubrovnik</item>
      <item>Anita Lončarica, OIB 41793584610, Iva Vojnovića 66,20000 Dubrovnik</item>
      <item>Jele Srhoj, OIB 62114578058, Dinka Fabrisa 18,20240 Trpanj</item>
      <item>Antun Orhanović, OIB 29768011570, Bana Josipa Jelačića 20a,20250 Orebić</item>
      <item>Anto Poljanić, OIB 04821592295, Gornje Pijavičino 22,20243 Pijavičino</item>
      <item>Milo Orhanović, OIB 25040027437, Velika Prapratna 32,20242 Oskorušno</item>
      <item>Orsulina (Rosa) Skaramuča, OIB 70974073273, Gornje Pijavičino 7,20243 Pijavičino</item>
      <item>Anka Jerković, OIB 49289378166, Potok 13,20240 Trpanj</item>
      <item>Loris Bakalić, OIB 23201567908, Put Vila 41,20240 Trpanj</item>
      <item>Zoran Grljušić, OIB 81861663337, Postup 29,20242 Donja Banda</item>
      <item>Živko Valenčić, OIB 03863583076, Mata Vodopića 30,20000 Dubrovnik</item>
      <item>Goranko Poljanić, OIB 95906916443, Gornje Pijavičino 15,20243 Pijavičino</item>
      <item>Antun Munitić, OIB 35614758244, Kraj 26,20245 Trstenik</item>
      <item>Marina Maslek, Dr. Ante Starčevića 45,20000 Dubrovnik</item>
      <item>Sandra Trojanović Sršen, OIB , Obala pomoraca 32A,20250 Orebić</item>
      <item>Danijela Badurina, Vukovarska 17,20000 Dubrovnik</item>
      <item>Ivo Mastilica, OIB 55154484752, Vinogradarska 40,20236 Nova Mokošica</item>
      <item>Željko Fabijanović, OIB 11358946463, Bartola Kašića 7,20236 Nova Mokošica</item>
      <item>Žan Šestanović, OIB 08754451784, Antuna Gustava Matoša 19,20250 Orebić</item>
      <item>Marko Tomić, OIB 41802012102, Kračinići 10,20240 Gornja Vrućica</item>
      <item>Nada Jelinić, OIB 00261108994, Selo Gurići 4,20250 Podgorje</item>
      <item>Nasljednici pok. Anta Kačić, Pijavičino 19,20243 Pijavičino</item>
      <item>Mišo Maletić, OIB 78984394535, Joza Šunja 5,20250 Orebić</item>
      <item>Blaženka Vukašin, OIB 32971608537, Kraj 83,20247 Žuljana</item>
      <item>Ivan Milošević, OIB 64647818786, Od Izvora 1,20236 Nova Mokošica</item>
      <item>Jasmina Mrvaljević, OIB 84554717959, Od Sigurate 6,20000 Dubrovnik</item>
      <item>Marina Grbić, OIB 89273320666, Vatroslava Lisinskog 8,20000 Dubrovnik</item>
      <item>Dragica Grbavac, OIB 60927937486, Kraj 6,20245 Trstenik</item>
      <item>Nikola Šerković, OIB 57459052601, Vinogradarska 24,20236 Nova Mokošica</item>
      <item>Srđan Stanković, OIB 31616863092, Vinogradarska 20,20236 Nova Mokošica</item>
      <item>Nasljednici pok. Dragomira Vučko, Zakamenje 6,20242 Oskorušno</item>
      <item>Nasljednici pok. Anta Cibilić, Šetalište kneza Domagoja 34,20250 Orebić</item>
      <item>Ivo Tolj. pok. Marije ( nasljednik), OIB 85938351342, Donje Selo 12,20240 Donja Vrućica</item>
      <item>MADIRAZZA &amp; PARTNERI, odvjetničko društvo d.o.o., OIB 37462847637, Masarykova 21,10000 Zagreb</item>
      <item>BUTERIN&amp;POSAVEC odvjetničko društvo, društvo s ograničenom odgovornošću, OIB 88443826619, Draškovićeva 82,10000 Zagreb</item>
    </izvorni_sadrzaj>
    <derivirana_varijabla naziv="DomainObject.Predmet.SudioniciListAdressOIB_1">
      <item>FINA, RC Split, Podružnica Dubrovnik, OIB 85821130368, Vukovarska 2,20000 Dubrovnik</item>
      <item>DINGAČ, poljoprivredna zadruga i vinarija, OIB 68338435153, Potomje,20244 Potomje</item>
      <item>Anto Martinović</item>
      <item>Iva Maćela, OIB 07596017664, Novačići 26,20240 Gornja Vrućica</item>
      <item>Republika Hrvatska, OIB 18683136487</item>
      <item>Županijsko državno odvjetništvo u Dubrovniku, Dropčeva 1,20000 Dubrovnik</item>
      <item>Komunalno trgovačko društvo Bilan d.o.o., OIB 84920906210, Fiskovićeva 2,20250 Orebić</item>
      <item>Hrvatska radiotelevizija, OIB 68419124305, Prisavlje 3,10000 Zagreb</item>
      <item>Hrvatske vode, pravna osoba za upravljanje vodama, OIB 28921383001, Grada Vukovara 220,10000 Zagreb</item>
      <item>Miroslav Tolj, OIB 53651099509, Braće Radić 6c,20250 Orebić</item>
      <item>Divjak, Topić &amp; Bahtijarević odvjetničko društvo d.o.o., OIB 58186870694, Ivana Lučića 2/A,10000 Zagreb</item>
      <item>MESSER CROATIA PLIN Poduzeće za proizvodnju i prodaju tehničkih plinova d.o.o., OIB 32179081874, Industrijska 1,10290 Zaprešić</item>
      <item>HRVATSKE ŠUME društvo s ograničenom odgovornošću, OIB 69693144506, Ul.Ljudevita Farkaša Vukotinovića 2,10000 Zagreb</item>
      <item>IREKS AROMA društvo s ograničenom odgovornošću, OIB 36709757659, Radnička Cesta 37,10000 Zagreb</item>
      <item>DUBROVAČKI TRANSPORTNI SUSTAV d.o.o. za transportne usluge, OIB 53699920059, Gornja Čibaća 8,20207 Mlini</item>
      <item>Zajednički odvjetnički ured Viktorija Knežević i Marina Maslek, OIB 57111619772, Dr. A. Starčevića 45,20000 Dubrovnik</item>
      <item>OPĆINA OREBIĆ, OIB 16825959078, Obala pomoraca 24,20250 Orebić</item>
      <item>Stjepo Jasprica, OIB 46720704349, Donje Pijavičino 14,20243 Pijavičino</item>
      <item>Miho Šundrica, OIB 81818307400, Oskorušno 15,20242 Oskorušno</item>
      <item>Jakov Radović, OIB 65284532685, Potomje 64,20244 Potomje</item>
      <item>Nikola Bura, OIB 43138206583, Potomje 7,20244 Potomje</item>
      <item>Marija Gracin, OIB 63353523747, Fiskovićeva 1,20250 Orebić</item>
      <item>Nikola Baleta, OIB 19164465966, Donje Pijavičino 75,20243 Pijavičino</item>
      <item>Anto Baleta, OIB 29433550798, Donje Pijavičino 35,20243 Pijavičino</item>
      <item>Jozo Roso, OIB 21524664257, Županje Selo 3,20242 Donja Banda</item>
      <item>Ivo Kiriđija, OIB 81106635219, Dingač-borak 7,20244 Potomje</item>
      <item>Neven Šimunković, OIB 19927251658, Potomje 14,20244 Potomje</item>
      <item>Darija Pekić, OIB 92632662427, Janjina 7,20246 Janjina</item>
      <item>Živko Kiriđija, OIB 74301806652, Potomje 40,20244 Potomje</item>
      <item>Ante Orhanović, OIB 62134783287, Dr. Ante Starčevića 62,20250 Orebić</item>
      <item>Franica Štuk, OIB 17510244990, Donje Selo 9,20240 Donja Vrućica</item>
      <item>Ivo Tešvić, OIB 10109272378, Donje Selo 6,20240 Donja Vrućica</item>
      <item>Bosiljka Antičević, OIB 39337247269, Postup 10,20242 Donja Banda</item>
      <item>Iva Grubišić, OIB 70585398555, Zagruda 1,20242 Oskorušno</item>
      <item>Sandra Trojanović Sršen, OIB 16936610195, Podobuče 28,20250 Podobuče</item>
      <item>Emica Ćaberica, OIB 64263318031, Oskorušno 15,20242 Oskorušno</item>
      <item>Ratomir Mihaljević, OIB 20600851467, Kračinići 14,20240 Gornja Vrućica</item>
      <item>Ante Nobilo, OIB 91496391768, Potok 11,20240 Trpanj</item>
      <item>Vlado Šegetin, OIB 19027271686, Novačići 19,20240 Gornja Vrućica</item>
      <item>Vlatko Bule, OIB 77623812570, Potomje 5,20244 Potomje</item>
      <item>Anto Poljanić, OIB 83981825912, Potomje 76,20244 Potomje</item>
      <item>Ivo Peruša, OIB 19916754243, Potomje 71,20244 Potomje</item>
      <item>Dušanka Šerka, OIB 06522876809, Kraj 23,20245 Trstenik</item>
      <item>Kate Fabijanović, OIB 42929573159, Potomje 80,20244 Potomje</item>
      <item>Ivo Milović, OIB 21620734691, Novačići 15,20240 Gornja Vrućica</item>
      <item>Zore Skokandić, OIB 75108262059, Kralja Tomislava 35,20240 Trpanj</item>
      <item>Marija Jakulica, OIB 76445521624, Novačići 7,20240 Gornja Vrućica</item>
      <item>Željko Škoro, OIB 19910294382, Eugena Kvaternika 9,20250 Orebić</item>
      <item>Marija Opačak, OIB 74995704202, Put Karmena 7,20250 Orebić</item>
      <item>Marijana Kiković, OIB 53069483281, Klanac 2,23273 Preko</item>
      <item>Neđelko Ančić, OIB 43478896851, Potomje 16,20244 Potomje</item>
      <item>Ante Žužul, OIB 35642047897, Potomje 61,20244 Potomje</item>
      <item>Baldo Ostojić, OIB 31036971905, Vladimira Nazora 42,20250 Orebić</item>
      <item>Mirko Grbavac, OIB 16638651786, Augusta Šenoe 32,20250 Orebić</item>
      <item>Katarina Rudan, OIB 88737274586, Lovište 62,20269 Lovište</item>
      <item>Matko Andričević, OIB 01110093624, Bana Josipa Jelačića 18,20250 Orebić</item>
      <item>Drago Roso, OIB 04245113414, Oskorušno 17,20242 Oskorušno</item>
      <item>Vjera Piskulić, OIB 09354951425, Jurja Plančića 2,21000 Split</item>
      <item>Jadranka Ostojić, OIB 09299303314, Nazorova 42,20250 Orebić</item>
      <item>Milan Tolj, OIB 93850747678, Trstenička 10,20250 Orebić</item>
      <item>Milan Tolj, OIB 93850747678, Trstenička 10,20250 Orebić</item>
      <item>Baldo Šaletić, OIB 19261178135, Oskorušno 18,20242 Oskorušno</item>
      <item>Katica Šuica, OIB 04444124988, Oskorušno 13,20242 Oskorušno</item>
      <item>Ante Mrgudić, OIB 69726276556, Zrinsko-frankopanska 15,20250 Orebić</item>
      <item>Branka Jurović, OIB 65062234387, Županje Selo 4,20242 Donja Banda</item>
      <item>Ivan Radović, OIB 69515251524, Kralja Tomislava 20,20250 Orebić</item>
      <item>Anto Bosnić, OIB 14460375043, Zakamenje 10,20242 Donja Banda</item>
      <item>Ivo Santica, OIB 57543345354, Marina Getaldića 23,21000 Split</item>
      <item>Ljubomir Šimunović, OIB 23233669679, Potomje 69,20244 Potomje</item>
      <item>Ivan Roso, OIB 53317137277, Dr. Ante Starčevića 43,20250 Orebić</item>
      <item>Mila Bosnić, OIB 40617480638, Zakamenje 11,20242 Donja Banda</item>
      <item>Miho Domaćin, OIB 53047376191, Kralja Tomislava 5,20250 Orebić</item>
      <item>Boris Violić, OIB 56586949608, Potomje 5,20244 Potomje</item>
      <item>Baldo Šuica, OIB 62880683802, Velika Prapratna 13,20242 Oskorušno</item>
      <item>Đina Harlović, OIB 79702098952, M. Celestina Medovića 1,20250 Orebić</item>
      <item>Gašpar Harlović, OIB 44903846937, Zakamenje 5,20242 Donja Banda</item>
      <item>Branko Džajić, OIB 37302063197, Kraj 66,20245 Trstenik</item>
      <item>Anton Rašić, OIB 94525610462, Donje Pijavičino 21,20243 Pijavičino</item>
      <item>Donko Šerković, OIB 64770371022, Novačići 5,20240 Gornja Vrućica</item>
      <item>Nedjeljko Dragičević, OIB 88895661154, Kračinići 42,20240 Gornja Vrućica</item>
      <item>Radojka Berak, OIB 67187522448, Šet. Kneza Domagoja 34,20250 Orebić</item>
      <item>Ivan Grljušić, OIB 85842029360, I. Paštrića Poljičanina 11,21311 Podstrana</item>
      <item>Tonči Jasprica, OIB 26205787385, Janjina 72,20246 Janjina</item>
      <item>Silvija Barišić, OIB 42759193086, Dingač-borak 5,20244 Potomje</item>
      <item>Mladen Bikić, OIB 50802176940, Kučište 7,20267 Kučište</item>
      <item>Zlatka Prnić, OIB 39460362956, Potomje 52,20244 Potomje</item>
      <item>Stanka Sekulo, OIB 77598374448, Donja Dubrava 13,20247 Dubrava</item>
      <item>Anton Bikić, OIB 06628241593, Kučište 4,20267 Kučište</item>
      <item>Mato Juraković, OIB 79021091268, Bana J. Jelačića 41,20250 Orebić</item>
      <item>Zora Tolj, OIB 68982338590, Ulica Od Blaca 6,20250 Orebić</item>
      <item>Niko Violić, OIB 90934762217, Šet.k.p.krešimira Iv 2a,20250 Orebić</item>
      <item>Ante Grljušić, OIB 28099213155, Gurićeva Ulica 2,20250 Orebić</item>
      <item>Zoran Jurović, OIB 74828049231, Vladimira Nazora 9,20250 Orebić</item>
      <item>Gordana Jurović, OIB 75172195800, Županje Selo 2,20242 Donja Banda</item>
      <item>Draženka Karač, OIB 35715799963, Kralja Tomislava 37,20240 Trpanj</item>
      <item>Ljubo Vuletić, OIB 38098487401, Donje Pijavičino 16,20243 Pijavičino</item>
      <item>Branka Frančeski, OIB 51156015987, Postup 61,20242 Donja Banda</item>
      <item>Darka Jugović, OIB 86547020954, Oskorušno 1,20242 Oskorušno</item>
      <item>Neda Poljanić, OIB 49155944061, Potomje 79,20244 Potomje</item>
      <item>Vjeko Poljanić, OIB 77921154711, Potomje 79,20244 Potomje</item>
      <item>Zoran Primorac, OIB 11840868360, Gornje Pijavičino 1,20243 Pijavičino</item>
      <item>Amalija Žarak, OIB 26493209423, Selo Stanković 25,20250 Stanković</item>
      <item>Vesna Špaleta, OIB 25973613546, Kuna 72,20243 Kuna Pelješka</item>
      <item>Nataša Bašica, OIB 96974826245, Okuklje 14,20224 Okuklje</item>
      <item>Nada Dadić, OIB 56998292678, Korčulanskih Domobrana 22,20260 Korčula</item>
      <item>Marija Cetinić, OIB 18859035395, Kraj 55,20247 Žuljana</item>
      <item>Vedrimir Dalmatin, OIB 38039457157, Kraj 83,20247 Žuljana</item>
      <item>Stipo Kapor, OIB 01045091564, Zagruda 5,20242 Oskorušno</item>
      <item>Goranka Bokšić, OIB 94796182189, Bana Ivana Mažuranića 10,20250 Orebić</item>
      <item>Ivo Bezek, OIB 45088833561, Kraj 1,20245 Trstenik</item>
      <item>Ante Bogdan, OIB 17954453798, Međine 39,20247 Žuljana</item>
      <item>Blaženka Vukašin, OIB 32971608537, Kraj 83,20247 Žuljana</item>
      <item>Marko Kurilj, OIB 32267633641, Mijaca 78,21272 Mijaca</item>
      <item>Mira Imamović, OIB 99760977943, Stjepana Cvijića 32,20000 Dubrovnik</item>
      <item>Franica Đuho, OIB 53447974938, Petilovrijenci 4,20000 Dubrovnik</item>
      <item>Luce Vuleta, OIB 93840570163, Kraj 60,20245 Trstenik</item>
      <item>Boris Matutinović, OIB 64830363673, Kraj 85,20247 Žuljana</item>
      <item>Vinko Tolj, OIB 40707098381, Celestinov Put 14,20250 Podgorje</item>
      <item>Josip Mikulić, OIB 09624718997, Županje Selo 9,20242 Donja Banda</item>
      <item>Krešimir Matić, OIB 96620401847, Kraj 74,20247 Žuljana</item>
      <item>Đenio Rusković, OIB 95346656914, Na Brijegu 17,20235 Orašac</item>
      <item>Ankica Tomić, OIB 08550231379, Gruda 20,20244 Potomje</item>
      <item>Zoran Vodopivec, OIB 41509632417, Braće Radić 9,20250 Orebić</item>
      <item>Eni Vodopivec, OIB 94974778478, Braće Radić 9,20250 Orebić</item>
      <item>Vinko Tolj, OIB 23492932664, Kralja Zvonimira 14a,20250 Orebić</item>
      <item>Miroslav Ivandić, OIB 58572237688, Zabrižak 13,20240 Trpanj</item>
      <item>Slavka Grljušić, OIB 01213082382, Potomje 74,20244 Potomje</item>
      <item>Ante Jurišić, OIB 93146023436, Korčulanskih Domobrana 32,20260 Korčula</item>
      <item>Nikola Kalafatović, OIB 59606673360, Frana Supila 37,20000 Dubrovnik</item>
      <item>Suzana Kosović, OIB 83967724841, Uz Mline 3,20000 Dubrovnik</item>
      <item>Josip Bilas, OIB 05248241673, Obala 16,21334 Gradac</item>
      <item>Mirjana Jerić, OIB 75062050484, Gabra Rajčevića 19,20000 Dubrovnik</item>
      <item>Anita Lončarica, OIB 41793584610, Iva Vojnovića 66,20000 Dubrovnik</item>
      <item>Jele Srhoj, OIB 62114578058, Dinka Fabrisa 18,20240 Trpanj</item>
      <item>Antun Orhanović, OIB 29768011570, Bana Josipa Jelačića 20a,20250 Orebić</item>
      <item>Anto Poljanić, OIB 04821592295, Gornje Pijavičino 22,20243 Pijavičino</item>
      <item>Milo Orhanović, OIB 25040027437, Velika Prapratna 32,20242 Oskorušno</item>
      <item>Orsulina (Rosa) Skaramuča, OIB 70974073273, Gornje Pijavičino 7,20243 Pijavičino</item>
      <item>Anka Jerković, OIB 49289378166, Potok 13,20240 Trpanj</item>
      <item>Loris Bakalić, OIB 23201567908, Put Vila 41,20240 Trpanj</item>
      <item>Zoran Grljušić, OIB 81861663337, Postup 29,20242 Donja Banda</item>
      <item>Živko Valenčić, OIB 03863583076, Mata Vodopića 30,20000 Dubrovnik</item>
      <item>Goranko Poljanić, OIB 95906916443, Gornje Pijavičino 15,20243 Pijavičino</item>
      <item>Antun Munitić, OIB 35614758244, Kraj 26,20245 Trstenik</item>
      <item>Marina Maslek, Dr. Ante Starčevića 45,20000 Dubrovnik</item>
      <item>Sandra Trojanović Sršen, OIB , Obala pomoraca 32A,20250 Orebić</item>
      <item>Danijela Badurina, Vukovarska 17,20000 Dubrovnik</item>
      <item>Ivo Mastilica, OIB 55154484752, Vinogradarska 40,20236 Nova Mokošica</item>
      <item>Željko Fabijanović, OIB 11358946463, Bartola Kašića 7,20236 Nova Mokošica</item>
      <item>Žan Šestanović, OIB 08754451784, Antuna Gustava Matoša 19,20250 Orebić</item>
      <item>Marko Tomić, OIB 41802012102, Kračinići 10,20240 Gornja Vrućica</item>
      <item>Nada Jelinić, OIB 00261108994, Selo Gurići 4,20250 Podgorje</item>
      <item>Nasljednici pok. Anta Kačić, Pijavičino 19,20243 Pijavičino</item>
      <item>Mišo Maletić, OIB 78984394535, Joza Šunja 5,20250 Orebić</item>
      <item>Blaženka Vukašin, OIB 32971608537, Kraj 83,20247 Žuljana</item>
      <item>Ivan Milošević, OIB 64647818786, Od Izvora 1,20236 Nova Mokošica</item>
      <item>Jasmina Mrvaljević, OIB 84554717959, Od Sigurate 6,20000 Dubrovnik</item>
      <item>Marina Grbić, OIB 89273320666, Vatroslava Lisinskog 8,20000 Dubrovnik</item>
      <item>Dragica Grbavac, OIB 60927937486, Kraj 6,20245 Trstenik</item>
      <item>Nikola Šerković, OIB 57459052601, Vinogradarska 24,20236 Nova Mokošica</item>
      <item>Srđan Stanković, OIB 31616863092, Vinogradarska 20,20236 Nova Mokošica</item>
      <item>Nasljednici pok. Dragomira Vučko, Zakamenje 6,20242 Oskorušno</item>
      <item>Nasljednici pok. Anta Cibilić, Šetalište kneza Domagoja 34,20250 Orebić</item>
      <item>Ivo Tolj. pok. Marije ( nasljednik), OIB 85938351342, Donje Selo 12,20240 Donja Vrućica</item>
      <item>MADIRAZZA &amp; PARTNERI, odvjetničko društvo d.o.o., OIB 37462847637, Masarykova 21,10000 Zagreb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68338435153</item>
      <item>, OIB null</item>
      <item>, OIB 07596017664</item>
      <item>, OIB 18683136487</item>
      <item>, OIB null</item>
      <item>, OIB 84920906210</item>
      <item>, OIB 68419124305</item>
      <item>, OIB 28921383001</item>
      <item>, OIB 53651099509</item>
      <item>, OIB 58186870694</item>
      <item>, OIB 32179081874</item>
      <item>, OIB 69693144506</item>
      <item>, OIB 36709757659</item>
      <item>, OIB 53699920059</item>
      <item>, OIB 57111619772</item>
      <item>, OIB 16825959078</item>
      <item>, OIB 46720704349</item>
      <item>, OIB 81818307400</item>
      <item>, OIB 65284532685</item>
      <item>, OIB 43138206583</item>
      <item>, OIB 63353523747</item>
      <item>, OIB 19164465966</item>
      <item>, OIB 29433550798</item>
      <item>, OIB 21524664257</item>
      <item>, OIB 81106635219</item>
      <item>, OIB 19927251658</item>
      <item>, OIB 92632662427</item>
      <item>, OIB 74301806652</item>
      <item>, OIB 62134783287</item>
      <item>, OIB 17510244990</item>
      <item>, OIB 10109272378</item>
      <item>, OIB 39337247269</item>
      <item>, OIB 70585398555</item>
      <item>, OIB 16936610195</item>
      <item>, OIB 64263318031</item>
      <item>, OIB 20600851467</item>
      <item>, OIB 91496391768</item>
      <item>, OIB 19027271686</item>
      <item>, OIB 77623812570</item>
      <item>, OIB 83981825912</item>
      <item>, OIB 19916754243</item>
      <item>, OIB 06522876809</item>
      <item>, OIB 42929573159</item>
      <item>, OIB 21620734691</item>
      <item>, OIB 75108262059</item>
      <item>, OIB 76445521624</item>
      <item>, OIB 19910294382</item>
      <item>, OIB 74995704202</item>
      <item>, OIB 53069483281</item>
      <item>, OIB 43478896851</item>
      <item>, OIB 35642047897</item>
      <item>, OIB 31036971905</item>
      <item>, OIB 16638651786</item>
      <item>, OIB 88737274586</item>
      <item>, OIB 01110093624</item>
      <item>, OIB 04245113414</item>
      <item>, OIB 09354951425</item>
      <item>, OIB 09299303314</item>
      <item>, OIB 93850747678</item>
      <item>, OIB 93850747678</item>
      <item>, OIB 19261178135</item>
      <item>, OIB 04444124988</item>
      <item>, OIB 69726276556</item>
      <item>, OIB 65062234387</item>
      <item>, OIB 69515251524</item>
      <item>, OIB 14460375043</item>
      <item>, OIB 57543345354</item>
      <item>, OIB 23233669679</item>
      <item>, OIB 53317137277</item>
      <item>, OIB 40617480638</item>
      <item>, OIB 53047376191</item>
      <item>, OIB 56586949608</item>
      <item>, OIB 62880683802</item>
      <item>, OIB 79702098952</item>
      <item>, OIB 44903846937</item>
      <item>, OIB 37302063197</item>
      <item>, OIB 94525610462</item>
      <item>, OIB 64770371022</item>
      <item>, OIB 88895661154</item>
      <item>, OIB 67187522448</item>
      <item>, OIB 85842029360</item>
      <item>, OIB 26205787385</item>
      <item>, OIB 42759193086</item>
      <item>, OIB 50802176940</item>
      <item>, OIB 39460362956</item>
      <item>, OIB 77598374448</item>
      <item>, OIB 06628241593</item>
      <item>, OIB 79021091268</item>
      <item>, OIB 68982338590</item>
      <item>, OIB 90934762217</item>
      <item>, OIB 28099213155</item>
      <item>, OIB 74828049231</item>
      <item>, OIB 75172195800</item>
      <item>, OIB 35715799963</item>
      <item>, OIB 38098487401</item>
      <item>, OIB 51156015987</item>
      <item>, OIB 86547020954</item>
      <item>, OIB 49155944061</item>
      <item>, OIB 77921154711</item>
      <item>, OIB 11840868360</item>
      <item>, OIB 26493209423</item>
      <item>, OIB 25973613546</item>
      <item>, OIB 96974826245</item>
      <item>, OIB 56998292678</item>
      <item>, OIB 18859035395</item>
      <item>, OIB 38039457157</item>
      <item>, OIB 01045091564</item>
      <item>, OIB 94796182189</item>
      <item>, OIB 45088833561</item>
      <item>, OIB 17954453798</item>
      <item>, OIB 32971608537</item>
      <item>, OIB 32267633641</item>
      <item>, OIB 99760977943</item>
      <item>, OIB 53447974938</item>
      <item>, OIB 93840570163</item>
      <item>, OIB 64830363673</item>
      <item>, OIB 40707098381</item>
      <item>, OIB 09624718997</item>
      <item>, OIB 96620401847</item>
      <item>, OIB 95346656914</item>
      <item>, OIB 08550231379</item>
      <item>, OIB 41509632417</item>
      <item>, OIB 94974778478</item>
      <item>, OIB 23492932664</item>
      <item>, OIB 58572237688</item>
      <item>, OIB 01213082382</item>
      <item>, OIB 93146023436</item>
      <item>, OIB 59606673360</item>
      <item>, OIB 83967724841</item>
      <item>, OIB 05248241673</item>
      <item>, OIB 75062050484</item>
      <item>, OIB 41793584610</item>
      <item>, OIB 62114578058</item>
      <item>, OIB 29768011570</item>
      <item>, OIB 04821592295</item>
      <item>, OIB 25040027437</item>
      <item>, OIB 70974073273</item>
      <item>, OIB 49289378166</item>
      <item>, OIB 23201567908</item>
      <item>, OIB 81861663337</item>
      <item>, OIB 03863583076</item>
      <item>, OIB 95906916443</item>
      <item>, OIB 35614758244</item>
      <item>, OIB null</item>
      <item>, OIB </item>
      <item>, OIB null</item>
      <item>, OIB 55154484752</item>
      <item>, OIB 11358946463</item>
      <item>, OIB 08754451784</item>
      <item>, OIB 41802012102</item>
      <item>, OIB 00261108994</item>
      <item>, OIB null</item>
      <item>, OIB 78984394535</item>
      <item>, OIB 32971608537</item>
      <item>, OIB 64647818786</item>
      <item>, OIB 84554717959</item>
      <item>, OIB 89273320666</item>
      <item>, OIB 60927937486</item>
      <item>, OIB 57459052601</item>
      <item>, OIB 31616863092</item>
      <item>, OIB null</item>
      <item>, OIB null</item>
      <item>, OIB 85938351342</item>
      <item>, OIB 37462847637</item>
      <item>, OIB 88443826619</item>
    </izvorni_sadrzaj>
    <derivirana_varijabla naziv="DomainObject.Predmet.SudioniciListNazivOIB_1">
      <item>, OIB 85821130368</item>
      <item>, OIB 68338435153</item>
      <item>, OIB null</item>
      <item>, OIB 07596017664</item>
      <item>, OIB 18683136487</item>
      <item>, OIB null</item>
      <item>, OIB 84920906210</item>
      <item>, OIB 68419124305</item>
      <item>, OIB 28921383001</item>
      <item>, OIB 53651099509</item>
      <item>, OIB 58186870694</item>
      <item>, OIB 32179081874</item>
      <item>, OIB 69693144506</item>
      <item>, OIB 36709757659</item>
      <item>, OIB 53699920059</item>
      <item>, OIB 57111619772</item>
      <item>, OIB 16825959078</item>
      <item>, OIB 46720704349</item>
      <item>, OIB 81818307400</item>
      <item>, OIB 65284532685</item>
      <item>, OIB 43138206583</item>
      <item>, OIB 63353523747</item>
      <item>, OIB 19164465966</item>
      <item>, OIB 29433550798</item>
      <item>, OIB 21524664257</item>
      <item>, OIB 81106635219</item>
      <item>, OIB 19927251658</item>
      <item>, OIB 92632662427</item>
      <item>, OIB 74301806652</item>
      <item>, OIB 62134783287</item>
      <item>, OIB 17510244990</item>
      <item>, OIB 10109272378</item>
      <item>, OIB 39337247269</item>
      <item>, OIB 70585398555</item>
      <item>, OIB 16936610195</item>
      <item>, OIB 64263318031</item>
      <item>, OIB 20600851467</item>
      <item>, OIB 91496391768</item>
      <item>, OIB 19027271686</item>
      <item>, OIB 77623812570</item>
      <item>, OIB 83981825912</item>
      <item>, OIB 19916754243</item>
      <item>, OIB 06522876809</item>
      <item>, OIB 42929573159</item>
      <item>, OIB 21620734691</item>
      <item>, OIB 75108262059</item>
      <item>, OIB 76445521624</item>
      <item>, OIB 19910294382</item>
      <item>, OIB 74995704202</item>
      <item>, OIB 53069483281</item>
      <item>, OIB 43478896851</item>
      <item>, OIB 35642047897</item>
      <item>, OIB 31036971905</item>
      <item>, OIB 16638651786</item>
      <item>, OIB 88737274586</item>
      <item>, OIB 01110093624</item>
      <item>, OIB 04245113414</item>
      <item>, OIB 09354951425</item>
      <item>, OIB 09299303314</item>
      <item>, OIB 93850747678</item>
      <item>, OIB 93850747678</item>
      <item>, OIB 19261178135</item>
      <item>, OIB 04444124988</item>
      <item>, OIB 69726276556</item>
      <item>, OIB 65062234387</item>
      <item>, OIB 69515251524</item>
      <item>, OIB 14460375043</item>
      <item>, OIB 57543345354</item>
      <item>, OIB 23233669679</item>
      <item>, OIB 53317137277</item>
      <item>, OIB 40617480638</item>
      <item>, OIB 53047376191</item>
      <item>, OIB 56586949608</item>
      <item>, OIB 62880683802</item>
      <item>, OIB 79702098952</item>
      <item>, OIB 44903846937</item>
      <item>, OIB 37302063197</item>
      <item>, OIB 94525610462</item>
      <item>, OIB 64770371022</item>
      <item>, OIB 88895661154</item>
      <item>, OIB 67187522448</item>
      <item>, OIB 85842029360</item>
      <item>, OIB 26205787385</item>
      <item>, OIB 42759193086</item>
      <item>, OIB 50802176940</item>
      <item>, OIB 39460362956</item>
      <item>, OIB 77598374448</item>
      <item>, OIB 06628241593</item>
      <item>, OIB 79021091268</item>
      <item>, OIB 68982338590</item>
      <item>, OIB 90934762217</item>
      <item>, OIB 28099213155</item>
      <item>, OIB 74828049231</item>
      <item>, OIB 75172195800</item>
      <item>, OIB 35715799963</item>
      <item>, OIB 38098487401</item>
      <item>, OIB 51156015987</item>
      <item>, OIB 86547020954</item>
      <item>, OIB 49155944061</item>
      <item>, OIB 77921154711</item>
      <item>, OIB 11840868360</item>
      <item>, OIB 26493209423</item>
      <item>, OIB 25973613546</item>
      <item>, OIB 96974826245</item>
      <item>, OIB 56998292678</item>
      <item>, OIB 18859035395</item>
      <item>, OIB 38039457157</item>
      <item>, OIB 01045091564</item>
      <item>, OIB 94796182189</item>
      <item>, OIB 45088833561</item>
      <item>, OIB 17954453798</item>
      <item>, OIB 32971608537</item>
      <item>, OIB 32267633641</item>
      <item>, OIB 99760977943</item>
      <item>, OIB 53447974938</item>
      <item>, OIB 93840570163</item>
      <item>, OIB 64830363673</item>
      <item>, OIB 40707098381</item>
      <item>, OIB 09624718997</item>
      <item>, OIB 96620401847</item>
      <item>, OIB 95346656914</item>
      <item>, OIB 08550231379</item>
      <item>, OIB 41509632417</item>
      <item>, OIB 94974778478</item>
      <item>, OIB 23492932664</item>
      <item>, OIB 58572237688</item>
      <item>, OIB 01213082382</item>
      <item>, OIB 93146023436</item>
      <item>, OIB 59606673360</item>
      <item>, OIB 83967724841</item>
      <item>, OIB 05248241673</item>
      <item>, OIB 75062050484</item>
      <item>, OIB 41793584610</item>
      <item>, OIB 62114578058</item>
      <item>, OIB 29768011570</item>
      <item>, OIB 04821592295</item>
      <item>, OIB 25040027437</item>
      <item>, OIB 70974073273</item>
      <item>, OIB 49289378166</item>
      <item>, OIB 23201567908</item>
      <item>, OIB 81861663337</item>
      <item>, OIB 03863583076</item>
      <item>, OIB 95906916443</item>
      <item>, OIB 35614758244</item>
      <item>, OIB null</item>
      <item>, OIB </item>
      <item>, OIB null</item>
      <item>, OIB 55154484752</item>
      <item>, OIB 11358946463</item>
      <item>, OIB 08754451784</item>
      <item>, OIB 41802012102</item>
      <item>, OIB 00261108994</item>
      <item>, OIB null</item>
      <item>, OIB 78984394535</item>
      <item>, OIB 32971608537</item>
      <item>, OIB 64647818786</item>
      <item>, OIB 84554717959</item>
      <item>, OIB 89273320666</item>
      <item>, OIB 60927937486</item>
      <item>, OIB 57459052601</item>
      <item>, OIB 31616863092</item>
      <item>, OIB null</item>
      <item>, OIB null</item>
      <item>, OIB 85938351342</item>
      <item>, OIB 37462847637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523</properties:Words>
  <properties:Characters>2972</properties:Characters>
  <properties:Lines>73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2018-02-13T13:40:00Z</dcterms:created>
  <dc:creator>kfrankovic</dc:creator>
  <cp:lastModifiedBy>Katarina Franković</cp:lastModifiedBy>
  <cp:lastPrinted>2018-02-13T13:10:00Z</cp:lastPrinted>
  <dcterms:modified xmlns:xsi="http://www.w3.org/2001/XMLSchema-instance" xsi:type="dcterms:W3CDTF">2018-02-13T13:45:00Z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