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6a3e6" w14:paraId="a56a3e6" w:rsidRDefault="007E3BCA" w:rsidP="007E3BCA" w:rsidR="007E3BCA" w:rsidRPr="0005475A">
      <w:pPr>
        <w:tabs>
          <w:tab w:pos="709" w:val="left"/>
        </w:tabs>
        <w15:collapsed w:val="false"/>
      </w:pPr>
      <w:bookmarkStart w:name="_GoBack" w:id="0"/>
      <w:bookmarkEnd w:id="0"/>
      <w:r w:rsidRPr="0005475A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4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E3BCA" w:rsidP="007E3BCA" w:rsidR="007E3BCA" w:rsidRPr="0005475A">
      <w:pPr>
        <w:tabs>
          <w:tab w:pos="709" w:val="left"/>
        </w:tabs>
        <w:jc w:val="both"/>
      </w:pPr>
    </w:p>
    <w:p w:rsidRDefault="007E3BCA" w:rsidP="007E3BCA" w:rsidR="007E3BCA" w:rsidRPr="0005475A">
      <w:pPr>
        <w:tabs>
          <w:tab w:pos="709" w:val="left"/>
        </w:tabs>
        <w:jc w:val="both"/>
      </w:pPr>
      <w:r w:rsidRPr="0005475A">
        <w:t>REPUBLIKA HRVATSKA</w:t>
      </w:r>
    </w:p>
    <w:p w:rsidRDefault="007E3BCA" w:rsidP="007E3BCA" w:rsidR="007E3BCA" w:rsidRPr="0005475A">
      <w:pPr>
        <w:tabs>
          <w:tab w:pos="709" w:val="left"/>
        </w:tabs>
        <w:jc w:val="both"/>
      </w:pPr>
      <w:r w:rsidRPr="0005475A">
        <w:t>TRGOVAČKI SUD U ZAGREBU</w:t>
      </w:r>
    </w:p>
    <w:p w:rsidRDefault="007E3BCA" w:rsidP="007E3BCA" w:rsidR="007E3BCA" w:rsidRPr="0005475A">
      <w:pPr>
        <w:tabs>
          <w:tab w:pos="709" w:val="left"/>
        </w:tabs>
        <w:jc w:val="both"/>
      </w:pPr>
      <w:r w:rsidRPr="0005475A">
        <w:t>Zagreb, Amruševa 2/II</w:t>
      </w:r>
    </w:p>
    <w:p w:rsidRDefault="007E3BCA" w:rsidP="007E3BCA" w:rsidR="007E3BCA" w:rsidRPr="0005475A">
      <w:pPr>
        <w:tabs>
          <w:tab w:pos="709" w:val="left"/>
        </w:tabs>
        <w:jc w:val="right"/>
      </w:pPr>
      <w:r w:rsidRPr="0005475A">
        <w:t>42. St-</w:t>
      </w:r>
      <w:r>
        <w:t>2848</w:t>
      </w:r>
      <w:r w:rsidRPr="0005475A">
        <w:t>/2018-9</w:t>
      </w:r>
    </w:p>
    <w:p w:rsidRDefault="007E3BCA" w:rsidP="007E3BCA" w:rsidR="007E3BCA" w:rsidRPr="0005475A">
      <w:pPr>
        <w:tabs>
          <w:tab w:pos="709" w:val="left"/>
        </w:tabs>
        <w:jc w:val="right"/>
      </w:pPr>
    </w:p>
    <w:p w:rsidRDefault="007E3BCA" w:rsidP="007E3BCA" w:rsidR="007E3BCA" w:rsidRPr="0005475A">
      <w:pPr>
        <w:tabs>
          <w:tab w:pos="709" w:val="left"/>
        </w:tabs>
        <w:jc w:val="right"/>
      </w:pPr>
    </w:p>
    <w:p w:rsidRDefault="007E3BCA" w:rsidP="007E3BCA" w:rsidR="007E3BCA" w:rsidRPr="0005475A">
      <w:pPr>
        <w:tabs>
          <w:tab w:pos="709" w:val="left"/>
        </w:tabs>
        <w:jc w:val="center"/>
      </w:pPr>
      <w:r w:rsidRPr="0005475A">
        <w:t>R E P U B L I K A   H R V A T S K A</w:t>
      </w:r>
    </w:p>
    <w:p w:rsidRDefault="007E3BCA" w:rsidP="007E3BCA" w:rsidR="007E3BCA" w:rsidRPr="0005475A">
      <w:pPr>
        <w:tabs>
          <w:tab w:pos="709" w:val="left"/>
        </w:tabs>
        <w:jc w:val="center"/>
      </w:pPr>
    </w:p>
    <w:p w:rsidRDefault="007E3BCA" w:rsidP="007E3BCA" w:rsidR="007E3BCA" w:rsidRPr="0005475A">
      <w:pPr>
        <w:tabs>
          <w:tab w:pos="709" w:val="left"/>
        </w:tabs>
        <w:jc w:val="center"/>
      </w:pPr>
      <w:r w:rsidRPr="0005475A">
        <w:t>R J E Š E N J E</w:t>
      </w:r>
    </w:p>
    <w:p w:rsidRDefault="007E3BCA" w:rsidP="007E3BCA" w:rsidR="007E3BCA" w:rsidRPr="0005475A">
      <w:pPr>
        <w:tabs>
          <w:tab w:pos="709" w:val="left"/>
        </w:tabs>
        <w:jc w:val="both"/>
      </w:pPr>
    </w:p>
    <w:p w:rsidRDefault="007E3BCA" w:rsidP="007E3BCA" w:rsidR="007E3BCA">
      <w:pPr>
        <w:ind w:firstLine="709"/>
        <w:jc w:val="both"/>
      </w:pPr>
      <w:r w:rsidRPr="0005475A">
        <w:t>TRGOVAČKI SUD U ZAGREBU, po sucu toga suda Hrvoju Lukšiću, kao sucu pojedincu, u stečajnom predmetu povodom zahtjeva FINANCIJSKE AGENCIJE, Regionalni centar Zagreb, Trg svibanjskih žrtava 1995. br. 1, OIB: 85821130368, za provedbu skraćenog stečajnog postupka nad dužnikom</w:t>
      </w:r>
      <w:r w:rsidR="00DC6DB7" w:rsidRPr="001F6C98">
        <w:t xml:space="preserve"> </w:t>
      </w:r>
      <w:r w:rsidRPr="007E3BCA">
        <w:t>VODOPUMPE d.o.o. za trgovinu i usluge, Zagreb, Hinka Wuertha 14, OIB: 36299980100</w:t>
      </w:r>
      <w:r w:rsidR="007021A7" w:rsidRPr="001F6C98">
        <w:t xml:space="preserve">, dana </w:t>
      </w:r>
      <w:r>
        <w:t>26</w:t>
      </w:r>
      <w:r w:rsidR="0020728A" w:rsidRPr="007E3BCA">
        <w:t xml:space="preserve">. </w:t>
      </w:r>
      <w:r w:rsidR="009813A3" w:rsidRPr="007E3BCA">
        <w:t>travnja</w:t>
      </w:r>
      <w:r w:rsidR="0020728A" w:rsidRPr="007E3BCA">
        <w:t xml:space="preserve"> 2019</w:t>
      </w:r>
      <w:r w:rsidR="007021A7" w:rsidRPr="007E3BCA">
        <w:t>.g.</w:t>
      </w:r>
      <w:r>
        <w:t>,</w:t>
      </w:r>
    </w:p>
    <w:p w:rsidRDefault="007E3BCA" w:rsidP="007E3BCA" w:rsidR="007E3BCA">
      <w:pPr>
        <w:jc w:val="both"/>
      </w:pPr>
    </w:p>
    <w:p w:rsidRDefault="007E3BCA" w:rsidP="007E3BCA" w:rsidR="007E3BCA">
      <w:pPr>
        <w:jc w:val="both"/>
      </w:pPr>
    </w:p>
    <w:p w:rsidRDefault="00DC6DB7" w:rsidP="00DC6DB7" w:rsidR="00DC6DB7" w:rsidRPr="001F6C98">
      <w:pPr>
        <w:tabs>
          <w:tab w:pos="709" w:val="left"/>
        </w:tabs>
        <w:jc w:val="center"/>
      </w:pPr>
      <w:r w:rsidRPr="001F6C98">
        <w:t>r i j e š i o   j e</w:t>
      </w:r>
      <w:r w:rsidR="007E3BCA">
        <w:t>:</w:t>
      </w:r>
    </w:p>
    <w:p w:rsidRDefault="00DC6DB7" w:rsidP="00DC6DB7" w:rsidR="00DC6DB7" w:rsidRPr="001F6C98">
      <w:pPr>
        <w:tabs>
          <w:tab w:pos="709" w:val="left"/>
        </w:tabs>
        <w:jc w:val="both"/>
      </w:pPr>
    </w:p>
    <w:p w:rsidRDefault="007E3BCA" w:rsidP="00DC6DB7" w:rsidR="007021A7" w:rsidRPr="001F6C98">
      <w:pPr>
        <w:ind w:firstLine="708"/>
        <w:jc w:val="both"/>
      </w:pPr>
      <w:r>
        <w:t>I/</w:t>
      </w:r>
      <w:r w:rsidR="00DC6DB7" w:rsidRPr="001F6C98">
        <w:t xml:space="preserve"> Otvara se stečajni postupak nad dužnikom </w:t>
      </w:r>
      <w:r w:rsidRPr="007E3BCA">
        <w:t>VODOPUMPE d.o.o. za trgovinu i usluge, Zagreb, Hinka Wuertha 14, OIB: 36299980100</w:t>
      </w:r>
      <w:r w:rsidR="007021A7" w:rsidRPr="001F6C98">
        <w:t>.</w:t>
      </w:r>
    </w:p>
    <w:p w:rsidRDefault="00DC6DB7" w:rsidP="007E3BCA" w:rsidR="00DC6DB7" w:rsidRPr="001F6C98">
      <w:pPr>
        <w:ind w:firstLine="709"/>
        <w:jc w:val="both"/>
      </w:pPr>
      <w:r w:rsidRPr="001F6C98">
        <w:t xml:space="preserve">Stečajni postupak otvoren je </w:t>
      </w:r>
      <w:r w:rsidR="007E3BCA">
        <w:t>dana 26</w:t>
      </w:r>
      <w:r w:rsidR="006F7BDE" w:rsidRPr="007E3BCA">
        <w:t>. tr</w:t>
      </w:r>
      <w:r w:rsidR="009813A3" w:rsidRPr="007E3BCA">
        <w:t>avnja</w:t>
      </w:r>
      <w:r w:rsidR="000523F8" w:rsidRPr="007E3BCA">
        <w:t xml:space="preserve"> 2019.</w:t>
      </w:r>
      <w:r w:rsidR="007E3BCA">
        <w:t>g.</w:t>
      </w:r>
      <w:r w:rsidRPr="007E3BCA">
        <w:t xml:space="preserve"> u 15,00 sati</w:t>
      </w:r>
      <w:r w:rsidRPr="001F6C98">
        <w:t xml:space="preserve"> kada je ovo rješenje objavljeno na mrežnoj stanic</w:t>
      </w:r>
      <w:r w:rsidR="007E3BCA">
        <w:t>i e-oglasne ploče ovog suda.</w:t>
      </w:r>
    </w:p>
    <w:p w:rsidRDefault="00DC6DB7" w:rsidP="007E3BCA" w:rsidR="00DC6DB7" w:rsidRPr="001F6C98">
      <w:pPr>
        <w:jc w:val="both"/>
      </w:pPr>
    </w:p>
    <w:p w:rsidRDefault="007E3BCA" w:rsidP="00DC6DB7" w:rsidR="00DC6DB7" w:rsidRPr="007E3BCA">
      <w:pPr>
        <w:pStyle w:val="Bezproreda"/>
        <w:ind w:firstLine="708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/>
          <w:szCs w:val="24"/>
        </w:rPr>
        <w:t>II/</w:t>
      </w:r>
      <w:r w:rsidR="00DC6DB7" w:rsidRPr="001F6C98">
        <w:rPr>
          <w:rFonts w:cs="Times New Roman"/>
          <w:szCs w:val="24"/>
        </w:rPr>
        <w:t xml:space="preserve"> Za stečajnog upravitelja imenuje </w:t>
      </w:r>
      <w:r w:rsidR="00DC6DB7" w:rsidRPr="007E3BCA">
        <w:rPr>
          <w:rFonts w:cs="Times New Roman" w:eastAsia="Times New Roman"/>
          <w:szCs w:val="24"/>
          <w:lang w:eastAsia="hr-HR"/>
        </w:rPr>
        <w:t xml:space="preserve">se </w:t>
      </w:r>
      <w:r w:rsidR="00981D12">
        <w:rPr>
          <w:rFonts w:cs="Times New Roman" w:eastAsia="Times New Roman"/>
          <w:szCs w:val="24"/>
          <w:lang w:eastAsia="hr-HR"/>
        </w:rPr>
        <w:t>Domagoj Ilić, Zagreb, Smičiklasova 18, OIB: 44330582702.</w:t>
      </w:r>
    </w:p>
    <w:p w:rsidRDefault="00DC6DB7" w:rsidP="007E3BCA" w:rsidR="00DC6DB7" w:rsidRPr="001F6C98">
      <w:pPr>
        <w:jc w:val="both"/>
      </w:pPr>
    </w:p>
    <w:p w:rsidRDefault="007E3BCA" w:rsidP="00DC6DB7" w:rsidR="00DC6DB7" w:rsidRPr="001F6C98">
      <w:pPr>
        <w:ind w:firstLine="708"/>
        <w:jc w:val="both"/>
      </w:pPr>
      <w:r>
        <w:t>III/</w:t>
      </w:r>
      <w:r w:rsidR="00DC6DB7" w:rsidRPr="001F6C98">
        <w:t xml:space="preserve"> Zaključuje se stečajni postupak nad dužnikom </w:t>
      </w:r>
      <w:r w:rsidRPr="007E3BCA">
        <w:t>VODOPUMPE d.o.o. za trgovinu i usluge, Zagreb, Hinka Wuertha 14, OIB: 36299980100</w:t>
      </w:r>
      <w:r w:rsidR="00DE01E6" w:rsidRPr="001F6C98">
        <w:t>.</w:t>
      </w:r>
    </w:p>
    <w:p w:rsidRDefault="00DC6DB7" w:rsidP="007E3BCA" w:rsidR="00DC6DB7" w:rsidRPr="001F6C98">
      <w:pPr>
        <w:tabs>
          <w:tab w:pos="4150" w:val="left"/>
        </w:tabs>
        <w:jc w:val="both"/>
      </w:pPr>
    </w:p>
    <w:p w:rsidRDefault="007E3BCA" w:rsidP="00DC6DB7" w:rsidR="00DC6DB7" w:rsidRPr="001F6C98">
      <w:pPr>
        <w:ind w:firstLine="708"/>
        <w:jc w:val="both"/>
      </w:pPr>
      <w:r>
        <w:t>IV/</w:t>
      </w:r>
      <w:r w:rsidR="00DC6DB7" w:rsidRPr="001F6C98">
        <w:t xml:space="preserve"> Nakon pravomoćnosti ovog rješenja dužnik će b</w:t>
      </w:r>
      <w:r>
        <w:t>iti brisan iz sudskog registra.</w:t>
      </w:r>
    </w:p>
    <w:p w:rsidRDefault="00DC6DB7" w:rsidP="007E3BCA" w:rsidR="00DC6DB7" w:rsidRPr="001F6C98">
      <w:pPr>
        <w:jc w:val="both"/>
      </w:pPr>
    </w:p>
    <w:p w:rsidRDefault="00DC6DB7" w:rsidP="007E3BCA" w:rsidR="00DC6DB7" w:rsidRPr="001F6C98">
      <w:pPr>
        <w:jc w:val="both"/>
      </w:pPr>
    </w:p>
    <w:p w:rsidRDefault="00DC6DB7" w:rsidP="00DC6DB7" w:rsidR="00DC6DB7" w:rsidRPr="001F6C98">
      <w:pPr>
        <w:jc w:val="center"/>
      </w:pPr>
      <w:r w:rsidRPr="001F6C98">
        <w:t>Obrazloženje</w:t>
      </w:r>
    </w:p>
    <w:p w:rsidRDefault="00DC6DB7" w:rsidP="007E3BCA" w:rsidR="00DC6DB7" w:rsidRPr="001F6C98">
      <w:pPr>
        <w:jc w:val="both"/>
      </w:pPr>
    </w:p>
    <w:p w:rsidRDefault="00DC6DB7" w:rsidP="007E3BCA" w:rsidR="00DC6DB7" w:rsidRPr="001F6C98">
      <w:pPr>
        <w:ind w:firstLine="709"/>
        <w:jc w:val="both"/>
      </w:pPr>
      <w:r w:rsidRPr="001F6C98">
        <w:t>Zahtjev za provedbu skraćenog stečajnog postupka podnijela je Financijska agencija</w:t>
      </w:r>
      <w:r w:rsidR="003C4F1D">
        <w:t xml:space="preserve"> (FINA) sukladno odredbi čl. 429</w:t>
      </w:r>
      <w:r w:rsidR="007E3BCA">
        <w:t>.</w:t>
      </w:r>
      <w:r w:rsidRPr="001F6C98">
        <w:t xml:space="preserve"> st. 1</w:t>
      </w:r>
      <w:r w:rsidR="007E3BCA">
        <w:t>.</w:t>
      </w:r>
      <w:r w:rsidRPr="001F6C98">
        <w:t xml:space="preserve"> Stečajnog zakona </w:t>
      </w:r>
      <w:r w:rsidR="007E3BCA" w:rsidRPr="0005475A">
        <w:t xml:space="preserve">(„Narodne novine“, broj </w:t>
      </w:r>
      <w:r w:rsidRPr="001F6C98">
        <w:t>71/15</w:t>
      </w:r>
      <w:r w:rsidR="00B45EE1">
        <w:t>, 104/17</w:t>
      </w:r>
      <w:r w:rsidRPr="001F6C98">
        <w:t xml:space="preserve"> – u daljnjem tekstu</w:t>
      </w:r>
      <w:r w:rsidR="007E3BCA">
        <w:t>:</w:t>
      </w:r>
      <w:r w:rsidRPr="001F6C98">
        <w:t xml:space="preserve"> SZ).</w:t>
      </w:r>
    </w:p>
    <w:p w:rsidRDefault="00DC6DB7" w:rsidP="00DC6DB7" w:rsidR="00DC6DB7" w:rsidRPr="001F6C98">
      <w:pPr>
        <w:ind w:firstLine="708"/>
        <w:jc w:val="both"/>
      </w:pPr>
      <w:r w:rsidRPr="001F6C98">
        <w:t>Zaključkom su pozvane osobe ovlaštene za zastupanje dužnika po zakonu dostaviti ovom sudu javnobilježnički ovjerovljeni popis imovine i obveza dužnika sukladno čl. 430</w:t>
      </w:r>
      <w:r w:rsidR="007E3BCA">
        <w:t>.</w:t>
      </w:r>
      <w:r w:rsidRPr="001F6C98">
        <w:t>, 17</w:t>
      </w:r>
      <w:r w:rsidR="007E3BCA">
        <w:t>.</w:t>
      </w:r>
      <w:r w:rsidRPr="001F6C98">
        <w:t xml:space="preserve"> i 13</w:t>
      </w:r>
      <w:r w:rsidR="007E3BCA">
        <w:t>.</w:t>
      </w:r>
      <w:r w:rsidRPr="001F6C98">
        <w:t xml:space="preserve"> SZ.</w:t>
      </w:r>
    </w:p>
    <w:p w:rsidRDefault="001F6C98" w:rsidP="007E3BCA" w:rsidR="00DD54FB" w:rsidRPr="001F6C98">
      <w:pPr>
        <w:tabs>
          <w:tab w:pos="5940" w:val="left"/>
        </w:tabs>
        <w:ind w:firstLine="709"/>
        <w:jc w:val="both"/>
      </w:pPr>
      <w:r w:rsidRPr="001F6C98">
        <w:t>Službenim putem ovaj sud je utvrdio da dužnik nema imovine dovoljne ni za namirenje</w:t>
      </w:r>
      <w:r w:rsidR="007E3BCA">
        <w:t xml:space="preserve"> </w:t>
      </w:r>
      <w:r w:rsidRPr="001F6C98">
        <w:t>troškova stečajnog postupka.</w:t>
      </w:r>
    </w:p>
    <w:p w:rsidRDefault="00DC6DB7" w:rsidP="007E3BCA" w:rsidR="00DC6DB7" w:rsidRPr="001F6C98">
      <w:pPr>
        <w:ind w:firstLine="709"/>
        <w:jc w:val="both"/>
      </w:pPr>
      <w:r w:rsidRPr="001F6C98">
        <w:lastRenderedPageBreak/>
        <w:t>Oglasom su pozvani dužnikovi vjerovnici sukladno čl. 430</w:t>
      </w:r>
      <w:r w:rsidR="007E3BCA">
        <w:t>.</w:t>
      </w:r>
      <w:r w:rsidRPr="001F6C98">
        <w:t xml:space="preserve"> i 431</w:t>
      </w:r>
      <w:r w:rsidR="007E3BCA">
        <w:t>.</w:t>
      </w:r>
      <w:r w:rsidRPr="001F6C98">
        <w:t xml:space="preserve"> SZ podnijeti prijedlog za otvaranje stečajnog postupka nad dužnikom, te po pozivu suda predujmiti sredstva za namirenje troškova postupka uz upozorenje na pravne posljedice nepodnošenja prijedl</w:t>
      </w:r>
      <w:r w:rsidR="007E3BCA">
        <w:t>oga.</w:t>
      </w:r>
    </w:p>
    <w:p w:rsidRDefault="00DC6DB7" w:rsidP="007E3BCA" w:rsidR="00DC6DB7" w:rsidRPr="001F6C98">
      <w:pPr>
        <w:ind w:firstLine="709"/>
        <w:jc w:val="both"/>
      </w:pPr>
      <w:r w:rsidRPr="001F6C98">
        <w:t>Niti jedan od vjerovnika nije u ostavljenom roku podnio prijedlog z</w:t>
      </w:r>
      <w:r w:rsidR="007E3BCA">
        <w:t>a otvaranje stečajnog postupka.</w:t>
      </w:r>
    </w:p>
    <w:p w:rsidRDefault="00DC6DB7" w:rsidP="007E3BCA" w:rsidR="00DC6DB7" w:rsidRPr="001F6C98">
      <w:pPr>
        <w:ind w:firstLine="709"/>
        <w:jc w:val="both"/>
      </w:pPr>
      <w:r w:rsidRPr="001F6C98">
        <w:t>Temeljem navedenog, smatra se da je dužnik nesposoban za plaćanje, pa je odlučeno kao u izreci ovog rješenja sukladno odredbi čl. 431</w:t>
      </w:r>
      <w:r w:rsidR="007E3BCA">
        <w:t>.</w:t>
      </w:r>
      <w:r w:rsidRPr="001F6C98">
        <w:t xml:space="preserve"> SZ.</w:t>
      </w:r>
    </w:p>
    <w:p w:rsidRDefault="00DC6DB7" w:rsidP="007E3BCA" w:rsidR="00DC6DB7" w:rsidRPr="001F6C98">
      <w:pPr>
        <w:ind w:firstLine="709"/>
        <w:jc w:val="both"/>
      </w:pPr>
      <w:r w:rsidRPr="001F6C98">
        <w:t>Izbor stečajnog upravitelja odabran je primjenom odredbe čl. 432</w:t>
      </w:r>
      <w:r w:rsidR="007E3BCA">
        <w:t>.</w:t>
      </w:r>
      <w:r w:rsidRPr="001F6C98">
        <w:t xml:space="preserve"> SZ.</w:t>
      </w:r>
    </w:p>
    <w:p w:rsidRDefault="00DC6DB7" w:rsidP="00DC6DB7" w:rsidR="00DC6DB7" w:rsidRPr="001F6C98">
      <w:pPr>
        <w:jc w:val="both"/>
      </w:pPr>
    </w:p>
    <w:p w:rsidRDefault="002418DD" w:rsidP="00DC6DB7" w:rsidR="00DC6DB7" w:rsidRPr="001F6C98">
      <w:pPr>
        <w:tabs>
          <w:tab w:pos="709" w:val="left"/>
        </w:tabs>
        <w:jc w:val="center"/>
      </w:pPr>
      <w:r>
        <w:t xml:space="preserve">U Zagrebu, </w:t>
      </w:r>
      <w:r w:rsidR="007E3BCA">
        <w:t>26</w:t>
      </w:r>
      <w:r w:rsidR="002B1FF4" w:rsidRPr="007E3BCA">
        <w:t xml:space="preserve">. </w:t>
      </w:r>
      <w:r w:rsidR="009813A3" w:rsidRPr="007E3BCA">
        <w:t>travnja</w:t>
      </w:r>
      <w:r w:rsidR="002B1FF4" w:rsidRPr="007E3BCA">
        <w:t xml:space="preserve"> 2019</w:t>
      </w:r>
      <w:r w:rsidR="00DC6DB7" w:rsidRPr="007E3BCA">
        <w:t>.g.</w:t>
      </w:r>
    </w:p>
    <w:p w:rsidRDefault="007E3BCA" w:rsidP="007E3BCA" w:rsidR="007E3BCA" w:rsidRPr="0005475A">
      <w:pPr>
        <w:tabs>
          <w:tab w:pos="709" w:val="left"/>
        </w:tabs>
      </w:pPr>
    </w:p>
    <w:p w:rsidRDefault="007E3BCA" w:rsidP="007E3BCA" w:rsidR="007E3BCA" w:rsidRPr="0005475A">
      <w:pPr>
        <w:pStyle w:val="Tijeloteksta"/>
        <w:tabs>
          <w:tab w:pos="720" w:val="left"/>
        </w:tabs>
        <w:ind w:right="-422"/>
        <w:rPr>
          <w:rFonts w:hAnsi="Times New Roman" w:ascii="Times New Roman"/>
          <w:szCs w:val="24"/>
        </w:rPr>
      </w:pPr>
      <w:r w:rsidRPr="0005475A">
        <w:rPr>
          <w:szCs w:val="24"/>
        </w:rPr>
        <w:tab/>
      </w:r>
      <w:r w:rsidRPr="0005475A">
        <w:rPr>
          <w:szCs w:val="24"/>
        </w:rPr>
        <w:tab/>
      </w:r>
      <w:r w:rsidRPr="0005475A">
        <w:rPr>
          <w:szCs w:val="24"/>
        </w:rPr>
        <w:tab/>
      </w:r>
      <w:r w:rsidRPr="0005475A">
        <w:rPr>
          <w:szCs w:val="24"/>
        </w:rPr>
        <w:tab/>
      </w:r>
      <w:r w:rsidRPr="0005475A">
        <w:rPr>
          <w:szCs w:val="24"/>
        </w:rPr>
        <w:tab/>
      </w:r>
      <w:r w:rsidRPr="0005475A">
        <w:rPr>
          <w:szCs w:val="24"/>
        </w:rPr>
        <w:tab/>
      </w:r>
      <w:r w:rsidRPr="0005475A">
        <w:rPr>
          <w:szCs w:val="24"/>
        </w:rPr>
        <w:tab/>
      </w:r>
      <w:r w:rsidRPr="0005475A">
        <w:rPr>
          <w:szCs w:val="24"/>
        </w:rPr>
        <w:tab/>
      </w:r>
      <w:r w:rsidRPr="0005475A">
        <w:rPr>
          <w:szCs w:val="24"/>
        </w:rPr>
        <w:tab/>
      </w:r>
      <w:r w:rsidRPr="0005475A">
        <w:rPr>
          <w:rFonts w:hAnsi="Times New Roman" w:ascii="Times New Roman"/>
          <w:szCs w:val="24"/>
        </w:rPr>
        <w:t>SUDAC:</w:t>
      </w:r>
    </w:p>
    <w:p w:rsidRDefault="007E3BCA" w:rsidP="007E3BCA" w:rsidR="007E3BCA" w:rsidRPr="0005475A">
      <w:pPr>
        <w:pStyle w:val="Tijeloteksta"/>
        <w:tabs>
          <w:tab w:pos="720" w:val="left"/>
        </w:tabs>
        <w:ind w:right="-422"/>
        <w:rPr>
          <w:rFonts w:hAnsi="Times New Roman" w:ascii="Times New Roman"/>
          <w:szCs w:val="24"/>
        </w:rPr>
      </w:pPr>
      <w:r w:rsidRPr="0005475A">
        <w:rPr>
          <w:rFonts w:hAnsi="Times New Roman" w:ascii="Times New Roman"/>
          <w:szCs w:val="24"/>
        </w:rPr>
        <w:tab/>
      </w:r>
      <w:r w:rsidRPr="0005475A">
        <w:rPr>
          <w:rFonts w:hAnsi="Times New Roman" w:ascii="Times New Roman"/>
          <w:szCs w:val="24"/>
        </w:rPr>
        <w:tab/>
      </w:r>
      <w:r w:rsidRPr="0005475A">
        <w:rPr>
          <w:rFonts w:hAnsi="Times New Roman" w:ascii="Times New Roman"/>
          <w:szCs w:val="24"/>
        </w:rPr>
        <w:tab/>
      </w:r>
      <w:r w:rsidRPr="0005475A">
        <w:rPr>
          <w:rFonts w:hAnsi="Times New Roman" w:ascii="Times New Roman"/>
          <w:szCs w:val="24"/>
        </w:rPr>
        <w:tab/>
      </w:r>
      <w:r w:rsidRPr="0005475A">
        <w:rPr>
          <w:rFonts w:hAnsi="Times New Roman" w:ascii="Times New Roman"/>
          <w:szCs w:val="24"/>
        </w:rPr>
        <w:tab/>
      </w:r>
      <w:r w:rsidRPr="0005475A">
        <w:rPr>
          <w:rFonts w:hAnsi="Times New Roman" w:ascii="Times New Roman"/>
          <w:szCs w:val="24"/>
        </w:rPr>
        <w:tab/>
      </w:r>
      <w:r w:rsidRPr="0005475A">
        <w:rPr>
          <w:rFonts w:hAnsi="Times New Roman" w:ascii="Times New Roman"/>
          <w:szCs w:val="24"/>
        </w:rPr>
        <w:tab/>
      </w:r>
      <w:r w:rsidRPr="0005475A">
        <w:rPr>
          <w:rFonts w:hAnsi="Times New Roman" w:ascii="Times New Roman"/>
          <w:szCs w:val="24"/>
        </w:rPr>
        <w:tab/>
      </w:r>
      <w:r w:rsidRPr="0005475A">
        <w:rPr>
          <w:rFonts w:hAnsi="Times New Roman" w:ascii="Times New Roman"/>
          <w:szCs w:val="24"/>
        </w:rPr>
        <w:tab/>
        <w:t>Hrvoje Lukšić</w:t>
      </w:r>
      <w:r w:rsidR="00E32224">
        <w:rPr>
          <w:rFonts w:hAnsi="Times New Roman" w:ascii="Times New Roman"/>
          <w:szCs w:val="24"/>
        </w:rPr>
        <w:t>, v.r.</w:t>
      </w:r>
    </w:p>
    <w:p w:rsidRDefault="007E3BCA" w:rsidP="007E3BCA" w:rsidR="007E3BCA" w:rsidRPr="0005475A">
      <w:pPr>
        <w:tabs>
          <w:tab w:pos="709" w:val="left"/>
        </w:tabs>
      </w:pPr>
    </w:p>
    <w:p w:rsidRDefault="007E3BCA" w:rsidP="007E3BCA" w:rsidR="007E3BCA" w:rsidRPr="0005475A">
      <w:pPr>
        <w:tabs>
          <w:tab w:pos="709" w:val="left"/>
        </w:tabs>
      </w:pPr>
    </w:p>
    <w:p w:rsidRDefault="007E3BCA" w:rsidP="007E3BCA" w:rsidR="007E3BCA" w:rsidRPr="0005475A">
      <w:pPr>
        <w:tabs>
          <w:tab w:pos="720" w:val="left"/>
        </w:tabs>
        <w:ind w:right="-30"/>
        <w:jc w:val="both"/>
      </w:pPr>
      <w:r w:rsidRPr="0005475A">
        <w:t>UPUTA O PRAVNOM LIJEKU:</w:t>
      </w:r>
    </w:p>
    <w:p w:rsidRDefault="007E3BCA" w:rsidP="007E3BCA" w:rsidR="007E3BCA" w:rsidRPr="0005475A">
      <w:pPr>
        <w:tabs>
          <w:tab w:pos="720" w:val="left"/>
        </w:tabs>
        <w:ind w:right="-30"/>
        <w:jc w:val="both"/>
      </w:pPr>
      <w:r w:rsidRPr="0005475A">
        <w:t>Protiv ovog rješenja nezadovoljna stranka može uložiti žalbu Visokom trgovačkom sudu RH u roku od 8 dana od primitka ovog rješenja, a žalba se ulaže putem ovog Suda u 3 primjerka.</w:t>
      </w:r>
    </w:p>
    <w:p w:rsidRDefault="007E3BCA" w:rsidP="007E3BCA" w:rsidR="007E3BCA" w:rsidRPr="0005475A">
      <w:pPr>
        <w:tabs>
          <w:tab w:pos="720" w:val="left"/>
        </w:tabs>
        <w:ind w:right="-422"/>
        <w:jc w:val="both"/>
      </w:pPr>
    </w:p>
    <w:p w:rsidRDefault="00E32224" w:rsidP="00B33209" w:rsidR="00E32224" w:rsidRPr="00222B83">
      <w:pPr>
        <w:jc w:val="right"/>
      </w:pPr>
      <w:r w:rsidRPr="00222B83">
        <w:t>Za točnost otpravka – ovlašteni službenik</w:t>
      </w:r>
    </w:p>
    <w:p w:rsidRDefault="00E32224" w:rsidP="000B65C0" w:rsidR="00E32224" w:rsidRPr="00222B83">
      <w:pPr>
        <w:jc w:val="right"/>
      </w:pPr>
      <w:r w:rsidRPr="00222B83">
        <w:t>Kristina Bujanić</w:t>
      </w:r>
    </w:p>
    <w:p w:rsidRDefault="002725D8" w:rsidP="002725D8" w:rsidR="002725D8">
      <w:pPr>
        <w:jc w:val="both"/>
      </w:pPr>
    </w:p>
    <w:p w:rsidRDefault="007E3BCA" w:rsidP="002725D8" w:rsidR="007E3BCA" w:rsidRPr="0005475A"/>
    <w:sectPr w:rsidSect="00210B98" w:rsidR="007E3BCA" w:rsidRPr="0005475A">
      <w:headerReference w:type="default" r:id="rId10"/>
      <w:pgSz w:h="16838" w:w="11906"/>
      <w:pgMar w:gutter="0" w:footer="720" w:header="720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3BCA" w:rsidP="007E3BCA" w:rsidR="007E3BCA">
      <w:r>
        <w:separator/>
      </w:r>
    </w:p>
  </w:endnote>
  <w:endnote w:id="0" w:type="continuationSeparator">
    <w:p w:rsidRDefault="007E3BCA" w:rsidP="007E3BCA" w:rsidR="007E3B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3BCA" w:rsidP="007E3BCA" w:rsidR="007E3BCA">
      <w:r>
        <w:separator/>
      </w:r>
    </w:p>
  </w:footnote>
  <w:footnote w:id="0" w:type="continuationSeparator">
    <w:p w:rsidRDefault="007E3BCA" w:rsidP="007E3BCA" w:rsidR="007E3BC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E3BCA" w:rsidP="007E3BCA" w:rsidR="007E3BCA">
    <w:pPr>
      <w:pStyle w:val="Zaglavlje"/>
      <w:tabs>
        <w:tab w:pos="9072" w:val="clear"/>
        <w:tab w:pos="4450" w:val="center"/>
        <w:tab w:pos="8901" w:val="right"/>
      </w:tabs>
    </w:pPr>
    <w:r>
      <w:tab/>
    </w:r>
    <w:sdt>
      <w:sdtPr>
        <w:id w:val="1215927802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3577D0">
          <w:rPr>
            <w:noProof/>
          </w:rPr>
          <w:t>2</w:t>
        </w:r>
        <w:r>
          <w:fldChar w:fldCharType="end"/>
        </w:r>
      </w:sdtContent>
    </w:sdt>
    <w:r>
      <w:tab/>
    </w:r>
    <w:r>
      <w:tab/>
    </w:r>
    <w:r w:rsidRPr="0005475A">
      <w:t>42. St-</w:t>
    </w:r>
    <w:r>
      <w:t>2848</w:t>
    </w:r>
    <w:r w:rsidRPr="0005475A">
      <w:t>/2018-9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01B"/>
    <w:rsid w:val="0000243C"/>
    <w:rsid w:val="00016B44"/>
    <w:rsid w:val="000523F8"/>
    <w:rsid w:val="000724F0"/>
    <w:rsid w:val="00074EB8"/>
    <w:rsid w:val="00082D9F"/>
    <w:rsid w:val="000911C4"/>
    <w:rsid w:val="00093CF5"/>
    <w:rsid w:val="00097CC5"/>
    <w:rsid w:val="000F7D02"/>
    <w:rsid w:val="00104331"/>
    <w:rsid w:val="0013433E"/>
    <w:rsid w:val="00141A99"/>
    <w:rsid w:val="001631AC"/>
    <w:rsid w:val="001879E0"/>
    <w:rsid w:val="001D4FDF"/>
    <w:rsid w:val="001F6C98"/>
    <w:rsid w:val="0020728A"/>
    <w:rsid w:val="00210B98"/>
    <w:rsid w:val="00211BEB"/>
    <w:rsid w:val="002418DD"/>
    <w:rsid w:val="0025770B"/>
    <w:rsid w:val="002645A9"/>
    <w:rsid w:val="0026501D"/>
    <w:rsid w:val="00271155"/>
    <w:rsid w:val="002725D8"/>
    <w:rsid w:val="002765BA"/>
    <w:rsid w:val="00286F5C"/>
    <w:rsid w:val="002B1FF4"/>
    <w:rsid w:val="003110BC"/>
    <w:rsid w:val="003145F0"/>
    <w:rsid w:val="0034453A"/>
    <w:rsid w:val="003577D0"/>
    <w:rsid w:val="0038498A"/>
    <w:rsid w:val="003B1491"/>
    <w:rsid w:val="003C4F1D"/>
    <w:rsid w:val="003D08AD"/>
    <w:rsid w:val="003F109E"/>
    <w:rsid w:val="00404AE2"/>
    <w:rsid w:val="004178F8"/>
    <w:rsid w:val="004243CB"/>
    <w:rsid w:val="0044364C"/>
    <w:rsid w:val="00446BB9"/>
    <w:rsid w:val="00465E83"/>
    <w:rsid w:val="00475FE0"/>
    <w:rsid w:val="0047787C"/>
    <w:rsid w:val="00487EA7"/>
    <w:rsid w:val="00490405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216CC"/>
    <w:rsid w:val="005325C8"/>
    <w:rsid w:val="00563A91"/>
    <w:rsid w:val="00586A04"/>
    <w:rsid w:val="005A3A84"/>
    <w:rsid w:val="005A3E8E"/>
    <w:rsid w:val="005E7832"/>
    <w:rsid w:val="00610368"/>
    <w:rsid w:val="00617091"/>
    <w:rsid w:val="00657DDD"/>
    <w:rsid w:val="00661936"/>
    <w:rsid w:val="006908D6"/>
    <w:rsid w:val="00692FD4"/>
    <w:rsid w:val="00695740"/>
    <w:rsid w:val="006A0D67"/>
    <w:rsid w:val="006C4CA9"/>
    <w:rsid w:val="006D101E"/>
    <w:rsid w:val="006D2CC4"/>
    <w:rsid w:val="006D671C"/>
    <w:rsid w:val="006F0D4C"/>
    <w:rsid w:val="006F101B"/>
    <w:rsid w:val="006F7BDE"/>
    <w:rsid w:val="007021A7"/>
    <w:rsid w:val="0070706E"/>
    <w:rsid w:val="00716A3E"/>
    <w:rsid w:val="00716A47"/>
    <w:rsid w:val="00730C98"/>
    <w:rsid w:val="007361BE"/>
    <w:rsid w:val="00747E80"/>
    <w:rsid w:val="007959F3"/>
    <w:rsid w:val="007C2110"/>
    <w:rsid w:val="007C7205"/>
    <w:rsid w:val="007D1DBA"/>
    <w:rsid w:val="007E3BCA"/>
    <w:rsid w:val="007E74B9"/>
    <w:rsid w:val="007F4D5B"/>
    <w:rsid w:val="007F5FBF"/>
    <w:rsid w:val="008144E2"/>
    <w:rsid w:val="00816E61"/>
    <w:rsid w:val="0084281A"/>
    <w:rsid w:val="0087766E"/>
    <w:rsid w:val="008966E3"/>
    <w:rsid w:val="008C1E6C"/>
    <w:rsid w:val="008C2470"/>
    <w:rsid w:val="008C2AD5"/>
    <w:rsid w:val="008E5F87"/>
    <w:rsid w:val="008F5575"/>
    <w:rsid w:val="008F5972"/>
    <w:rsid w:val="00914693"/>
    <w:rsid w:val="00960A57"/>
    <w:rsid w:val="00964461"/>
    <w:rsid w:val="00974B33"/>
    <w:rsid w:val="009813A3"/>
    <w:rsid w:val="00981D12"/>
    <w:rsid w:val="0099013D"/>
    <w:rsid w:val="009A445C"/>
    <w:rsid w:val="009B6BEA"/>
    <w:rsid w:val="009E0B44"/>
    <w:rsid w:val="009E6A3C"/>
    <w:rsid w:val="009E778F"/>
    <w:rsid w:val="00A216AB"/>
    <w:rsid w:val="00A27495"/>
    <w:rsid w:val="00A43359"/>
    <w:rsid w:val="00A625C2"/>
    <w:rsid w:val="00A72D8D"/>
    <w:rsid w:val="00A97C71"/>
    <w:rsid w:val="00AE4BF1"/>
    <w:rsid w:val="00AF135A"/>
    <w:rsid w:val="00B079EF"/>
    <w:rsid w:val="00B10D4D"/>
    <w:rsid w:val="00B11247"/>
    <w:rsid w:val="00B45EE1"/>
    <w:rsid w:val="00B526A0"/>
    <w:rsid w:val="00BA71FA"/>
    <w:rsid w:val="00BE022F"/>
    <w:rsid w:val="00BE41BC"/>
    <w:rsid w:val="00BF5CA9"/>
    <w:rsid w:val="00C023EB"/>
    <w:rsid w:val="00C03AEF"/>
    <w:rsid w:val="00C0509A"/>
    <w:rsid w:val="00C11325"/>
    <w:rsid w:val="00C20248"/>
    <w:rsid w:val="00C42CD5"/>
    <w:rsid w:val="00C80701"/>
    <w:rsid w:val="00C8148B"/>
    <w:rsid w:val="00C90FBD"/>
    <w:rsid w:val="00C96360"/>
    <w:rsid w:val="00D04F91"/>
    <w:rsid w:val="00D16727"/>
    <w:rsid w:val="00D278AD"/>
    <w:rsid w:val="00D32155"/>
    <w:rsid w:val="00D63468"/>
    <w:rsid w:val="00D65668"/>
    <w:rsid w:val="00DA0D4C"/>
    <w:rsid w:val="00DC089A"/>
    <w:rsid w:val="00DC6DB7"/>
    <w:rsid w:val="00DD54FB"/>
    <w:rsid w:val="00DD70F8"/>
    <w:rsid w:val="00DE01E6"/>
    <w:rsid w:val="00DF3B7D"/>
    <w:rsid w:val="00DF3E5D"/>
    <w:rsid w:val="00DF649C"/>
    <w:rsid w:val="00E11AEF"/>
    <w:rsid w:val="00E212AC"/>
    <w:rsid w:val="00E21C22"/>
    <w:rsid w:val="00E32224"/>
    <w:rsid w:val="00E419F4"/>
    <w:rsid w:val="00E57822"/>
    <w:rsid w:val="00E832E2"/>
    <w:rsid w:val="00EA1050"/>
    <w:rsid w:val="00EA3B6E"/>
    <w:rsid w:val="00EC3E96"/>
    <w:rsid w:val="00EE725C"/>
    <w:rsid w:val="00EF71D3"/>
    <w:rsid w:val="00F03BD9"/>
    <w:rsid w:val="00F442BA"/>
    <w:rsid w:val="00F54F8B"/>
    <w:rsid w:val="00F61628"/>
    <w:rsid w:val="00F93DF2"/>
    <w:rsid w:val="00F97CDD"/>
    <w:rsid w:val="00FD495B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7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DC6D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6D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6DB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6D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6D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DC6DB7"/>
    <w:rPr>
      <w:rFonts w:hAnsi="Arial Narrow" w:ascii="Arial Narrow"/>
      <w:szCs w:val="20"/>
    </w:rPr>
  </w:style>
  <w:style w:customStyle="true" w:styleId="TijelotekstaChar" w:type="character">
    <w:name w:val="Tijelo teksta Char"/>
    <w:basedOn w:val="Zadanifontodlomka"/>
    <w:link w:val="Tijeloteksta"/>
    <w:semiHidden/>
    <w:rsid w:val="00DC6DB7"/>
    <w:rPr>
      <w:rFonts w:cs="Times New Roman" w:eastAsia="Times New Roman" w:hAnsi="Arial Narrow" w:asci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DC6DB7"/>
    <w:pPr>
      <w:spacing w:lineRule="auto" w:line="240" w:after="0"/>
    </w:pPr>
    <w:rPr>
      <w:rFonts w:hAnsi="Times New Roman" w:ascii="Times New Roman"/>
      <w:sz w:val="24"/>
    </w:rPr>
  </w:style>
  <w:style w:styleId="Odlomakpopisa" w:type="paragraph">
    <w:name w:val="List Paragraph"/>
    <w:basedOn w:val="Normal"/>
    <w:uiPriority w:val="34"/>
    <w:qFormat/>
    <w:rsid w:val="00DC6DB7"/>
    <w:pPr>
      <w:ind w:left="720"/>
      <w:contextualSpacing/>
    </w:pPr>
  </w:style>
  <w:style w:styleId="Reetkatablice" w:type="table">
    <w:name w:val="Table Grid"/>
    <w:basedOn w:val="Obinatablica"/>
    <w:rsid w:val="00DC6DB7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DC6D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C6DB7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E3BC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E3BCA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E3BC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E3BCA"/>
    <w:rPr>
      <w:rFonts w:cs="Times New Roman"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7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DC6D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6D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6DB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6D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6D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DC6DB7"/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DC6DB7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DC6DB7"/>
    <w:pPr>
      <w:spacing w:after="0" w:line="240" w:lineRule="auto"/>
    </w:pPr>
    <w:rPr>
      <w:rFonts w:ascii="Times New Roman" w:hAnsi="Times New Roman"/>
      <w:sz w:val="24"/>
    </w:rPr>
  </w:style>
  <w:style w:styleId="Odlomakpopisa" w:type="paragraph">
    <w:name w:val="List Paragraph"/>
    <w:basedOn w:val="Normal"/>
    <w:uiPriority w:val="34"/>
    <w:qFormat/>
    <w:rsid w:val="00DC6DB7"/>
    <w:pPr>
      <w:ind w:left="720"/>
      <w:contextualSpacing/>
    </w:pPr>
  </w:style>
  <w:style w:styleId="Reetkatablice" w:type="table">
    <w:name w:val="Table Grid"/>
    <w:basedOn w:val="Obinatablica"/>
    <w:rsid w:val="00DC6DB7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DC6D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C6DB7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E3BC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E3BCA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E3BC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E3BCA"/>
    <w:rPr>
      <w:rFonts w:ascii="Times New Roman" w:cs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54176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366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travnja 2019.</izvorni_sadrzaj>
    <derivirana_varijabla naziv="DomainObject.DatumDonosenjaOdluke_1">26.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St-2848/2018-9</izvorni_sadrzaj>
    <derivirana_varijabla naziv="DomainObject.Oznaka_1">St-2848/2018-9</derivirana_varijabla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2848</izvorni_sadrzaj>
    <derivirana_varijabla naziv="DomainObject.Predmet.Broj_1">2848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2018.</izvorni_sadrzaj>
    <derivirana_varijabla naziv="DomainObject.Predmet.DatumOsnivanja_1">9.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St-2848/2018</izvorni_sadrzaj>
    <derivirana_varijabla naziv="DomainObject.Predmet.OznakaBroj_1">St-2848/2018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VODOPUMPE d.o.o. zastupanog po punomoćniku David Lovrić</izvorni_sadrzaj>
    <derivirana_varijabla naziv="DomainObject.Predmet.ProtustrankaFormated_1">  VODOPUMPE d.o.o. zastupanog po punomoćniku David Lovrić</derivirana_varijabla>
  </DomainObject.Predmet.ProtustrankaFormated>
  <DomainObject.Predmet.ProtustrankaFormatedOIB>
    <izvorni_sadrzaj>  VODOPUMPE d.o.o., OIB 36299980100 zastupanog po punomoćniku David Lovrić</izvorni_sadrzaj>
    <derivirana_varijabla naziv="DomainObject.Predmet.ProtustrankaFormatedOIB_1">  VODOPUMPE d.o.o., OIB 36299980100 zastupanog po punomoćniku David Lovrić</derivirana_varijabla>
  </DomainObject.Predmet.ProtustrankaFormatedOIB>
  <DomainObject.Predmet.ProtustrankaFormatedWithAdress>
    <izvorni_sadrzaj> VODOPUMPE d.o.o., Hinka Wuertha 14, 10000 Zagreb zastupanog po punomoćniku David Lovrić</izvorni_sadrzaj>
    <derivirana_varijabla naziv="DomainObject.Predmet.ProtustrankaFormatedWithAdress_1"> VODOPUMPE d.o.o., Hinka Wuertha 14, 10000 Zagreb zastupanog po punomoćniku David Lovrić</derivirana_varijabla>
  </DomainObject.Predmet.ProtustrankaFormatedWithAdress>
  <DomainObject.Predmet.ProtustrankaFormatedWithAdressOIB>
    <izvorni_sadrzaj> VODOPUMPE d.o.o., OIB 36299980100, Hinka Wuertha 14, 10000 Zagreb zastupanog po punomoćniku David Lovrić</izvorni_sadrzaj>
    <derivirana_varijabla naziv="DomainObject.Predmet.ProtustrankaFormatedWithAdressOIB_1"> VODOPUMPE d.o.o., OIB 36299980100, Hinka Wuertha 14, 10000 Zagreb zastupanog po punomoćniku David Lovrić</derivirana_varijabla>
  </DomainObject.Predmet.ProtustrankaFormatedWithAdressOIB>
  <DomainObject.Predmet.ProtustrankaWithAdress>
    <izvorni_sadrzaj>VODOPUMPE d.o.o. Hinka Wuertha 14, 10000 Zagreb</izvorni_sadrzaj>
    <derivirana_varijabla naziv="DomainObject.Predmet.ProtustrankaWithAdress_1">VODOPUMPE d.o.o. Hinka Wuertha 14, 10000 Zagreb</derivirana_varijabla>
  </DomainObject.Predmet.ProtustrankaWithAdress>
  <DomainObject.Predmet.ProtustrankaWithAdressOIB>
    <izvorni_sadrzaj>VODOPUMPE d.o.o., OIB 36299980100, Hinka Wuertha 14, 10000 Zagreb</izvorni_sadrzaj>
    <derivirana_varijabla naziv="DomainObject.Predmet.ProtustrankaWithAdressOIB_1">VODOPUMPE d.o.o., OIB 36299980100, Hinka Wuertha 14, 10000 Zagreb</derivirana_varijabla>
  </DomainObject.Predmet.ProtustrankaWithAdressOIB>
  <DomainObject.Predmet.ProtustrankaNazivFormated>
    <izvorni_sadrzaj>VODOPUMPE d.o.o.</izvorni_sadrzaj>
    <derivirana_varijabla naziv="DomainObject.Predmet.ProtustrankaNazivFormated_1">VODOPUMPE d.o.o.</derivirana_varijabla>
  </DomainObject.Predmet.ProtustrankaNazivFormated>
  <DomainObject.Predmet.ProtustrankaNazivFormatedOIB>
    <izvorni_sadrzaj>VODOPUMPE d.o.o., OIB 36299980100</izvorni_sadrzaj>
    <derivirana_varijabla naziv="DomainObject.Predmet.ProtustrankaNazivFormatedOIB_1">VODOPUMPE d.o.o., OIB 36299980100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 - H. Lukšić </izvorni_sadrzaj>
    <derivirana_varijabla naziv="DomainObject.Predmet.Referada.Naziv_1">42. - H. Lukšić </derivirana_varijabla>
  </DomainObject.Predmet.Referada.Naziv>
  <DomainObject.Predmet.Referada.Oznaka>
    <izvorni_sadrzaj>42.</izvorni_sadrzaj>
    <derivirana_varijabla naziv="DomainObject.Predmet.Referada.Oznaka_1">42.</derivirana_varijabla>
  </DomainObject.Predmet.Referada.Oznaka>
  <DomainObject.Predmet.Referada.Prostorija.Naziv>
    <izvorni_sadrzaj>Soba DZ III 61</izvorni_sadrzaj>
    <derivirana_varijabla naziv="DomainObject.Predmet.Referada.Prostorija.Naziv_1">Soba DZ III 61</derivirana_varijabla>
  </DomainObject.Predmet.Referada.Prostorija.Naziv>
  <DomainObject.Predmet.Referada.Prostorija.Oznaka>
    <izvorni_sadrzaj>DZ III 61</izvorni_sadrzaj>
    <derivirana_varijabla naziv="DomainObject.Predmet.Referada.Prostorija.Oznaka_1">DZ III 61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 - H. Lukšić </izvorni_sadrzaj>
    <derivirana_varijabla naziv="DomainObject.Predmet.TrenutnaLokacijaSpisa.Naziv_1">42. - H. Lukšić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Bujanić</izvorni_sadrzaj>
    <derivirana_varijabla naziv="DomainObject.Predmet.Zapisnicar_1">Kristina Bujanić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VODOPUMPE d.o.o. zastupanog po punomoćniku David Lovrić</item>
    </izvorni_sadrzaj>
    <derivirana_varijabla naziv="DomainObject.Predmet.ProtuStrankaListFormated_1">
      <item>VODOPUMPE d.o.o. zastupanog po punomoćniku David Lovrić</item>
    </derivirana_varijabla>
  </DomainObject.Predmet.ProtuStrankaListFormated>
  <DomainObject.Predmet.ProtuStrankaListFormatedOIB>
    <izvorni_sadrzaj>
      <item>VODOPUMPE d.o.o., OIB 36299980100 zastupanog po punomoćniku David Lovrić</item>
    </izvorni_sadrzaj>
    <derivirana_varijabla naziv="DomainObject.Predmet.ProtuStrankaListFormatedOIB_1">
      <item>VODOPUMPE d.o.o., OIB 36299980100 zastupanog po punomoćniku David Lovrić</item>
    </derivirana_varijabla>
  </DomainObject.Predmet.ProtuStrankaListFormatedOIB>
  <DomainObject.Predmet.ProtuStrankaListFormatedWithAdress>
    <izvorni_sadrzaj>
      <item>VODOPUMPE d.o.o., Hinka Wuertha 14, 10000 Zagreb zastupanog po punomoćniku David Lovrić</item>
    </izvorni_sadrzaj>
    <derivirana_varijabla naziv="DomainObject.Predmet.ProtuStrankaListFormatedWithAdress_1">
      <item>VODOPUMPE d.o.o., Hinka Wuertha 14, 10000 Zagreb zastupanog po punomoćniku David Lovrić</item>
    </derivirana_varijabla>
  </DomainObject.Predmet.ProtuStrankaListFormatedWithAdress>
  <DomainObject.Predmet.ProtuStrankaListFormatedWithAdressOIB>
    <izvorni_sadrzaj>
      <item>VODOPUMPE d.o.o., OIB 36299980100, Hinka Wuertha 14, 10000 Zagreb zastupanog po punomoćniku David Lovrić</item>
    </izvorni_sadrzaj>
    <derivirana_varijabla naziv="DomainObject.Predmet.ProtuStrankaListFormatedWithAdressOIB_1">
      <item>VODOPUMPE d.o.o., OIB 36299980100, Hinka Wuertha 14, 10000 Zagreb zastupanog po punomoćniku David Lovrić</item>
    </derivirana_varijabla>
  </DomainObject.Predmet.ProtuStrankaListFormatedWithAdressOIB>
  <DomainObject.Predmet.ProtuStrankaListNazivFormated>
    <izvorni_sadrzaj>
      <item>VODOPUMPE d.o.o.</item>
    </izvorni_sadrzaj>
    <derivirana_varijabla naziv="DomainObject.Predmet.ProtuStrankaListNazivFormated_1">
      <item>VODOPUMPE d.o.o.</item>
    </derivirana_varijabla>
  </DomainObject.Predmet.ProtuStrankaListNazivFormated>
  <DomainObject.Predmet.ProtuStrankaListNazivFormatedOIB>
    <izvorni_sadrzaj>
      <item>VODOPUMPE d.o.o., OIB 36299980100</item>
    </izvorni_sadrzaj>
    <derivirana_varijabla naziv="DomainObject.Predmet.ProtuStrankaListNazivFormatedOIB_1">
      <item>VODOPUMPE d.o.o., OIB 36299980100</item>
    </derivirana_varijabla>
  </DomainObject.Predmet.ProtuStrankaListNazivFormatedOIB>
  <DomainObject.Predmet.OstaliListFormated>
    <izvorni_sadrzaj>
      <item>HRVATSKI ZAVOD ZA MIROVINSKO OSIGURANJE</item>
      <item>David Lovrić punomoćnik sudionika u postupku VODOPUMPE d.o.o.</item>
    </izvorni_sadrzaj>
    <derivirana_varijabla naziv="DomainObject.Predmet.OstaliListFormated_1">
      <item>HRVATSKI ZAVOD ZA MIROVINSKO OSIGURANJE</item>
      <item>David Lovrić punomoćnik sudionika u postupku VODOPUMPE d.o.o.</item>
    </derivirana_varijabla>
  </DomainObject.Predmet.OstaliListFormated>
  <DomainObject.Predmet.OstaliListFormatedOIB>
    <izvorni_sadrzaj>
      <item>HRVATSKI ZAVOD ZA MIROVINSKO OSIGURANJE, OIB 84397956623</item>
      <item>David Lovrić, OIB 60005646907 punomoćnik sudionika u postupku VODOPUMPE d.o.o.</item>
    </izvorni_sadrzaj>
    <derivirana_varijabla naziv="DomainObject.Predmet.OstaliListFormatedOIB_1">
      <item>HRVATSKI ZAVOD ZA MIROVINSKO OSIGURANJE, OIB 84397956623</item>
      <item>David Lovrić, OIB 60005646907 punomoćnik sudionika u postupku VODOPUMPE d.o.o.</item>
    </derivirana_varijabla>
  </DomainObject.Predmet.OstaliListFormatedOIB>
  <DomainObject.Predmet.OstaliListFormatedWithAdress>
    <izvorni_sadrzaj>
      <item>HRVATSKI ZAVOD ZA MIROVINSKO OSIGURANJE, Trpimirova 4, 10000 Zagreb</item>
      <item>David Lovrić, Hinka Wuertha 14, 10000 Zagreb punomoćnik sudionika u postupku VODOPUMPE d.o.o.</item>
    </izvorni_sadrzaj>
    <derivirana_varijabla naziv="DomainObject.Predmet.OstaliListFormatedWithAdress_1">
      <item>HRVATSKI ZAVOD ZA MIROVINSKO OSIGURANJE, Trpimirova 4, 10000 Zagreb</item>
      <item>David Lovrić, Hinka Wuertha 14, 10000 Zagreb punomoćnik sudionika u postupku VODOPUMPE d.o.o.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David Lovrić, OIB 60005646907, Hinka Wuertha 14, 10000 Zagreb punomoćnik sudionika u postupku VODOPUMPE d.o.o.</item>
    </izvorni_sadrzaj>
    <derivirana_varijabla naziv="DomainObject.Predmet.OstaliListFormatedWithAdressOIB_1">
      <item>HRVATSKI ZAVOD ZA MIROVINSKO OSIGURANJE, OIB 84397956623, Trpimirova 4, 10000 Zagreb</item>
      <item>David Lovrić, OIB 60005646907, Hinka Wuertha 14, 10000 Zagreb punomoćnik sudionika u postupku VODOPUMPE d.o.o.</item>
    </derivirana_varijabla>
  </DomainObject.Predmet.OstaliListFormatedWithAdressOIB>
  <DomainObject.Predmet.OstaliListNazivFormated>
    <izvorni_sadrzaj>
      <item>HRVATSKI ZAVOD ZA MIROVINSKO OSIGURANJE</item>
      <item>David Lovrić</item>
    </izvorni_sadrzaj>
    <derivirana_varijabla naziv="DomainObject.Predmet.OstaliListNazivFormated_1">
      <item>HRVATSKI ZAVOD ZA MIROVINSKO OSIGURANJE</item>
      <item>David Lovrić</item>
    </derivirana_varijabla>
  </DomainObject.Predmet.OstaliListNazivFormated>
  <DomainObject.Predmet.OstaliListNazivFormatedOIB>
    <izvorni_sadrzaj>
      <item>HRVATSKI ZAVOD ZA MIROVINSKO OSIGURANJE, OIB 84397956623</item>
      <item>David Lovrić, OIB 60005646907</item>
    </izvorni_sadrzaj>
    <derivirana_varijabla naziv="DomainObject.Predmet.OstaliListNazivFormatedOIB_1">
      <item>HRVATSKI ZAVOD ZA MIROVINSKO OSIGURANJE, OIB 84397956623</item>
      <item>David Lovrić, OIB 60005646907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2019.</izvorni_sadrzaj>
    <derivirana_varijabla naziv="DomainObject.Datum_1">26. travnja 2019.</derivirana_varijabla>
  </DomainObject.Datum>
  <DomainObject.PoslovniBrojDokumenta>
    <izvorni_sadrzaj>St-2848/2018-9</izvorni_sadrzaj>
    <derivirana_varijabla naziv="DomainObject.PoslovniBrojDokumenta_1">St-2848/2018-9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VODOPUMPE d.o.o.</izvorni_sadrzaj>
    <derivirana_varijabla naziv="DomainObject.Predmet.ProtustrankaIDrugi_1">VODOPUMPE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VODOPUMPE d.o.o., OIB 36299980100, Hinka Wuertha 14, 10000 Zagreb</izvorni_sadrzaj>
    <derivirana_varijabla naziv="DomainObject.Predmet.ProtustrankaIDrugiAdressOIB_1">VODOPUMPE d.o.o., OIB 36299980100, Hinka Wuertha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VODOPUMPE d.o.o.</item>
      <item>FINA Regionalni centar Zagreb</item>
      <item>HRVATSKI ZAVOD ZA MIROVINSKO OSIGURANJE</item>
      <item>David Lovrić</item>
    </izvorni_sadrzaj>
    <derivirana_varijabla naziv="DomainObject.Predmet.SudioniciListNaziv_1">
      <item>VODOPUMPE d.o.o.</item>
      <item>FINA Regionalni centar Zagreb</item>
      <item>HRVATSKI ZAVOD ZA MIROVINSKO OSIGURANJE</item>
      <item>David Lovrić</item>
    </derivirana_varijabla>
  </DomainObject.Predmet.SudioniciListNaziv>
  <DomainObject.Predmet.SudioniciListAdressOIB>
    <izvorni_sadrzaj>
      <item>VODOPUMPE d.o.o., OIB 36299980100, Hinka Wuertha 14,10000 Zagreb</item>
      <item>FINA Regionalni centar Zagreb, OIB 85821130368, Trg svibanjskih žrtava 1995. 1,10000 Zagreb</item>
      <item>HRVATSKI ZAVOD ZA MIROVINSKO OSIGURANJE, OIB 84397956623, Trpimirova 4,10000 Zagreb</item>
      <item>David Lovrić, OIB 60005646907, Hinka Wuertha 14,10000 Zagreb</item>
    </izvorni_sadrzaj>
    <derivirana_varijabla naziv="DomainObject.Predmet.SudioniciListAdressOIB_1">
      <item>VODOPUMPE d.o.o., OIB 36299980100, Hinka Wuertha 14,10000 Zagreb</item>
      <item>FINA Regionalni centar Zagreb, OIB 85821130368, Trg svibanjskih žrtava 1995. 1,10000 Zagreb</item>
      <item>HRVATSKI ZAVOD ZA MIROVINSKO OSIGURANJE, OIB 84397956623, Trpimirova 4,10000 Zagreb</item>
      <item>David Lovrić, OIB 60005646907, Hinka Wuertha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36299980100</item>
      <item>, OIB 84397956623</item>
      <item>, OIB 60005646907</item>
    </izvorni_sadrzaj>
    <derivirana_varijabla naziv="DomainObject.Predmet.SudioniciListNazivOIB_1">
      <item>, OIB 85821130368</item>
      <item>, OIB 36299980100</item>
      <item>, OIB 84397956623</item>
      <item>, OIB 60005646907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Ilić, OIB 44330582702, Smičiklasova 18 Zagreb</item>
    </izvorni_sadrzaj>
    <derivirana_varijabla naziv="DomainObject.Predmet.StecajniUpraviteljiListAddressOIB_1">
      <item>Domagoj Ilić, OIB 44330582702, Smičiklasova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6787F22-B595-49EF-B0AC-B4840138F3A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392</properties:Words>
  <properties:Characters>2130</properties:Characters>
  <properties:Lines>68</properties:Lines>
  <properties:Paragraphs>28</properties:Paragraphs>
  <properties:TotalTime>28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2518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2019-04-23T09:15:00Z</dcterms:created>
  <dc:creator>Koviljka Brkić</dc:creator>
  <cp:lastModifiedBy>Kristina Bujanić</cp:lastModifiedBy>
  <cp:lastPrinted>2019-04-26T08:05:00Z</cp:lastPrinted>
  <dcterms:modified xmlns:xsi="http://www.w3.org/2001/XMLSchema-instance" xsi:type="dcterms:W3CDTF">2019-04-26T08:05:00Z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St-2848/2018-9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