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78d3f" w14:paraId="9d78d3f"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84303F">
        <w:t>16</w:t>
      </w:r>
      <w:r w:rsidR="00A3579A">
        <w:t>85</w:t>
      </w:r>
      <w:r>
        <w:t>/1</w:t>
      </w:r>
      <w:r w:rsidR="006F01E3">
        <w:t>6</w:t>
      </w:r>
      <w:r>
        <w:t>-</w:t>
      </w:r>
      <w:r w:rsidR="00542441">
        <w:t>2</w:t>
      </w:r>
      <w:r w:rsidR="00261120">
        <w:t>5</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C229F8" w:rsidP="006178F4" w:rsidR="006178F4">
      <w:pPr>
        <w:ind w:firstLine="708"/>
        <w:jc w:val="both"/>
      </w:pPr>
      <w:r w:rsidRPr="00C229F8">
        <w:t xml:space="preserve">Trgovački sud u Osijeku, po sucu mr. sc. Tihomiru Kovačeviću, kao stečajnom sucu, povodom prijedloga FINANCIJSKE AGENCIJE ZAGREB, Regionalni centar Osijek, Podružnica Osijek, L. Jagera 3, </w:t>
      </w:r>
      <w:r w:rsidR="0035107B">
        <w:t xml:space="preserve">OIB 85821130368 </w:t>
      </w:r>
      <w:r w:rsidRPr="00C229F8">
        <w:t xml:space="preserve">za otvaranje stečajnog postupka nad dužnikom </w:t>
      </w:r>
      <w:r w:rsidR="00A3579A" w:rsidRPr="00A3579A">
        <w:t>ELISA d.o.o. za građevinarstvo, trgovinu, usluge i proizvodnju, Tenja, Cetinska 16, MBS 030006162, OIB 22165752178</w:t>
      </w:r>
      <w:r w:rsidR="00AE36BA" w:rsidRPr="00AE36BA">
        <w:t xml:space="preserve">, dana </w:t>
      </w:r>
      <w:r w:rsidR="0084303F">
        <w:t>4</w:t>
      </w:r>
      <w:r w:rsidR="00AE36BA" w:rsidRPr="00AE36BA">
        <w:t xml:space="preserve">. </w:t>
      </w:r>
      <w:r w:rsidR="0084303F">
        <w:t>listopad</w:t>
      </w:r>
      <w:r w:rsidR="00C2764D">
        <w:t>a</w:t>
      </w:r>
      <w:r w:rsidR="00AE36BA" w:rsidRPr="00AE36BA">
        <w:t xml:space="preserve"> 2016.</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A3579A" w:rsidR="00DC2A67">
      <w:pPr>
        <w:numPr>
          <w:ilvl w:val="0"/>
          <w:numId w:val="2"/>
        </w:numPr>
        <w:jc w:val="both"/>
      </w:pPr>
      <w:r>
        <w:t xml:space="preserve">Pozivaju se osobe koje imaju pravni interes da se provede stečajni postupak nad </w:t>
      </w:r>
      <w:r w:rsidR="009750F1" w:rsidRPr="009750F1">
        <w:t xml:space="preserve">dužnikom </w:t>
      </w:r>
      <w:r w:rsidR="00A3579A" w:rsidRPr="00A3579A">
        <w:t>ELISA d.o.o. za građevinarstvo, trgovinu, usluge i proizvodnju, Tenja, Cetinska 16, MBS 030006162, OIB 22165752178</w:t>
      </w:r>
      <w:r>
        <w:t xml:space="preserve">s pozivom na broj </w:t>
      </w:r>
      <w:r w:rsidR="00ED5257">
        <w:t>HR</w:t>
      </w:r>
      <w:r>
        <w:t>05 272-</w:t>
      </w:r>
      <w:r w:rsidR="0035107B">
        <w:t>16</w:t>
      </w:r>
      <w:r w:rsidR="001B61D0">
        <w:t>85</w:t>
      </w:r>
      <w:r>
        <w:t>-1</w:t>
      </w:r>
      <w:r w:rsidR="006F01E3">
        <w:t>6</w:t>
      </w:r>
      <w:r>
        <w:t xml:space="preserve"> kod Hrvatske poštanske banke iznos od </w:t>
      </w:r>
      <w:r w:rsidR="001B61D0">
        <w:t>3</w:t>
      </w:r>
      <w:r w:rsidR="004150C5">
        <w:t>0</w:t>
      </w:r>
      <w:r>
        <w:t>.</w:t>
      </w:r>
      <w:r w:rsidR="001B61D0">
        <w:t>8</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946771">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8949AE" w:rsidP="00442BB5" w:rsidR="008949AE" w:rsidRPr="00442BB5"/>
    <w:p w:rsidRDefault="00DC2A67" w:rsidP="00FA72D5" w:rsidR="00DC2A67">
      <w:pPr>
        <w:pStyle w:val="Naslov1"/>
        <w:rPr>
          <w:b w:val="false"/>
          <w:bCs w:val="false"/>
        </w:rPr>
      </w:pPr>
      <w:r w:rsidRPr="00F15533">
        <w:rPr>
          <w:b w:val="false"/>
          <w:bCs w:val="false"/>
        </w:rPr>
        <w:t>Obrazloženje</w:t>
      </w:r>
    </w:p>
    <w:p w:rsidRDefault="00946771" w:rsidP="00946771" w:rsidR="00946771" w:rsidRPr="00946771"/>
    <w:p w:rsidRDefault="00702E78" w:rsidP="00702E78" w:rsidR="00702E78" w:rsidRPr="00702E78"/>
    <w:p w:rsidRDefault="00E84E16" w:rsidP="00E84E16" w:rsidR="00E84E16">
      <w:pPr>
        <w:ind w:firstLine="720"/>
        <w:jc w:val="both"/>
      </w:pPr>
      <w:r>
        <w:t>Dana 1</w:t>
      </w:r>
      <w:r w:rsidR="001B61D0">
        <w:t>6</w:t>
      </w:r>
      <w:r>
        <w:t>.0</w:t>
      </w:r>
      <w:r w:rsidR="000D65A2">
        <w:t>5</w:t>
      </w:r>
      <w:r>
        <w:t>.2016. zaprimljen je na ovome sudu p</w:t>
      </w:r>
      <w:r w:rsidRPr="00641CA9">
        <w:t xml:space="preserve">redlagatelj </w:t>
      </w:r>
      <w:r>
        <w:t>FINE Regionalni centar Osijek, Podružnica Osijek, klasa: 110-07/16-01/04 Ur. broj 04-06-1</w:t>
      </w:r>
      <w:r w:rsidR="000D65A2">
        <w:t>6</w:t>
      </w:r>
      <w:r>
        <w:t>-</w:t>
      </w:r>
      <w:r w:rsidR="000D65A2">
        <w:t>8</w:t>
      </w:r>
      <w:r w:rsidR="001B61D0">
        <w:t>831</w:t>
      </w:r>
      <w:r>
        <w:t xml:space="preserve"> od </w:t>
      </w:r>
      <w:r w:rsidR="001B61D0">
        <w:t>12</w:t>
      </w:r>
      <w:r>
        <w:t>.0</w:t>
      </w:r>
      <w:r w:rsidR="000D65A2">
        <w:t>5</w:t>
      </w:r>
      <w:r>
        <w:t xml:space="preserve">.2016. godine, za otvaranje stečajnog postupka nad dužnikom </w:t>
      </w:r>
      <w:r w:rsidR="00A3579A" w:rsidRPr="00A3579A">
        <w:t xml:space="preserve">ELISA d.o.o. za građevinarstvo, trgovinu, </w:t>
      </w:r>
      <w:r w:rsidR="00A3579A" w:rsidRPr="00A3579A">
        <w:lastRenderedPageBreak/>
        <w:t>usluge i proizvodnju, Tenja, Cetinska 16, MBS 030006162, OIB 22165752178</w:t>
      </w:r>
      <w:r>
        <w:t>, temeljem odredbe čl. 444. st. 2. Stečajnog zakona (NN 71/15, dalje: SZ).</w:t>
      </w:r>
    </w:p>
    <w:p w:rsidRDefault="00E84E16" w:rsidP="00E84E16" w:rsidR="00E84E16">
      <w:pPr>
        <w:ind w:firstLine="720"/>
        <w:jc w:val="both"/>
      </w:pPr>
    </w:p>
    <w:p w:rsidRDefault="001B61D0" w:rsidP="001B61D0" w:rsidR="001B61D0">
      <w:pPr>
        <w:ind w:firstLine="720"/>
        <w:jc w:val="both"/>
      </w:pPr>
      <w:r>
        <w:t>U prijedlogu je navela da na dan 1.09.2015. dužnik u Očevidniku redoslijeda osnova za plaćanje ima evidentirane neizvršene osnove za plaćanje u neprekinutom razdoblju od 222 dana, u ukupnom iznosu od 236.716,77 kn, u koji iznos je uračunata kamata i naknada FINE za provedbe ovrhe na novčanim sredstvima dužnika. Navodi da dužnik ima 7 zaposlena radnika.</w:t>
      </w:r>
    </w:p>
    <w:p w:rsidRDefault="001B61D0" w:rsidP="001B61D0" w:rsidR="001B61D0">
      <w:pPr>
        <w:ind w:firstLine="720"/>
        <w:jc w:val="both"/>
      </w:pPr>
    </w:p>
    <w:p w:rsidRDefault="001B61D0" w:rsidP="001B61D0" w:rsidR="001B61D0">
      <w:pPr>
        <w:ind w:firstLine="720"/>
        <w:jc w:val="both"/>
      </w:pPr>
      <w:r>
        <w:t>Dostavlja popis računa i oročenih novčanih sredstava dužnika na dan 12.05.2016., te navodi da na dan 20.05.2016. na temelju čl. 112. st. 5. SZ dužnik na ime predujma za namirenje troškova stečajnog  postupka nema zaplijenjena novčana sredstva.</w:t>
      </w:r>
    </w:p>
    <w:p w:rsidRDefault="000B0D77" w:rsidP="004150C5" w:rsidR="000B0D77">
      <w:pPr>
        <w:ind w:firstLine="720"/>
        <w:jc w:val="both"/>
      </w:pPr>
    </w:p>
    <w:p w:rsidRDefault="00032042" w:rsidP="00032042" w:rsidR="00702E78">
      <w:pPr>
        <w:jc w:val="both"/>
      </w:pPr>
      <w:r>
        <w:tab/>
        <w:t xml:space="preserve">Sud je utvrdio da je predlagatelj ovlašten za podnošenje predmetnoga prijedloga (čl. </w:t>
      </w:r>
      <w:r w:rsidR="00A22C4E">
        <w:t>444</w:t>
      </w:r>
      <w:r>
        <w:t xml:space="preserve">. </w:t>
      </w:r>
      <w:r w:rsidR="00201B02">
        <w:t>st.</w:t>
      </w:r>
      <w:r w:rsidR="00B014FE">
        <w:t xml:space="preserve"> </w:t>
      </w:r>
      <w:r w:rsidR="00A22C4E">
        <w:t>2</w:t>
      </w:r>
      <w:r w:rsidR="00201B02">
        <w:t xml:space="preserve">. </w:t>
      </w:r>
      <w:r>
        <w:t>SZ-a), te je donio rješenje o pokretanju prethodnog postupka i imenovao privremen</w:t>
      </w:r>
      <w:r w:rsidR="005C2B42">
        <w:t>og</w:t>
      </w:r>
      <w:r>
        <w:t xml:space="preserve"> stečajn</w:t>
      </w:r>
      <w:r w:rsidR="005C2B42">
        <w:t>og</w:t>
      </w:r>
      <w:r>
        <w:t xml:space="preserve"> </w:t>
      </w:r>
      <w:r w:rsidR="008B4D34">
        <w:t>upravitelj</w:t>
      </w:r>
      <w:r w:rsidR="005C2B42">
        <w:t>a</w:t>
      </w:r>
      <w:r>
        <w:t xml:space="preserve"> (čl. 115. st. 1. i 2. SZ-a), odredio </w:t>
      </w:r>
      <w:r w:rsidR="005C2B42">
        <w:t>mu</w:t>
      </w:r>
      <w:r>
        <w:t xml:space="preserve"> dužnosti (čl. 119. st. 2. i 3. SZ-a) i zakazao ročište (čl. 123. i čl. 128. st.1. SZ-a).</w:t>
      </w:r>
    </w:p>
    <w:p w:rsidRDefault="00032042" w:rsidP="00032042" w:rsidR="00032042">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6B2161">
        <w:t>4</w:t>
      </w:r>
      <w:r>
        <w:t>.</w:t>
      </w:r>
      <w:r w:rsidR="006B2161">
        <w:t>10</w:t>
      </w:r>
      <w:r w:rsidR="00667391">
        <w:t>.201</w:t>
      </w:r>
      <w:r w:rsidR="004569B6">
        <w:t>6</w:t>
      </w:r>
      <w:r w:rsidR="00667391">
        <w:t>.  godine,</w:t>
      </w:r>
      <w:r>
        <w:t xml:space="preserve"> privremen</w:t>
      </w:r>
      <w:r w:rsidR="00FE4883">
        <w:t>i</w:t>
      </w:r>
      <w:r>
        <w:t xml:space="preserve"> stečajn</w:t>
      </w:r>
      <w:r w:rsidR="00FE4883">
        <w:t>i</w:t>
      </w:r>
      <w:r>
        <w:t xml:space="preserve"> upravitelj je izloži</w:t>
      </w:r>
      <w:r w:rsidR="00FE4883">
        <w:t>o</w:t>
      </w:r>
      <w:r w:rsidR="005C2B42">
        <w:t xml:space="preserve"> </w:t>
      </w:r>
      <w:r>
        <w:t xml:space="preserve">svoje pisano izvješće od </w:t>
      </w:r>
      <w:r w:rsidR="00BC7D51">
        <w:t>30</w:t>
      </w:r>
      <w:r>
        <w:t>.</w:t>
      </w:r>
      <w:r w:rsidR="004569B6">
        <w:t>0</w:t>
      </w:r>
      <w:r w:rsidR="00B26E4B">
        <w:t>9</w:t>
      </w:r>
      <w:r>
        <w:t>.201</w:t>
      </w:r>
      <w:r w:rsidR="004569B6">
        <w:t>6</w:t>
      </w:r>
      <w:r>
        <w:t xml:space="preserve">., a koje prileži u spisu na listu </w:t>
      </w:r>
      <w:r w:rsidR="00FE4883">
        <w:t>2</w:t>
      </w:r>
      <w:r w:rsidR="00BC7D51">
        <w:t>9</w:t>
      </w:r>
      <w:r w:rsidR="00A22C4E">
        <w:t>-</w:t>
      </w:r>
      <w:r w:rsidR="006B2161">
        <w:t>3</w:t>
      </w:r>
      <w:r w:rsidR="00BC7D51">
        <w:t>1</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BC7D51">
        <w:t>3</w:t>
      </w:r>
      <w:r w:rsidR="000B0D77">
        <w:t>0</w:t>
      </w:r>
      <w:r w:rsidR="008949AE">
        <w:t>.</w:t>
      </w:r>
      <w:r w:rsidR="00BC7D51">
        <w:t>8</w:t>
      </w:r>
      <w:r w:rsidR="008949AE">
        <w:t>00,00 kn</w:t>
      </w:r>
      <w:r w:rsidR="00DC63F1">
        <w:t xml:space="preserve"> (</w:t>
      </w:r>
      <w:r w:rsidR="005326CB" w:rsidRPr="005326CB">
        <w:t xml:space="preserve">troškovi </w:t>
      </w:r>
      <w:r w:rsidR="00BC7D51">
        <w:t>izrade novog pečata u iznosu od 300,00 kn, troškovi otvaranja, vođenja i zatvaranja računa u iznosu od 500,00 kn, troškovi vođenja knjigovodstva i arhiviranja u iznosu od 10.000,00 kn, nagrada i troškovi stečajnom upravitelju u iznosu od 15.000,00 kn i materijalni troškovi stečajnog upravitelja u iznosu od 5.000,00 kn</w:t>
      </w:r>
      <w:r w:rsidR="004B454E" w:rsidRPr="004B454E">
        <w:t>)</w:t>
      </w:r>
      <w:r w:rsidR="00442BB5">
        <w:t>.</w:t>
      </w:r>
      <w:r w:rsidR="00FA72D5">
        <w:t xml:space="preserve"> </w:t>
      </w:r>
    </w:p>
    <w:p w:rsidRDefault="00FF615C" w:rsidP="00442BB5" w:rsidR="00FF615C">
      <w:pPr>
        <w:ind w:firstLine="708"/>
        <w:jc w:val="both"/>
      </w:pPr>
    </w:p>
    <w:p w:rsidRDefault="00293017" w:rsidP="009A5797" w:rsidR="00F71EA9" w:rsidRPr="00F15533">
      <w:pPr>
        <w:jc w:val="both"/>
      </w:pPr>
      <w:r>
        <w:tab/>
      </w:r>
      <w:r>
        <w:tab/>
      </w:r>
      <w:r>
        <w:tab/>
      </w:r>
      <w:r>
        <w:tab/>
      </w:r>
      <w:r w:rsidR="00DC2A67" w:rsidRPr="00F15533">
        <w:t xml:space="preserve">U Osijeku </w:t>
      </w:r>
      <w:r w:rsidR="006B2161">
        <w:t>4</w:t>
      </w:r>
      <w:r w:rsidR="00415439" w:rsidRPr="00F15533">
        <w:t xml:space="preserve">. </w:t>
      </w:r>
      <w:r w:rsidR="006B2161">
        <w:t>listopad</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4BA9">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84303F" w:rsidRPr="0084303F">
      <w:t>14 St-16</w:t>
    </w:r>
    <w:r w:rsidR="00261120">
      <w:t>85</w:t>
    </w:r>
    <w:r w:rsidR="0084303F" w:rsidRPr="0084303F">
      <w:t>/16-2</w:t>
    </w:r>
    <w:r w:rsidR="00261120">
      <w:t>5</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B0D77"/>
    <w:rsid w:val="000C1B1A"/>
    <w:rsid w:val="000C4699"/>
    <w:rsid w:val="000C789E"/>
    <w:rsid w:val="000D42D0"/>
    <w:rsid w:val="000D65A2"/>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6726"/>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61D0"/>
    <w:rsid w:val="001B70B2"/>
    <w:rsid w:val="001C1414"/>
    <w:rsid w:val="001C2EA0"/>
    <w:rsid w:val="001C77A9"/>
    <w:rsid w:val="001D2A1E"/>
    <w:rsid w:val="001E554E"/>
    <w:rsid w:val="001E7628"/>
    <w:rsid w:val="001F3000"/>
    <w:rsid w:val="00201B02"/>
    <w:rsid w:val="00210E48"/>
    <w:rsid w:val="00220316"/>
    <w:rsid w:val="0022676C"/>
    <w:rsid w:val="002309B7"/>
    <w:rsid w:val="00232922"/>
    <w:rsid w:val="00241AEE"/>
    <w:rsid w:val="00261120"/>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404D8"/>
    <w:rsid w:val="003476D3"/>
    <w:rsid w:val="0035107B"/>
    <w:rsid w:val="0035218E"/>
    <w:rsid w:val="00353F6D"/>
    <w:rsid w:val="00355454"/>
    <w:rsid w:val="00361FD0"/>
    <w:rsid w:val="00366EA4"/>
    <w:rsid w:val="00371A4B"/>
    <w:rsid w:val="003759AF"/>
    <w:rsid w:val="00380901"/>
    <w:rsid w:val="003812DD"/>
    <w:rsid w:val="0038344C"/>
    <w:rsid w:val="0038699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0C5"/>
    <w:rsid w:val="00415439"/>
    <w:rsid w:val="00417551"/>
    <w:rsid w:val="0042041C"/>
    <w:rsid w:val="00420E5C"/>
    <w:rsid w:val="00422AED"/>
    <w:rsid w:val="00427A9A"/>
    <w:rsid w:val="004325A0"/>
    <w:rsid w:val="00433468"/>
    <w:rsid w:val="00435F5C"/>
    <w:rsid w:val="00436EF9"/>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1A94"/>
    <w:rsid w:val="004B454E"/>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326CB"/>
    <w:rsid w:val="00537F04"/>
    <w:rsid w:val="00542441"/>
    <w:rsid w:val="00560284"/>
    <w:rsid w:val="005639E2"/>
    <w:rsid w:val="00571EB4"/>
    <w:rsid w:val="00576C91"/>
    <w:rsid w:val="00584EBB"/>
    <w:rsid w:val="00587BD7"/>
    <w:rsid w:val="00592389"/>
    <w:rsid w:val="0059650C"/>
    <w:rsid w:val="005971F1"/>
    <w:rsid w:val="00597F84"/>
    <w:rsid w:val="005A73F6"/>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27A6"/>
    <w:rsid w:val="00693D36"/>
    <w:rsid w:val="0069474C"/>
    <w:rsid w:val="00696644"/>
    <w:rsid w:val="0069799E"/>
    <w:rsid w:val="006A029C"/>
    <w:rsid w:val="006A3449"/>
    <w:rsid w:val="006A3BD8"/>
    <w:rsid w:val="006A4A2E"/>
    <w:rsid w:val="006B1987"/>
    <w:rsid w:val="006B2161"/>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346F"/>
    <w:rsid w:val="008027DC"/>
    <w:rsid w:val="008048BB"/>
    <w:rsid w:val="0080563D"/>
    <w:rsid w:val="0081282F"/>
    <w:rsid w:val="00812994"/>
    <w:rsid w:val="00813902"/>
    <w:rsid w:val="008144B7"/>
    <w:rsid w:val="00823302"/>
    <w:rsid w:val="00824BF6"/>
    <w:rsid w:val="00836413"/>
    <w:rsid w:val="0084303F"/>
    <w:rsid w:val="00850B75"/>
    <w:rsid w:val="00851512"/>
    <w:rsid w:val="0087511D"/>
    <w:rsid w:val="00881B95"/>
    <w:rsid w:val="00882406"/>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5797"/>
    <w:rsid w:val="009C3256"/>
    <w:rsid w:val="009C64D8"/>
    <w:rsid w:val="009C770F"/>
    <w:rsid w:val="009D572A"/>
    <w:rsid w:val="009E258A"/>
    <w:rsid w:val="00A006A3"/>
    <w:rsid w:val="00A01E3A"/>
    <w:rsid w:val="00A04AC0"/>
    <w:rsid w:val="00A04E16"/>
    <w:rsid w:val="00A06F64"/>
    <w:rsid w:val="00A07F49"/>
    <w:rsid w:val="00A22C4E"/>
    <w:rsid w:val="00A23000"/>
    <w:rsid w:val="00A23433"/>
    <w:rsid w:val="00A251E3"/>
    <w:rsid w:val="00A3289A"/>
    <w:rsid w:val="00A33AC5"/>
    <w:rsid w:val="00A3579A"/>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959"/>
    <w:rsid w:val="00AF7039"/>
    <w:rsid w:val="00B014FE"/>
    <w:rsid w:val="00B04F0E"/>
    <w:rsid w:val="00B07E3E"/>
    <w:rsid w:val="00B12B89"/>
    <w:rsid w:val="00B13CF6"/>
    <w:rsid w:val="00B15B91"/>
    <w:rsid w:val="00B20693"/>
    <w:rsid w:val="00B2070B"/>
    <w:rsid w:val="00B2428F"/>
    <w:rsid w:val="00B26E4B"/>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826"/>
    <w:rsid w:val="00BA5D36"/>
    <w:rsid w:val="00BB765D"/>
    <w:rsid w:val="00BB7BF4"/>
    <w:rsid w:val="00BC7D51"/>
    <w:rsid w:val="00BD06CE"/>
    <w:rsid w:val="00BD34A3"/>
    <w:rsid w:val="00BD4BA3"/>
    <w:rsid w:val="00BE4068"/>
    <w:rsid w:val="00BF7A0D"/>
    <w:rsid w:val="00C1193E"/>
    <w:rsid w:val="00C124F5"/>
    <w:rsid w:val="00C15701"/>
    <w:rsid w:val="00C1574B"/>
    <w:rsid w:val="00C16A5B"/>
    <w:rsid w:val="00C229F8"/>
    <w:rsid w:val="00C25DC7"/>
    <w:rsid w:val="00C2764D"/>
    <w:rsid w:val="00C34B12"/>
    <w:rsid w:val="00C34C38"/>
    <w:rsid w:val="00C37125"/>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4BA9"/>
    <w:rsid w:val="00CB5401"/>
    <w:rsid w:val="00CB7143"/>
    <w:rsid w:val="00CC3BB5"/>
    <w:rsid w:val="00CC6036"/>
    <w:rsid w:val="00CD2044"/>
    <w:rsid w:val="00CD79A1"/>
    <w:rsid w:val="00CE2668"/>
    <w:rsid w:val="00CE35EE"/>
    <w:rsid w:val="00CE613D"/>
    <w:rsid w:val="00CF3004"/>
    <w:rsid w:val="00CF3132"/>
    <w:rsid w:val="00CF5BF2"/>
    <w:rsid w:val="00D02B3D"/>
    <w:rsid w:val="00D055FA"/>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C63F1"/>
    <w:rsid w:val="00DD4557"/>
    <w:rsid w:val="00DD636C"/>
    <w:rsid w:val="00DD6782"/>
    <w:rsid w:val="00DE2882"/>
    <w:rsid w:val="00DE358C"/>
    <w:rsid w:val="00DE6902"/>
    <w:rsid w:val="00DE7529"/>
    <w:rsid w:val="00DF1790"/>
    <w:rsid w:val="00E017F5"/>
    <w:rsid w:val="00E0367C"/>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4E16"/>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4883"/>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CB4BA9"/>
    <w:rPr>
      <w:color w:val="808080"/>
      <w:bdr w:space="0" w:sz="0" w:color="auto" w:val="none"/>
      <w:shd w:fill="auto" w:color="auto" w:val="clear"/>
    </w:rPr>
  </w:style>
  <w:style w:customStyle="true" w:styleId="eSPISCCParagraphDefaultFont" w:type="character">
    <w:name w:val="eSPIS_CC_Paragraph Default Font"/>
    <w:basedOn w:val="Naglaeno"/>
    <w:rsid w:val="00CB4BA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B4BA9"/>
    <w:rPr>
      <w:b/>
      <w:bCs/>
      <w:bdr w:space="0" w:sz="0" w:color="auto" w:val="none"/>
      <w:shd w:fill="FFFFCC" w:color="auto" w:val="clear"/>
      <w:lang w:val="hr-HR"/>
    </w:rPr>
  </w:style>
  <w:style w:customStyle="true" w:styleId="PozadinaSvijetloCrvena" w:type="character">
    <w:name w:val="Pozadina_SvijetloCrvena"/>
    <w:basedOn w:val="eSPISCCParagraphDefaultFont"/>
    <w:rsid w:val="00CB4BA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B4BA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CB4BA9"/>
    <w:rPr>
      <w:color w:val="808080"/>
      <w:bdr w:color="auto" w:space="0" w:sz="0" w:val="none"/>
      <w:shd w:color="auto" w:fill="auto" w:val="clear"/>
    </w:rPr>
  </w:style>
  <w:style w:customStyle="1" w:styleId="eSPISCCParagraphDefaultFont" w:type="character">
    <w:name w:val="eSPIS_CC_Paragraph Default Font"/>
    <w:basedOn w:val="Naglaeno"/>
    <w:rsid w:val="00CB4BA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B4BA9"/>
    <w:rPr>
      <w:b/>
      <w:bCs/>
      <w:bdr w:color="auto" w:space="0" w:sz="0" w:val="none"/>
      <w:shd w:color="auto" w:fill="FFFFCC" w:val="clear"/>
      <w:lang w:val="hr-HR"/>
    </w:rPr>
  </w:style>
  <w:style w:customStyle="1" w:styleId="PozadinaSvijetloCrvena" w:type="character">
    <w:name w:val="Pozadina_SvijetloCrvena"/>
    <w:basedOn w:val="eSPISCCParagraphDefaultFont"/>
    <w:rsid w:val="00CB4BA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B4BA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1685</izvorni_sadrzaj>
    <derivirana_varijabla naziv="DomainObject.Predmet.Broj_1">1685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St-1685/2016</izvorni_sadrzaj>
    <derivirana_varijabla naziv="DomainObject.Predmet.OznakaBroj_1">St-1685/2016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ELISA d.o.o. za građevinarstvo, trgovinu, usluge i proizvodnju</izvorni_sadrzaj>
    <derivirana_varijabla naziv="DomainObject.Predmet.ProtustrankaFormated_1">  ELISA d.o.o. za građevinarstvo, trgovinu, usluge i proizvodnju</derivirana_varijabla>
  </DomainObject.Predmet.ProtustrankaFormated>
  <DomainObject.Predmet.ProtustrankaFormatedOIB>
    <izvorni_sadrzaj>  ELISA d.o.o. za građevinarstvo, trgovinu, usluge i proizvodnju, OIB 22165752178</izvorni_sadrzaj>
    <derivirana_varijabla naziv="DomainObject.Predmet.ProtustrankaFormatedOIB_1">  ELISA d.o.o. za građevinarstvo, trgovinu, usluge i proizvodnju, OIB 22165752178</derivirana_varijabla>
  </DomainObject.Predmet.ProtustrankaFormatedOIB>
  <DomainObject.Predmet.ProtustrankaFormatedWithAdress>
    <izvorni_sadrzaj> ELISA d.o.o. za građevinarstvo, trgovinu, usluge i proizvodnju, Cetinska 16, 31207 Tenja</izvorni_sadrzaj>
    <derivirana_varijabla naziv="DomainObject.Predmet.ProtustrankaFormatedWithAdress_1"> ELISA d.o.o. za građevinarstvo, trgovinu, usluge i proizvodnju, Cetinska 16, 31207 Tenja</derivirana_varijabla>
  </DomainObject.Predmet.ProtustrankaFormatedWithAdress>
  <DomainObject.Predmet.ProtustrankaFormatedWithAdressOIB>
    <izvorni_sadrzaj> ELISA d.o.o. za građevinarstvo, trgovinu, usluge i proizvodnju, OIB 22165752178, Cetinska 16, 31207 Tenja</izvorni_sadrzaj>
    <derivirana_varijabla naziv="DomainObject.Predmet.ProtustrankaFormatedWithAdressOIB_1"> ELISA d.o.o. za građevinarstvo, trgovinu, usluge i proizvodnju, OIB 22165752178, Cetinska 16, 31207 Tenja</derivirana_varijabla>
  </DomainObject.Predmet.ProtustrankaFormatedWithAdressOIB>
  <DomainObject.Predmet.ProtustrankaWithAdress>
    <izvorni_sadrzaj>ELISA d.o.o. za građevinarstvo, trgovinu, usluge i proizvodnju Cetinska 16, 31207 Tenja</izvorni_sadrzaj>
    <derivirana_varijabla naziv="DomainObject.Predmet.ProtustrankaWithAdress_1">ELISA d.o.o. za građevinarstvo, trgovinu, usluge i proizvodnju Cetinska 16, 31207 Tenja</derivirana_varijabla>
  </DomainObject.Predmet.ProtustrankaWithAdress>
  <DomainObject.Predmet.ProtustrankaWithAdressOIB>
    <izvorni_sadrzaj>ELISA d.o.o. za građevinarstvo, trgovinu, usluge i proizvodnju, OIB 22165752178, Cetinska 16, 31207 Tenja</izvorni_sadrzaj>
    <derivirana_varijabla naziv="DomainObject.Predmet.ProtustrankaWithAdressOIB_1">ELISA d.o.o. za građevinarstvo, trgovinu, usluge i proizvodnju, OIB 22165752178, Cetinska 16, 31207 Tenja</derivirana_varijabla>
  </DomainObject.Predmet.ProtustrankaWithAdressOIB>
  <DomainObject.Predmet.ProtustrankaNazivFormated>
    <izvorni_sadrzaj>ELISA d.o.o. za građevinarstvo, trgovinu, usluge i proizvodnju</izvorni_sadrzaj>
    <derivirana_varijabla naziv="DomainObject.Predmet.ProtustrankaNazivFormated_1">ELISA d.o.o. za građevinarstvo, trgovinu, usluge i proizvodnju</derivirana_varijabla>
  </DomainObject.Predmet.ProtustrankaNazivFormated>
  <DomainObject.Predmet.ProtustrankaNazivFormatedOIB>
    <izvorni_sadrzaj>ELISA d.o.o. za građevinarstvo, trgovinu, usluge i proizvodnju, OIB 22165752178</izvorni_sadrzaj>
    <derivirana_varijabla naziv="DomainObject.Predmet.ProtustrankaNazivFormatedOIB_1">ELISA d.o.o. za građevinarstvo, trgovinu, usluge i proizvodnju, OIB 22165752178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ELISA d.o.o. za građevinarstvo, trgovinu, usluge i proizvodnju</item>
    </izvorni_sadrzaj>
    <derivirana_varijabla naziv="DomainObject.Predmet.ProtuStrankaListFormated_1">
      <item>ELISA d.o.o. za građevinarstvo, trgovinu, usluge i proizvodnju</item>
    </derivirana_varijabla>
  </DomainObject.Predmet.ProtuStrankaListFormated>
  <DomainObject.Predmet.ProtuStrankaListFormatedOIB>
    <izvorni_sadrzaj>
      <item>ELISA d.o.o. za građevinarstvo, trgovinu, usluge i proizvodnju, OIB 22165752178</item>
    </izvorni_sadrzaj>
    <derivirana_varijabla naziv="DomainObject.Predmet.ProtuStrankaListFormatedOIB_1">
      <item>ELISA d.o.o. za građevinarstvo, trgovinu, usluge i proizvodnju, OIB 22165752178</item>
    </derivirana_varijabla>
  </DomainObject.Predmet.ProtuStrankaListFormatedOIB>
  <DomainObject.Predmet.ProtuStrankaListFormatedWithAdress>
    <izvorni_sadrzaj>
      <item>ELISA d.o.o. za građevinarstvo, trgovinu, usluge i proizvodnju, Cetinska 16, 31207 Tenja</item>
    </izvorni_sadrzaj>
    <derivirana_varijabla naziv="DomainObject.Predmet.ProtuStrankaListFormatedWithAdress_1">
      <item>ELISA d.o.o. za građevinarstvo, trgovinu, usluge i proizvodnju, Cetinska 16, 31207 Tenja</item>
    </derivirana_varijabla>
  </DomainObject.Predmet.ProtuStrankaListFormatedWithAdress>
  <DomainObject.Predmet.ProtuStrankaListFormatedWithAdressOIB>
    <izvorni_sadrzaj>
      <item>ELISA d.o.o. za građevinarstvo, trgovinu, usluge i proizvodnju, OIB 22165752178, Cetinska 16, 31207 Tenja</item>
    </izvorni_sadrzaj>
    <derivirana_varijabla naziv="DomainObject.Predmet.ProtuStrankaListFormatedWithAdressOIB_1">
      <item>ELISA d.o.o. za građevinarstvo, trgovinu, usluge i proizvodnju, OIB 22165752178, Cetinska 16, 31207 Tenja</item>
    </derivirana_varijabla>
  </DomainObject.Predmet.ProtuStrankaListFormatedWithAdressOIB>
  <DomainObject.Predmet.ProtuStrankaListNazivFormated>
    <izvorni_sadrzaj>
      <item>ELISA d.o.o. za građevinarstvo, trgovinu, usluge i proizvodnju</item>
    </izvorni_sadrzaj>
    <derivirana_varijabla naziv="DomainObject.Predmet.ProtuStrankaListNazivFormated_1">
      <item>ELISA d.o.o. za građevinarstvo, trgovinu, usluge i proizvodnju</item>
    </derivirana_varijabla>
  </DomainObject.Predmet.ProtuStrankaListNazivFormated>
  <DomainObject.Predmet.ProtuStrankaListNazivFormatedOIB>
    <izvorni_sadrzaj>
      <item>ELISA d.o.o. za građevinarstvo, trgovinu, usluge i proizvodnju, OIB 22165752178</item>
    </izvorni_sadrzaj>
    <derivirana_varijabla naziv="DomainObject.Predmet.ProtuStrankaListNazivFormatedOIB_1">
      <item>ELISA d.o.o. za građevinarstvo, trgovinu, usluge i proizvodnju, OIB 22165752178</item>
    </derivirana_varijabla>
  </DomainObject.Predmet.ProtuStrankaListNazivFormatedOIB>
  <DomainObject.Predmet.OstaliListFormated>
    <izvorni_sadrzaj>
      <item>ŽDO GUO Osijek</item>
      <item>Žarko Timarac</item>
      <item>Darko Drempetić</item>
    </izvorni_sadrzaj>
    <derivirana_varijabla naziv="DomainObject.Predmet.OstaliListFormated_1">
      <item>ŽDO GUO Osijek</item>
      <item>Žarko Timarac</item>
      <item>Darko Drempetić</item>
    </derivirana_varijabla>
  </DomainObject.Predmet.OstaliListFormated>
  <DomainObject.Predmet.OstaliListFormatedOIB>
    <izvorni_sadrzaj>
      <item>ŽDO GUO Osijek</item>
      <item>Žarko Timarac, OIB 64124936540</item>
      <item>Darko Drempetić, OIB 83269989637</item>
    </izvorni_sadrzaj>
    <derivirana_varijabla naziv="DomainObject.Predmet.OstaliListFormatedOIB_1">
      <item>ŽDO GUO Osijek</item>
      <item>Žarko Timarac, OIB 64124936540</item>
      <item>Darko Drempetić, OIB 83269989637</item>
    </derivirana_varijabla>
  </DomainObject.Predmet.OstaliListFormatedOIB>
  <DomainObject.Predmet.OstaliListFormatedWithAdress>
    <izvorni_sadrzaj>
      <item>ŽDO GUO Osijek</item>
      <item>Žarko Timarac, Radnička 31, 34000 Požega</item>
      <item>Darko Drempetić, Cetinska 16, 31207 Tenja</item>
    </izvorni_sadrzaj>
    <derivirana_varijabla naziv="DomainObject.Predmet.OstaliListFormatedWithAdress_1">
      <item>ŽDO GUO Osijek</item>
      <item>Žarko Timarac, Radnička 31, 34000 Požega</item>
      <item>Darko Drempetić, Cetinska 16, 31207 Tenja</item>
    </derivirana_varijabla>
  </DomainObject.Predmet.OstaliListFormatedWithAdress>
  <DomainObject.Predmet.OstaliListFormatedWithAdressOIB>
    <izvorni_sadrzaj>
      <item>ŽDO GUO Osijek</item>
      <item>Žarko Timarac, OIB 64124936540, Radnička 31, 34000 Požega</item>
      <item>Darko Drempetić, OIB 83269989637, Cetinska 16, 31207 Tenja</item>
    </izvorni_sadrzaj>
    <derivirana_varijabla naziv="DomainObject.Predmet.OstaliListFormatedWithAdressOIB_1">
      <item>ŽDO GUO Osijek</item>
      <item>Žarko Timarac, OIB 64124936540, Radnička 31, 34000 Požega</item>
      <item>Darko Drempetić, OIB 83269989637, Cetinska 16, 31207 Tenja</item>
    </derivirana_varijabla>
  </DomainObject.Predmet.OstaliListFormatedWithAdressOIB>
  <DomainObject.Predmet.OstaliListNazivFormated>
    <izvorni_sadrzaj>
      <item>ŽDO GUO Osijek</item>
      <item>Žarko Timarac</item>
      <item>Darko Drempetić</item>
    </izvorni_sadrzaj>
    <derivirana_varijabla naziv="DomainObject.Predmet.OstaliListNazivFormated_1">
      <item>ŽDO GUO Osijek</item>
      <item>Žarko Timarac</item>
      <item>Darko Drempetić</item>
    </derivirana_varijabla>
  </DomainObject.Predmet.OstaliListNazivFormated>
  <DomainObject.Predmet.OstaliListNazivFormatedOIB>
    <izvorni_sadrzaj>
      <item>ŽDO GUO Osijek</item>
      <item>Žarko Timarac, OIB 64124936540</item>
      <item>Darko Drempetić, OIB 83269989637</item>
    </izvorni_sadrzaj>
    <derivirana_varijabla naziv="DomainObject.Predmet.OstaliListNazivFormatedOIB_1">
      <item>ŽDO GUO Osijek</item>
      <item>Žarko Timarac, OIB 64124936540</item>
      <item>Darko Drempetić, OIB 83269989637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ELISA d.o.o. za građevinarstvo, trgovinu, usluge i proizvodnju</izvorni_sadrzaj>
    <derivirana_varijabla naziv="DomainObject.Predmet.ProtustrankaIDrugi_1">ELISA d.o.o. za građevinarstvo, trgovinu, usluge i proizvodnju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ELISA d.o.o. za građevinarstvo, trgovinu, usluge i proizvodnju, OIB 22165752178, Cetinska 16, 31207 Tenja</izvorni_sadrzaj>
    <derivirana_varijabla naziv="DomainObject.Predmet.ProtustrankaIDrugiAdressOIB_1">ELISA d.o.o. za građevinarstvo, trgovinu, usluge i proizvodnju, OIB 22165752178, Cetinska 16, 31207 Tenja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ELISA d.o.o. za građevinarstvo, trgovinu, usluge i proizvodnju</item>
      <item>ŽDO GUO Osijek</item>
      <item>Žarko Timarac</item>
      <item>Darko Drempetić</item>
    </izvorni_sadrzaj>
    <derivirana_varijabla naziv="DomainObject.Predmet.SudioniciListNaziv_1">
      <item>FINA RC OSIJEK</item>
      <item>ELISA d.o.o. za građevinarstvo, trgovinu, usluge i proizvodnju</item>
      <item>ŽDO GUO Osijek</item>
      <item>Žarko Timarac</item>
      <item>Darko Drempetić</item>
    </derivirana_varijabla>
  </DomainObject.Predmet.SudioniciListNaziv>
  <DomainObject.Predmet.SudioniciListAdressOIB>
    <izvorni_sadrzaj>
      <item>FINA RC OSIJEK, OIB 85821130368</item>
      <item>ELISA d.o.o. za građevinarstvo, trgovinu, usluge i proizvodnju, OIB 22165752178, Cetinska 16,31207 Tenja</item>
      <item>ŽDO GUO Osijek</item>
      <item>Žarko Timarac, OIB 64124936540, Radnička 31,34000 Požega</item>
      <item>Darko Drempetić, OIB 83269989637, Cetinska 16,31207 Tenja</item>
    </izvorni_sadrzaj>
    <derivirana_varijabla naziv="DomainObject.Predmet.SudioniciListAdressOIB_1">
      <item>FINA RC OSIJEK, OIB 85821130368</item>
      <item>ELISA d.o.o. za građevinarstvo, trgovinu, usluge i proizvodnju, OIB 22165752178, Cetinska 16,31207 Tenja</item>
      <item>ŽDO GUO Osijek</item>
      <item>Žarko Timarac, OIB 64124936540, Radnička 31,34000 Požega</item>
      <item>Darko Drempetić, OIB 83269989637, Cetinska 16,31207 Tenja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22165752178</item>
      <item>, OIB null</item>
      <item>, OIB 64124936540</item>
      <item>, OIB 83269989637</item>
    </izvorni_sadrzaj>
    <derivirana_varijabla naziv="DomainObject.Predmet.SudioniciListNazivOIB_1">
      <item>, OIB 85821130368</item>
      <item>, OIB 22165752178</item>
      <item>, OIB null</item>
      <item>, OIB 64124936540</item>
      <item>, OIB 83269989637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702</properties:Words>
  <properties:Characters>3814</properties:Characters>
  <properties:Lines>87</properties:Lines>
  <properties:Paragraphs>24</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2016-09-15T08:47:00Z</cp:lastPrinted>
  <dcterms:modified xmlns:xsi="http://www.w3.org/2001/XMLSchema-instance" xsi:type="dcterms:W3CDTF">2016-10-04T08:58:00Z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