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f67f" w14:paraId="73ef67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EE11EB">
        <w:rPr>
          <w:b/>
          <w:lang w:val="hr-HR"/>
        </w:rPr>
        <w:t>260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E11EB">
        <w:rPr>
          <w:lang w:val="hr-HR"/>
        </w:rPr>
        <w:t>PETA RAZINA d.o.o. Split, Ulica slobode 39, OIB: 03783020089, MBS: 060257354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E11EB">
        <w:rPr>
          <w:lang w:val="hr-HR"/>
        </w:rPr>
        <w:t>PETA RAZINA d.o.o. Split, Ulica slobode 39, OIB: 03783020089, MBS: 060257354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C90F08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512C23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E11EB">
        <w:rPr>
          <w:lang w:val="hr-HR"/>
        </w:rPr>
        <w:t>PETA RAZINA d.o.o. Split, Ulica slobode 39, OIB: 03783020089, MBS: 060257354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E11EB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EE11EB">
        <w:rPr>
          <w:lang w:val="hr-HR"/>
        </w:rPr>
        <w:t>PETA RAZINA d.o.o. Split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E11EB">
        <w:rPr>
          <w:lang w:val="hr-HR"/>
        </w:rPr>
        <w:t>1393</w:t>
      </w:r>
      <w:r>
        <w:rPr>
          <w:lang w:val="hr-HR"/>
        </w:rPr>
        <w:t xml:space="preserve"> dan</w:t>
      </w:r>
      <w:r w:rsidR="003E5E82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E11EB">
        <w:rPr>
          <w:lang w:val="hr-HR"/>
        </w:rPr>
        <w:t>277.440,41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109C6" w:rsidRPr="00A109C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EE11EB">
      <w:t>260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3E5E82"/>
    <w:rsid w:val="00403F01"/>
    <w:rsid w:val="004133AD"/>
    <w:rsid w:val="004171BE"/>
    <w:rsid w:val="00473132"/>
    <w:rsid w:val="004777B1"/>
    <w:rsid w:val="00484C49"/>
    <w:rsid w:val="004A6CA0"/>
    <w:rsid w:val="004D23AF"/>
    <w:rsid w:val="00512C23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109C6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EE11EB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9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09C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09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09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9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09C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09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09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St-1260/2015</izvorni_sadrzaj>
    <derivirana_varijabla naziv="DomainObject.Predmet.OznakaBroj_1">St-1260/2015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 RAZINA društvo s ograničenom odgovornošću za usluge</izvorni_sadrzaj>
    <derivirana_varijabla naziv="DomainObject.Predmet.ProtustrankaFormated_1">  PETA RAZINA društvo s ograničenom odgovornošću za usluge</derivirana_varijabla>
  </DomainObject.Predmet.ProtustrankaFormated>
  <DomainObject.Predmet.ProtustrankaFormatedOIB>
    <izvorni_sadrzaj>  PETA RAZINA društvo s ograničenom odgovornošću za usluge, OIB 03783020089</izvorni_sadrzaj>
    <derivirana_varijabla naziv="DomainObject.Predmet.ProtustrankaFormatedOIB_1">  PETA RAZINA društvo s ograničenom odgovornošću za usluge, OIB 03783020089</derivirana_varijabla>
  </DomainObject.Predmet.ProtustrankaFormatedOIB>
  <DomainObject.Predmet.ProtustrankaFormatedWithAdress>
    <izvorni_sadrzaj> PETA RAZINA društvo s ograničenom odgovornošću za usluge, Ulica slobode 39, 21000 Split</izvorni_sadrzaj>
    <derivirana_varijabla naziv="DomainObject.Predmet.ProtustrankaFormatedWithAdress_1"> PETA RAZINA društvo s ograničenom odgovornošću za usluge, Ulica slobode 39, 21000 Split</derivirana_varijabla>
  </DomainObject.Predmet.ProtustrankaFormatedWithAdress>
  <DomainObject.Predmet.ProtustrankaFormatedWithAdressOIB>
    <izvorni_sadrzaj> PETA RAZINA društvo s ograničenom odgovornošću za usluge, OIB 03783020089, Ulica slobode 39, 21000 Split</izvorni_sadrzaj>
    <derivirana_varijabla naziv="DomainObject.Predmet.ProtustrankaFormatedWithAdressOIB_1"> PETA RAZINA društvo s ograničenom odgovornošću za usluge, OIB 03783020089, Ulica slobode 39, 21000 Split</derivirana_varijabla>
  </DomainObject.Predmet.ProtustrankaFormatedWithAdressOIB>
  <DomainObject.Predmet.ProtustrankaWithAdress>
    <izvorni_sadrzaj>PETA RAZINA društvo s ograničenom odgovornošću za usluge Ulica slobode 39, 21000 Split</izvorni_sadrzaj>
    <derivirana_varijabla naziv="DomainObject.Predmet.ProtustrankaWithAdress_1">PETA RAZINA društvo s ograničenom odgovornošću za usluge Ulica slobode 39, 21000 Split</derivirana_varijabla>
  </DomainObject.Predmet.ProtustrankaWithAdress>
  <DomainObject.Predmet.ProtustrankaWithAdressOIB>
    <izvorni_sadrzaj>PETA RAZINA društvo s ograničenom odgovornošću za usluge, OIB 03783020089, Ulica slobode 39, 21000 Split</izvorni_sadrzaj>
    <derivirana_varijabla naziv="DomainObject.Predmet.ProtustrankaWithAdressOIB_1">PETA RAZINA društvo s ograničenom odgovornošću za usluge, OIB 03783020089, Ulica slobode 39, 21000 Split</derivirana_varijabla>
  </DomainObject.Predmet.ProtustrankaWithAdressOIB>
  <DomainObject.Predmet.ProtustrankaNazivFormated>
    <izvorni_sadrzaj>PETA RAZINA društvo s ograničenom odgovornošću za usluge</izvorni_sadrzaj>
    <derivirana_varijabla naziv="DomainObject.Predmet.ProtustrankaNazivFormated_1">PETA RAZINA društvo s ograničenom odgovornošću za usluge</derivirana_varijabla>
  </DomainObject.Predmet.ProtustrankaNazivFormated>
  <DomainObject.Predmet.ProtustrankaNazivFormatedOIB>
    <izvorni_sadrzaj>PETA RAZINA društvo s ograničenom odgovornošću za usluge, OIB 03783020089</izvorni_sadrzaj>
    <derivirana_varijabla naziv="DomainObject.Predmet.ProtustrankaNazivFormatedOIB_1">PETA RAZINA društvo s ograničenom odgovornošću za usluge, OIB 03783020089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277440.41</izvorni_sadrzaj>
    <derivirana_varijabla naziv="DomainObject.Predmet.TrenutnaVrijednost_1">277440.41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PETA RAZINA društvo s ograničenom odgovornošću za usluge</item>
    </izvorni_sadrzaj>
    <derivirana_varijabla naziv="DomainObject.Predmet.ProtuStrankaListFormated_1">
      <item>PETA RAZINA društvo s ograničenom odgovornošću za usluge</item>
    </derivirana_varijabla>
  </DomainObject.Predmet.ProtuStrankaListFormated>
  <DomainObject.Predmet.ProtuStrankaListFormatedOIB>
    <izvorni_sadrzaj>
      <item>PETA RAZINA društvo s ograničenom odgovornošću za usluge, OIB 03783020089</item>
    </izvorni_sadrzaj>
    <derivirana_varijabla naziv="DomainObject.Predmet.ProtuStrankaListFormatedOIB_1">
      <item>PETA RAZINA društvo s ograničenom odgovornošću za usluge, OIB 03783020089</item>
    </derivirana_varijabla>
  </DomainObject.Predmet.ProtuStrankaListFormatedOIB>
  <DomainObject.Predmet.ProtuStrankaListFormatedWithAdress>
    <izvorni_sadrzaj>
      <item>PETA RAZINA društvo s ograničenom odgovornošću za usluge, Ulica slobode 39, 21000 Split</item>
    </izvorni_sadrzaj>
    <derivirana_varijabla naziv="DomainObject.Predmet.ProtuStrankaListFormatedWithAdress_1">
      <item>PETA RAZINA društvo s ograničenom odgovornošću za usluge, Ulica slobode 39, 21000 Split</item>
    </derivirana_varijabla>
  </DomainObject.Predmet.ProtuStrankaListFormatedWithAdress>
  <DomainObject.Predmet.ProtuStrankaListFormatedWithAdressOIB>
    <izvorni_sadrzaj>
      <item>PETA RAZINA društvo s ograničenom odgovornošću za usluge, OIB 03783020089, Ulica slobode 39, 21000 Split</item>
    </izvorni_sadrzaj>
    <derivirana_varijabla naziv="DomainObject.Predmet.ProtuStrankaListFormatedWithAdressOIB_1">
      <item>PETA RAZINA društvo s ograničenom odgovornošću za usluge, OIB 03783020089, Ulica slobode 39, 21000 Split</item>
    </derivirana_varijabla>
  </DomainObject.Predmet.ProtuStrankaListFormatedWithAdressOIB>
  <DomainObject.Predmet.ProtuStrankaListNazivFormated>
    <izvorni_sadrzaj>
      <item>PETA RAZINA društvo s ograničenom odgovornošću za usluge</item>
    </izvorni_sadrzaj>
    <derivirana_varijabla naziv="DomainObject.Predmet.ProtuStrankaListNazivFormated_1">
      <item>PETA RAZINA društvo s ograničenom odgovornošću za usluge</item>
    </derivirana_varijabla>
  </DomainObject.Predmet.ProtuStrankaListNazivFormated>
  <DomainObject.Predmet.ProtuStrankaListNazivFormatedOIB>
    <izvorni_sadrzaj>
      <item>PETA RAZINA društvo s ograničenom odgovornošću za usluge, OIB 03783020089</item>
    </izvorni_sadrzaj>
    <derivirana_varijabla naziv="DomainObject.Predmet.ProtuStrankaListNazivFormatedOIB_1">
      <item>PETA RAZINA društvo s ograničenom odgovornošću za usluge, OIB 03783020089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PETA RAZINA društvo s ograničenom odgovornošću za usluge</izvorni_sadrzaj>
    <derivirana_varijabla naziv="DomainObject.Predmet.ProtustrankaIDrugi_1">PETA RAZINA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PETA RAZINA društvo s ograničenom odgovornošću za usluge, OIB 03783020089, Ulica slobode 39, 21000 Split</izvorni_sadrzaj>
    <derivirana_varijabla naziv="DomainObject.Predmet.ProtustrankaIDrugiAdressOIB_1">PETA RAZINA društvo s ograničenom odgovornošću za usluge, OIB 03783020089, Ulica slobode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 RAZINA društvo s ograničenom odgovornošću za usluge</item>
      <item>FINANCIJSKA AGENCIJA, RC SPLIT</item>
    </izvorni_sadrzaj>
    <derivirana_varijabla naziv="DomainObject.Predmet.SudioniciListNaziv_1">
      <item>PETA RAZINA društvo s ograničenom odgovornošću za usluge</item>
      <item>FINANCIJSKA AGENCIJA, RC SPLIT</item>
    </derivirana_varijabla>
  </DomainObject.Predmet.SudioniciListNaziv>
  <DomainObject.Predmet.SudioniciListAdressOIB>
    <izvorni_sadrzaj>
      <item>PETA RAZINA društvo s ograničenom odgovornošću za usluge, OIB 03783020089, Ulica slobode 39,21000 Split</item>
      <item>FINANCIJSKA AGENCIJA, RC SPLIT, OIB 85821130368, Mažuranićevo šetalište 24 b,21000 Split</item>
    </izvorni_sadrzaj>
    <derivirana_varijabla naziv="DomainObject.Predmet.SudioniciListAdressOIB_1">
      <item>PETA RAZINA društvo s ograničenom odgovornošću za usluge, OIB 03783020089, Ulica slobode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03783020089</item>
      <item>, OIB 85821130368</item>
    </izvorni_sadrzaj>
    <derivirana_varijabla naziv="DomainObject.Predmet.SudioniciListNazivOIB_1">
      <item>, OIB 03783020089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0DF239-0D1C-4440-9132-069E4336AA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4027</properties:Characters>
  <properties:Lines>108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2015-12-31T07:58:00Z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