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463d" w14:paraId="a15463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9B3DD2">
        <w:rPr>
          <w:rFonts w:hAnsi="Times New Roman" w:ascii="Times New Roman"/>
          <w:sz w:val="24"/>
          <w:szCs w:val="24"/>
        </w:rPr>
        <w:t>ČOLIĆ MONTAŽE</w:t>
      </w:r>
      <w:r w:rsidR="00BD1715">
        <w:rPr>
          <w:rFonts w:hAnsi="Times New Roman" w:ascii="Times New Roman"/>
          <w:sz w:val="24"/>
          <w:szCs w:val="24"/>
        </w:rPr>
        <w:t xml:space="preserve">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9C8">
        <w:rPr>
          <w:rFonts w:hAnsi="Times New Roman" w:ascii="Times New Roman"/>
          <w:sz w:val="24"/>
          <w:szCs w:val="24"/>
        </w:rPr>
        <w:t xml:space="preserve"> </w:t>
      </w:r>
      <w:r w:rsidR="00BD1715">
        <w:rPr>
          <w:rFonts w:hAnsi="Times New Roman" w:ascii="Times New Roman"/>
          <w:sz w:val="24"/>
          <w:szCs w:val="24"/>
        </w:rPr>
        <w:t xml:space="preserve">Zagreb, </w:t>
      </w:r>
      <w:r w:rsidR="009B3DD2">
        <w:rPr>
          <w:rFonts w:hAnsi="Times New Roman" w:ascii="Times New Roman"/>
          <w:sz w:val="24"/>
          <w:szCs w:val="24"/>
        </w:rPr>
        <w:t xml:space="preserve">Podgorska 12, </w:t>
      </w:r>
      <w:r w:rsidR="006F29C0" w:rsidRPr="00E2381A">
        <w:rPr>
          <w:rFonts w:hAnsi="Times New Roman" w:ascii="Times New Roman"/>
          <w:sz w:val="24"/>
          <w:szCs w:val="24"/>
        </w:rPr>
        <w:t xml:space="preserve">OIB: </w:t>
      </w:r>
      <w:r w:rsidR="009B3DD2">
        <w:rPr>
          <w:rFonts w:hAnsi="Times New Roman" w:ascii="Times New Roman"/>
          <w:sz w:val="24"/>
          <w:szCs w:val="24"/>
        </w:rPr>
        <w:t>68640343388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400FD5" w:rsidRPr="00400FD5">
        <w:rPr>
          <w:rFonts w:hAnsi="Times New Roman" w:ascii="Times New Roman"/>
          <w:sz w:val="24"/>
          <w:szCs w:val="24"/>
        </w:rPr>
        <w:t xml:space="preserve"> </w:t>
      </w:r>
      <w:r w:rsidR="00400FD5">
        <w:rPr>
          <w:rFonts w:hAnsi="Times New Roman" w:ascii="Times New Roman"/>
          <w:sz w:val="24"/>
          <w:szCs w:val="24"/>
        </w:rPr>
        <w:t>ČOLIĆ MONTAŽE d.o.o.</w:t>
      </w:r>
      <w:r w:rsidR="00400FD5" w:rsidRPr="00E2381A">
        <w:rPr>
          <w:rFonts w:hAnsi="Times New Roman" w:ascii="Times New Roman"/>
          <w:sz w:val="24"/>
          <w:szCs w:val="24"/>
        </w:rPr>
        <w:t>,</w:t>
      </w:r>
      <w:r w:rsidR="00400FD5">
        <w:rPr>
          <w:rFonts w:hAnsi="Times New Roman" w:ascii="Times New Roman"/>
          <w:sz w:val="24"/>
          <w:szCs w:val="24"/>
        </w:rPr>
        <w:t xml:space="preserve"> Zagreb, Podgorska 12, </w:t>
      </w:r>
      <w:r w:rsidR="00400FD5" w:rsidRPr="00E2381A">
        <w:rPr>
          <w:rFonts w:hAnsi="Times New Roman" w:ascii="Times New Roman"/>
          <w:sz w:val="24"/>
          <w:szCs w:val="24"/>
        </w:rPr>
        <w:t xml:space="preserve">OIB: </w:t>
      </w:r>
      <w:r w:rsidR="00400FD5">
        <w:rPr>
          <w:rFonts w:hAnsi="Times New Roman" w:ascii="Times New Roman"/>
          <w:sz w:val="24"/>
          <w:szCs w:val="24"/>
        </w:rPr>
        <w:t>68640343388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400FD5">
        <w:rPr>
          <w:rFonts w:cs="Times New Roman" w:hAnsi="Times New Roman" w:ascii="Times New Roman"/>
          <w:sz w:val="24"/>
          <w:szCs w:val="24"/>
        </w:rPr>
        <w:t>Nenadu Čolić, Austrija, Graz, Göstinger Straße 114</w:t>
      </w:r>
      <w:r w:rsidR="00526C09">
        <w:rPr>
          <w:rFonts w:cs="Times New Roman" w:hAnsi="Times New Roman" w:ascii="Times New Roman"/>
          <w:sz w:val="24"/>
          <w:szCs w:val="24"/>
        </w:rPr>
        <w:t>,</w:t>
      </w:r>
      <w:r w:rsidR="00000FC9">
        <w:rPr>
          <w:rFonts w:cs="Times New Roman" w:hAnsi="Times New Roman" w:ascii="Times New Roman"/>
          <w:sz w:val="24"/>
          <w:szCs w:val="24"/>
        </w:rPr>
        <w:t xml:space="preserve"> OIB:</w:t>
      </w:r>
      <w:r w:rsidR="00400FD5">
        <w:rPr>
          <w:rFonts w:cs="Times New Roman" w:hAnsi="Times New Roman" w:ascii="Times New Roman"/>
          <w:sz w:val="24"/>
          <w:szCs w:val="24"/>
        </w:rPr>
        <w:t>96598753743,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400FD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818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400FD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818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71E" w:rsidP="007B6B50" w:rsidR="0055371E">
      <w:pPr>
        <w:spacing w:lineRule="auto" w:line="240" w:after="0"/>
      </w:pPr>
      <w:r>
        <w:separator/>
      </w:r>
    </w:p>
  </w:endnote>
  <w:endnote w:id="0" w:type="continuationSeparator">
    <w:p w:rsidRDefault="0055371E" w:rsidP="007B6B50" w:rsidR="005537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71E" w:rsidP="007B6B50" w:rsidR="0055371E">
      <w:pPr>
        <w:spacing w:lineRule="auto" w:line="240" w:after="0"/>
      </w:pPr>
      <w:r>
        <w:separator/>
      </w:r>
    </w:p>
  </w:footnote>
  <w:footnote w:id="0" w:type="continuationSeparator">
    <w:p w:rsidRDefault="0055371E" w:rsidP="007B6B50" w:rsidR="005537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100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85312F">
      <w:t>818</w:t>
    </w:r>
    <w:r w:rsidR="00005F5E">
      <w:t>/16</w:t>
    </w:r>
    <w:r w:rsidR="00EF5367">
      <w:t>-</w:t>
    </w:r>
    <w:r w:rsidR="00E5610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07DEC"/>
    <w:rsid w:val="000157D2"/>
    <w:rsid w:val="0002379D"/>
    <w:rsid w:val="00041C1F"/>
    <w:rsid w:val="00052DC5"/>
    <w:rsid w:val="0005745F"/>
    <w:rsid w:val="00066DEF"/>
    <w:rsid w:val="00081C74"/>
    <w:rsid w:val="000842CD"/>
    <w:rsid w:val="0009403A"/>
    <w:rsid w:val="00097225"/>
    <w:rsid w:val="000A2677"/>
    <w:rsid w:val="000A5DB5"/>
    <w:rsid w:val="000C3A4B"/>
    <w:rsid w:val="000C71D6"/>
    <w:rsid w:val="000D1FE0"/>
    <w:rsid w:val="000D7DC0"/>
    <w:rsid w:val="000E19CA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63A5D"/>
    <w:rsid w:val="00165503"/>
    <w:rsid w:val="00174968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E0B8C"/>
    <w:rsid w:val="001F319F"/>
    <w:rsid w:val="001F321F"/>
    <w:rsid w:val="00202B58"/>
    <w:rsid w:val="00204182"/>
    <w:rsid w:val="002044ED"/>
    <w:rsid w:val="0022121D"/>
    <w:rsid w:val="00221A2E"/>
    <w:rsid w:val="00232483"/>
    <w:rsid w:val="0023570A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AA1"/>
    <w:rsid w:val="00263B2F"/>
    <w:rsid w:val="00267E93"/>
    <w:rsid w:val="00270446"/>
    <w:rsid w:val="00271AD7"/>
    <w:rsid w:val="00275D91"/>
    <w:rsid w:val="00275E84"/>
    <w:rsid w:val="00293ABD"/>
    <w:rsid w:val="002A103F"/>
    <w:rsid w:val="002A2A6D"/>
    <w:rsid w:val="002C0CBE"/>
    <w:rsid w:val="002D3434"/>
    <w:rsid w:val="002D58B9"/>
    <w:rsid w:val="002E1A05"/>
    <w:rsid w:val="002E6A2B"/>
    <w:rsid w:val="002E757E"/>
    <w:rsid w:val="002F474F"/>
    <w:rsid w:val="002F595D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0D1E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0FD5"/>
    <w:rsid w:val="004028D4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1A82"/>
    <w:rsid w:val="0047282B"/>
    <w:rsid w:val="004769DC"/>
    <w:rsid w:val="0047750E"/>
    <w:rsid w:val="0048152D"/>
    <w:rsid w:val="00490AA4"/>
    <w:rsid w:val="00490D51"/>
    <w:rsid w:val="004B61F4"/>
    <w:rsid w:val="004D1D62"/>
    <w:rsid w:val="004D3F41"/>
    <w:rsid w:val="004D4C89"/>
    <w:rsid w:val="004E767B"/>
    <w:rsid w:val="00502860"/>
    <w:rsid w:val="00503F9C"/>
    <w:rsid w:val="00517B4F"/>
    <w:rsid w:val="005223EB"/>
    <w:rsid w:val="00526C09"/>
    <w:rsid w:val="00530FF6"/>
    <w:rsid w:val="005355E5"/>
    <w:rsid w:val="00546A29"/>
    <w:rsid w:val="0055371E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542E"/>
    <w:rsid w:val="005965A8"/>
    <w:rsid w:val="005A4DE1"/>
    <w:rsid w:val="005C0E71"/>
    <w:rsid w:val="005C4855"/>
    <w:rsid w:val="005D0E13"/>
    <w:rsid w:val="005D34E2"/>
    <w:rsid w:val="005D495B"/>
    <w:rsid w:val="005D646E"/>
    <w:rsid w:val="005D7006"/>
    <w:rsid w:val="00600350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1274A"/>
    <w:rsid w:val="007264D9"/>
    <w:rsid w:val="00734542"/>
    <w:rsid w:val="00740015"/>
    <w:rsid w:val="00760489"/>
    <w:rsid w:val="00770309"/>
    <w:rsid w:val="0078158A"/>
    <w:rsid w:val="007839E2"/>
    <w:rsid w:val="00791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12F"/>
    <w:rsid w:val="00853FA7"/>
    <w:rsid w:val="00855C59"/>
    <w:rsid w:val="00863575"/>
    <w:rsid w:val="00877831"/>
    <w:rsid w:val="00880E59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1FA6"/>
    <w:rsid w:val="009451A8"/>
    <w:rsid w:val="0094526A"/>
    <w:rsid w:val="00945303"/>
    <w:rsid w:val="00952270"/>
    <w:rsid w:val="0095613F"/>
    <w:rsid w:val="00980FDC"/>
    <w:rsid w:val="00982428"/>
    <w:rsid w:val="009951AC"/>
    <w:rsid w:val="009B0DB6"/>
    <w:rsid w:val="009B3DD2"/>
    <w:rsid w:val="009C1B89"/>
    <w:rsid w:val="009C2CB7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2BA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909B6"/>
    <w:rsid w:val="00A94AC6"/>
    <w:rsid w:val="00AC0707"/>
    <w:rsid w:val="00AD4A14"/>
    <w:rsid w:val="00AD74BE"/>
    <w:rsid w:val="00AE53EE"/>
    <w:rsid w:val="00AE69F5"/>
    <w:rsid w:val="00AF1BE3"/>
    <w:rsid w:val="00AF555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0163"/>
    <w:rsid w:val="00B573CD"/>
    <w:rsid w:val="00B61A24"/>
    <w:rsid w:val="00B6282C"/>
    <w:rsid w:val="00B70A79"/>
    <w:rsid w:val="00B71613"/>
    <w:rsid w:val="00B73968"/>
    <w:rsid w:val="00B8215C"/>
    <w:rsid w:val="00B83B0A"/>
    <w:rsid w:val="00B937FD"/>
    <w:rsid w:val="00B93860"/>
    <w:rsid w:val="00BA0BF9"/>
    <w:rsid w:val="00BC44F6"/>
    <w:rsid w:val="00BC45A0"/>
    <w:rsid w:val="00BD1715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01FA"/>
    <w:rsid w:val="00C57478"/>
    <w:rsid w:val="00C71CBA"/>
    <w:rsid w:val="00C8046E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C0C0B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46C6A"/>
    <w:rsid w:val="00D7103F"/>
    <w:rsid w:val="00D739F4"/>
    <w:rsid w:val="00D83D44"/>
    <w:rsid w:val="00D840DE"/>
    <w:rsid w:val="00D93519"/>
    <w:rsid w:val="00D94D99"/>
    <w:rsid w:val="00DB2C90"/>
    <w:rsid w:val="00DB30D9"/>
    <w:rsid w:val="00DC0C05"/>
    <w:rsid w:val="00DC1629"/>
    <w:rsid w:val="00DC2F75"/>
    <w:rsid w:val="00DE282C"/>
    <w:rsid w:val="00E0128D"/>
    <w:rsid w:val="00E07277"/>
    <w:rsid w:val="00E079C8"/>
    <w:rsid w:val="00E10283"/>
    <w:rsid w:val="00E109F9"/>
    <w:rsid w:val="00E11733"/>
    <w:rsid w:val="00E13F87"/>
    <w:rsid w:val="00E2381A"/>
    <w:rsid w:val="00E342F8"/>
    <w:rsid w:val="00E34437"/>
    <w:rsid w:val="00E44FB4"/>
    <w:rsid w:val="00E4585D"/>
    <w:rsid w:val="00E56100"/>
    <w:rsid w:val="00E65FF2"/>
    <w:rsid w:val="00E66881"/>
    <w:rsid w:val="00EA1495"/>
    <w:rsid w:val="00EA1D60"/>
    <w:rsid w:val="00EA3ED3"/>
    <w:rsid w:val="00EA5983"/>
    <w:rsid w:val="00EA7663"/>
    <w:rsid w:val="00EC6E61"/>
    <w:rsid w:val="00ED5641"/>
    <w:rsid w:val="00EE387C"/>
    <w:rsid w:val="00EF24CA"/>
    <w:rsid w:val="00EF5367"/>
    <w:rsid w:val="00F041CD"/>
    <w:rsid w:val="00F15930"/>
    <w:rsid w:val="00F369DE"/>
    <w:rsid w:val="00F40858"/>
    <w:rsid w:val="00F46BA4"/>
    <w:rsid w:val="00F74F64"/>
    <w:rsid w:val="00F74FB8"/>
    <w:rsid w:val="00F84E2E"/>
    <w:rsid w:val="00F85B22"/>
    <w:rsid w:val="00F921BE"/>
    <w:rsid w:val="00F92DAB"/>
    <w:rsid w:val="00F946BF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St-4818/2016-5</izvorni_sadrzaj>
    <derivirana_varijabla naziv="DomainObject.Oznaka_1">St-4818/2016-5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4818</izvorni_sadrzaj>
    <derivirana_varijabla naziv="DomainObject.Predmet.Broj_1">4818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St-4818/2016</izvorni_sadrzaj>
    <derivirana_varijabla naziv="DomainObject.Predmet.OznakaBroj_1">St-4818/2016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ČOLIĆ MONTAŽE d.o.o. zastupanog po punomoćniku Nenad Čolić</izvorni_sadrzaj>
    <derivirana_varijabla naziv="DomainObject.Predmet.ProtustrankaFormated_1">  ČOLIĆ MONTAŽE d.o.o. zastupanog po punomoćniku Nenad Čolić</derivirana_varijabla>
  </DomainObject.Predmet.ProtustrankaFormated>
  <DomainObject.Predmet.ProtustrankaFormatedOIB>
    <izvorni_sadrzaj>  ČOLIĆ MONTAŽE d.o.o., OIB 68640343388 zastupanog po punomoćniku Nenad Čolić</izvorni_sadrzaj>
    <derivirana_varijabla naziv="DomainObject.Predmet.ProtustrankaFormatedOIB_1">  ČOLIĆ MONTAŽE d.o.o., OIB 68640343388 zastupanog po punomoćniku Nenad Čolić</derivirana_varijabla>
  </DomainObject.Predmet.ProtustrankaFormatedOIB>
  <DomainObject.Predmet.ProtustrankaFormatedWithAdress>
    <izvorni_sadrzaj> ČOLIĆ MONTAŽE d.o.o., Podgorska 12, 10000 Zagreb zastupanog po punomoćniku Nenad Čolić</izvorni_sadrzaj>
    <derivirana_varijabla naziv="DomainObject.Predmet.ProtustrankaFormatedWithAdress_1"> ČOLIĆ MONTAŽE d.o.o., Podgorska 12, 10000 Zagreb zastupanog po punomoćniku Nenad Čolić</derivirana_varijabla>
  </DomainObject.Predmet.ProtustrankaFormatedWithAdress>
  <DomainObject.Predmet.ProtustrankaFormatedWithAdressOIB>
    <izvorni_sadrzaj> ČOLIĆ MONTAŽE d.o.o., OIB 68640343388, Podgorska 12, 10000 Zagreb zastupanog po punomoćniku Nenad Čolić</izvorni_sadrzaj>
    <derivirana_varijabla naziv="DomainObject.Predmet.ProtustrankaFormatedWithAdressOIB_1"> ČOLIĆ MONTAŽE d.o.o., OIB 68640343388, Podgorska 12, 10000 Zagreb zastupanog po punomoćniku Nenad Čolić</derivirana_varijabla>
  </DomainObject.Predmet.ProtustrankaFormatedWithAdressOIB>
  <DomainObject.Predmet.ProtustrankaWithAdress>
    <izvorni_sadrzaj>ČOLIĆ MONTAŽE d.o.o. Podgorska 12, 10000 Zagreb</izvorni_sadrzaj>
    <derivirana_varijabla naziv="DomainObject.Predmet.ProtustrankaWithAdress_1">ČOLIĆ MONTAŽE d.o.o. Podgorska 12, 10000 Zagreb</derivirana_varijabla>
  </DomainObject.Predmet.ProtustrankaWithAdress>
  <DomainObject.Predmet.ProtustrankaWithAdressOIB>
    <izvorni_sadrzaj>ČOLIĆ MONTAŽE d.o.o., OIB 68640343388, Podgorska 12, 10000 Zagreb</izvorni_sadrzaj>
    <derivirana_varijabla naziv="DomainObject.Predmet.ProtustrankaWithAdressOIB_1">ČOLIĆ MONTAŽE d.o.o., OIB 68640343388, Podgorska 12, 10000 Zagreb</derivirana_varijabla>
  </DomainObject.Predmet.ProtustrankaWithAdressOIB>
  <DomainObject.Predmet.ProtustrankaNazivFormated>
    <izvorni_sadrzaj>ČOLIĆ MONTAŽE d.o.o.</izvorni_sadrzaj>
    <derivirana_varijabla naziv="DomainObject.Predmet.ProtustrankaNazivFormated_1">ČOLIĆ MONTAŽE d.o.o.</derivirana_varijabla>
  </DomainObject.Predmet.ProtustrankaNazivFormated>
  <DomainObject.Predmet.ProtustrankaNazivFormatedOIB>
    <izvorni_sadrzaj>ČOLIĆ MONTAŽE d.o.o., OIB 68640343388</izvorni_sadrzaj>
    <derivirana_varijabla naziv="DomainObject.Predmet.ProtustrankaNazivFormatedOIB_1">ČOLIĆ MONTAŽE d.o.o., OIB 68640343388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MONTAŽE d.o.o. zastupanog po punomoćniku Nenad Čolić</item>
    </izvorni_sadrzaj>
    <derivirana_varijabla naziv="DomainObject.Predmet.ProtuStrankaListFormated_1">
      <item>ČOLIĆ MONTAŽE d.o.o. zastupanog po punomoćniku Nenad Čolić</item>
    </derivirana_varijabla>
  </DomainObject.Predmet.ProtuStrankaListFormated>
  <DomainObject.Predmet.ProtuStrankaListFormatedOIB>
    <izvorni_sadrzaj>
      <item>ČOLIĆ MONTAŽE d.o.o., OIB 68640343388 zastupanog po punomoćniku Nenad Čolić</item>
    </izvorni_sadrzaj>
    <derivirana_varijabla naziv="DomainObject.Predmet.ProtuStrankaListFormatedOIB_1">
      <item>ČOLIĆ MONTAŽE d.o.o., OIB 68640343388 zastupanog po punomoćniku Nenad Čolić</item>
    </derivirana_varijabla>
  </DomainObject.Predmet.ProtuStrankaListFormatedOIB>
  <DomainObject.Predmet.ProtuStrankaListFormatedWithAdress>
    <izvorni_sadrzaj>
      <item>ČOLIĆ MONTAŽE d.o.o., Podgorska 12, 10000 Zagreb zastupanog po punomoćniku Nenad Čolić</item>
    </izvorni_sadrzaj>
    <derivirana_varijabla naziv="DomainObject.Predmet.ProtuStrankaListFormatedWithAdress_1">
      <item>ČOLIĆ MONTAŽE d.o.o., Podgorska 12, 10000 Zagreb zastupanog po punomoćniku Nenad Čolić</item>
    </derivirana_varijabla>
  </DomainObject.Predmet.ProtuStrankaListFormatedWithAdress>
  <DomainObject.Predmet.ProtuStrankaListFormatedWithAdressOIB>
    <izvorni_sadrzaj>
      <item>ČOLIĆ MONTAŽE d.o.o., OIB 68640343388, Podgorska 12, 10000 Zagreb zastupanog po punomoćniku Nenad Čolić</item>
    </izvorni_sadrzaj>
    <derivirana_varijabla naziv="DomainObject.Predmet.ProtuStrankaListFormatedWithAdressOIB_1">
      <item>ČOLIĆ MONTAŽE d.o.o., OIB 68640343388, Podgorska 12, 10000 Zagreb zastupanog po punomoćniku Nenad Čolić</item>
    </derivirana_varijabla>
  </DomainObject.Predmet.ProtuStrankaListFormatedWithAdressOIB>
  <DomainObject.Predmet.ProtuStrankaListNazivFormated>
    <izvorni_sadrzaj>
      <item>ČOLIĆ MONTAŽE d.o.o.</item>
    </izvorni_sadrzaj>
    <derivirana_varijabla naziv="DomainObject.Predmet.ProtuStrankaListNazivFormated_1">
      <item>ČOLIĆ MONTAŽE d.o.o.</item>
    </derivirana_varijabla>
  </DomainObject.Predmet.ProtuStrankaListNazivFormated>
  <DomainObject.Predmet.ProtuStrankaListNazivFormatedOIB>
    <izvorni_sadrzaj>
      <item>ČOLIĆ MONTAŽE d.o.o., OIB 68640343388</item>
    </izvorni_sadrzaj>
    <derivirana_varijabla naziv="DomainObject.Predmet.ProtuStrankaListNazivFormatedOIB_1">
      <item>ČOLIĆ MONTAŽE d.o.o., OIB 68640343388</item>
    </derivirana_varijabla>
  </DomainObject.Predmet.ProtuStrankaListNazivFormatedOIB>
  <DomainObject.Predmet.OstaliListFormated>
    <izvorni_sadrzaj>
      <item>Nenad Čolić punomoćnik sudionika u postupku ČOLIĆ MONTAŽE d.o.o.</item>
    </izvorni_sadrzaj>
    <derivirana_varijabla naziv="DomainObject.Predmet.OstaliListFormated_1">
      <item>Nenad Čolić punomoćnik sudionika u postupku ČOLIĆ MONTAŽE d.o.o.</item>
    </derivirana_varijabla>
  </DomainObject.Predmet.OstaliListFormated>
  <DomainObject.Predmet.OstaliListFormatedOIB>
    <izvorni_sadrzaj>
      <item>Nenad Čolić, OIB 96598753743 punomoćnik sudionika u postupku ČOLIĆ MONTAŽE d.o.o.</item>
    </izvorni_sadrzaj>
    <derivirana_varijabla naziv="DomainObject.Predmet.OstaliListFormatedOIB_1">
      <item>Nenad Čolić, OIB 96598753743 punomoćnik sudionika u postupku ČOLIĆ MONTAŽE d.o.o.</item>
    </derivirana_varijabla>
  </DomainObject.Predmet.OstaliListFormatedOIB>
  <DomainObject.Predmet.OstaliListFormatedWithAdress>
    <izvorni_sadrzaj>
      <item>Nenad Čolić, Göstinger Strasse 114, 8051 Graz punomoćnik sudionika u postupku ČOLIĆ MONTAŽE d.o.o.</item>
    </izvorni_sadrzaj>
    <derivirana_varijabla naziv="DomainObject.Predmet.OstaliListFormatedWithAdress_1">
      <item>Nenad Čolić, Göstinger Strasse 114, 8051 Graz punomoćnik sudionika u postupku ČOLIĆ MONTAŽE d.o.o.</item>
    </derivirana_varijabla>
  </DomainObject.Predmet.OstaliListFormatedWithAdress>
  <DomainObject.Predmet.OstaliListFormatedWithAdressOIB>
    <izvorni_sadrzaj>
      <item>Nenad Čolić, OIB 96598753743, Göstinger Strasse 114, 8051 Graz punomoćnik sudionika u postupku ČOLIĆ MONTAŽE d.o.o.</item>
    </izvorni_sadrzaj>
    <derivirana_varijabla naziv="DomainObject.Predmet.OstaliListFormatedWithAdressOIB_1">
      <item>Nenad Čolić, OIB 96598753743, Göstinger Strasse 114, 8051 Graz punomoćnik sudionika u postupku ČOLIĆ MONTAŽE d.o.o.</item>
    </derivirana_varijabla>
  </DomainObject.Predmet.OstaliListFormatedWithAdressOIB>
  <DomainObject.Predmet.OstaliListNazivFormated>
    <izvorni_sadrzaj>
      <item>Nenad Čolić</item>
    </izvorni_sadrzaj>
    <derivirana_varijabla naziv="DomainObject.Predmet.OstaliListNazivFormated_1">
      <item>Nenad Čolić</item>
    </derivirana_varijabla>
  </DomainObject.Predmet.OstaliListNazivFormated>
  <DomainObject.Predmet.OstaliListNazivFormatedOIB>
    <izvorni_sadrzaj>
      <item>Nenad Čolić, OIB 96598753743</item>
    </izvorni_sadrzaj>
    <derivirana_varijabla naziv="DomainObject.Predmet.OstaliListNazivFormatedOIB_1">
      <item>Nenad Čolić, OIB 96598753743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St-4818/2016-5</izvorni_sadrzaj>
    <derivirana_varijabla naziv="DomainObject.PoslovniBrojDokumenta_1">St-4818/2016-5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MONTAŽE d.o.o.</izvorni_sadrzaj>
    <derivirana_varijabla naziv="DomainObject.Predmet.ProtustrankaIDrugi_1">ČOLIĆ MONTAŽE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MONTAŽE d.o.o., OIB 68640343388, Podgorska 12, 10000 Zagreb</izvorni_sadrzaj>
    <derivirana_varijabla naziv="DomainObject.Predmet.ProtustrankaIDrugiAdressOIB_1">ČOLIĆ MONTAŽE d.o.o., OIB 68640343388,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ČOLIĆ MONTAŽE d.o.o.</item>
      <item>Nenad Čolić</item>
    </izvorni_sadrzaj>
    <derivirana_varijabla naziv="DomainObject.Predmet.SudioniciListNaziv_1">
      <item>FINA Regionalni centar Zagreb</item>
      <item>ČOLIĆ MONTAŽE d.o.o.</item>
      <item>Nenad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izvorni_sadrzaj>
    <derivirana_varijabla naziv="DomainObject.Predmet.SudioniciListAdressOIB_1"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68640343388</item>
      <item>, OIB 96598753743</item>
    </izvorni_sadrzaj>
    <derivirana_varijabla naziv="DomainObject.Predmet.SudioniciListNazivOIB_1">
      <item>, OIB 85821130368</item>
      <item>, OIB 68640343388</item>
      <item>, OIB 96598753743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F0DB2-93A0-45E5-8C93-2C044279C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2449</properties:Characters>
  <properties:Lines>75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2016-12-16T13:33:00Z</dcterms:created>
  <dc:creator>Draženka Prpić</dc:creator>
  <cp:lastModifiedBy>Marina Markić</cp:lastModifiedBy>
  <cp:lastPrinted>2016-12-16T13:38:00Z</cp:lastPrinted>
  <dcterms:modified xmlns:xsi="http://www.w3.org/2001/XMLSchema-instance" xsi:type="dcterms:W3CDTF">2016-12-16T13:38:00Z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St-4818/2016-5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