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0e62" w14:paraId="cec0e6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76C99">
        <w:t>8390/2015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776C99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253EC">
        <w:t xml:space="preserve"> </w:t>
      </w:r>
      <w:r w:rsidR="00776C99">
        <w:t>KORDA-KULTURA d.o.o., Zagreb, Ivana Stožira 6</w:t>
      </w:r>
      <w:r w:rsidR="00D253EC" w:rsidRPr="00CA2C3E">
        <w:t>, OIB:</w:t>
      </w:r>
      <w:r w:rsidR="00776C99">
        <w:t xml:space="preserve"> 74739209482</w:t>
      </w:r>
      <w:r w:rsidR="00D253EC" w:rsidRPr="00E9095A">
        <w:t>,</w:t>
      </w:r>
      <w:r w:rsidR="00D253EC" w:rsidRPr="00C7525B">
        <w:t xml:space="preserve"> MBS:</w:t>
      </w:r>
      <w:r w:rsidR="00D253EC">
        <w:t xml:space="preserve"> </w:t>
      </w:r>
      <w:r w:rsidR="00776C99">
        <w:t>080793113</w:t>
      </w:r>
      <w:r w:rsidR="00D253EC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76C99">
        <w:t>2.002,86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776C99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76C99">
      <w:t>8390/2015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73907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76C99"/>
    <w:rsid w:val="00786AE3"/>
    <w:rsid w:val="007B13A4"/>
    <w:rsid w:val="007B5AFD"/>
    <w:rsid w:val="007C7891"/>
    <w:rsid w:val="007D5A5D"/>
    <w:rsid w:val="007E717E"/>
    <w:rsid w:val="008155EE"/>
    <w:rsid w:val="00860308"/>
    <w:rsid w:val="008613BD"/>
    <w:rsid w:val="00863025"/>
    <w:rsid w:val="00871F01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3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9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3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9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8390</izvorni_sadrzaj>
    <derivirana_varijabla naziv="DomainObject.Predmet.Broj_1">8390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St-8390/2015</izvorni_sadrzaj>
    <derivirana_varijabla naziv="DomainObject.Predmet.OznakaBroj_1">St-8390/2015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Korda-kultura d.o.o. zastupanog po punomoćniku Mladen Ursa</izvorni_sadrzaj>
    <derivirana_varijabla naziv="DomainObject.Predmet.ProtustrankaFormated_1">  Korda-kultura d.o.o. zastupanog po punomoćniku Mladen Ursa</derivirana_varijabla>
  </DomainObject.Predmet.ProtustrankaFormated>
  <DomainObject.Predmet.ProtustrankaFormatedOIB>
    <izvorni_sadrzaj>  Korda-kultura d.o.o., OIB 74739209482 zastupanog po punomoćniku Mladen Ursa</izvorni_sadrzaj>
    <derivirana_varijabla naziv="DomainObject.Predmet.ProtustrankaFormatedOIB_1">  Korda-kultura d.o.o., OIB 74739209482 zastupanog po punomoćniku Mladen Ursa</derivirana_varijabla>
  </DomainObject.Predmet.ProtustrankaFormatedOIB>
  <DomainObject.Predmet.ProtustrankaFormatedWithAdress>
    <izvorni_sadrzaj> Korda-kultura d.o.o., Ivana Stožira 6, 10000 Zagreb zastupanog po punomoćniku Mladen Ursa</izvorni_sadrzaj>
    <derivirana_varijabla naziv="DomainObject.Predmet.ProtustrankaFormatedWithAdress_1"> Korda-kultura d.o.o., Ivana Stožira 6, 10000 Zagreb zastupanog po punomoćniku Mladen Ursa</derivirana_varijabla>
  </DomainObject.Predmet.ProtustrankaFormatedWithAdress>
  <DomainObject.Predmet.ProtustrankaFormatedWithAdressOIB>
    <izvorni_sadrzaj> Korda-kultura d.o.o., OIB 74739209482, Ivana Stožira 6, 10000 Zagreb zastupanog po punomoćniku Mladen Ursa</izvorni_sadrzaj>
    <derivirana_varijabla naziv="DomainObject.Predmet.ProtustrankaFormatedWithAdressOIB_1"> Korda-kultura d.o.o., OIB 74739209482, Ivana Stožira 6, 10000 Zagreb zastupanog po punomoćniku Mladen Ursa</derivirana_varijabla>
  </DomainObject.Predmet.ProtustrankaFormatedWithAdressOIB>
  <DomainObject.Predmet.ProtustrankaWithAdress>
    <izvorni_sadrzaj>Korda-kultura d.o.o. Ivana Stožira 6, 10000 Zagreb</izvorni_sadrzaj>
    <derivirana_varijabla naziv="DomainObject.Predmet.ProtustrankaWithAdress_1">Korda-kultura d.o.o. Ivana Stožira 6, 10000 Zagreb</derivirana_varijabla>
  </DomainObject.Predmet.ProtustrankaWithAdress>
  <DomainObject.Predmet.ProtustrankaWithAdressOIB>
    <izvorni_sadrzaj>Korda-kultura d.o.o., OIB 74739209482, Ivana Stožira 6, 10000 Zagreb</izvorni_sadrzaj>
    <derivirana_varijabla naziv="DomainObject.Predmet.ProtustrankaWithAdressOIB_1">Korda-kultura d.o.o., OIB 74739209482, Ivana Stožira 6, 10000 Zagreb</derivirana_varijabla>
  </DomainObject.Predmet.ProtustrankaWithAdressOIB>
  <DomainObject.Predmet.ProtustrankaNazivFormated>
    <izvorni_sadrzaj>Korda-kultura d.o.o.</izvorni_sadrzaj>
    <derivirana_varijabla naziv="DomainObject.Predmet.ProtustrankaNazivFormated_1">Korda-kultura d.o.o.</derivirana_varijabla>
  </DomainObject.Predmet.ProtustrankaNazivFormated>
  <DomainObject.Predmet.ProtustrankaNazivFormatedOIB>
    <izvorni_sadrzaj>Korda-kultura d.o.o., OIB 74739209482</izvorni_sadrzaj>
    <derivirana_varijabla naziv="DomainObject.Predmet.ProtustrankaNazivFormatedOIB_1">Korda-kultura d.o.o., OIB 74739209482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Korda-kultura d.o.o. zastupanog po punomoćniku Mladen Ursa</item>
    </izvorni_sadrzaj>
    <derivirana_varijabla naziv="DomainObject.Predmet.ProtuStrankaListFormated_1">
      <item>Korda-kultura d.o.o. zastupanog po punomoćniku Mladen Ursa</item>
    </derivirana_varijabla>
  </DomainObject.Predmet.ProtuStrankaListFormated>
  <DomainObject.Predmet.ProtuStrankaListFormatedOIB>
    <izvorni_sadrzaj>
      <item>Korda-kultura d.o.o., OIB 74739209482 zastupanog po punomoćniku Mladen Ursa</item>
    </izvorni_sadrzaj>
    <derivirana_varijabla naziv="DomainObject.Predmet.ProtuStrankaListFormatedOIB_1">
      <item>Korda-kultura d.o.o., OIB 74739209482 zastupanog po punomoćniku Mladen Ursa</item>
    </derivirana_varijabla>
  </DomainObject.Predmet.ProtuStrankaListFormatedOIB>
  <DomainObject.Predmet.ProtuStrankaListFormatedWithAdress>
    <izvorni_sadrzaj>
      <item>Korda-kultura d.o.o., Ivana Stožira 6, 10000 Zagreb zastupanog po punomoćniku Mladen Ursa</item>
    </izvorni_sadrzaj>
    <derivirana_varijabla naziv="DomainObject.Predmet.ProtuStrankaListFormatedWithAdress_1">
      <item>Korda-kultura d.o.o., Ivana Stožira 6, 10000 Zagreb zastupanog po punomoćniku Mladen Ursa</item>
    </derivirana_varijabla>
  </DomainObject.Predmet.ProtuStrankaListFormatedWithAdress>
  <DomainObject.Predmet.ProtuStrankaListFormatedWithAdressOIB>
    <izvorni_sadrzaj>
      <item>Korda-kultura d.o.o., OIB 74739209482, Ivana Stožira 6, 10000 Zagreb zastupanog po punomoćniku Mladen Ursa</item>
    </izvorni_sadrzaj>
    <derivirana_varijabla naziv="DomainObject.Predmet.ProtuStrankaListFormatedWithAdressOIB_1">
      <item>Korda-kultura d.o.o., OIB 74739209482, Ivana Stožira 6, 10000 Zagreb zastupanog po punomoćniku Mladen Ursa</item>
    </derivirana_varijabla>
  </DomainObject.Predmet.ProtuStrankaListFormatedWithAdressOIB>
  <DomainObject.Predmet.ProtuStrankaListNazivFormated>
    <izvorni_sadrzaj>
      <item>Korda-kultura d.o.o.</item>
    </izvorni_sadrzaj>
    <derivirana_varijabla naziv="DomainObject.Predmet.ProtuStrankaListNazivFormated_1">
      <item>Korda-kultura d.o.o.</item>
    </derivirana_varijabla>
  </DomainObject.Predmet.ProtuStrankaListNazivFormated>
  <DomainObject.Predmet.ProtuStrankaListNazivFormatedOIB>
    <izvorni_sadrzaj>
      <item>Korda-kultura d.o.o., OIB 74739209482</item>
    </izvorni_sadrzaj>
    <derivirana_varijabla naziv="DomainObject.Predmet.ProtuStrankaListNazivFormatedOIB_1">
      <item>Korda-kultura d.o.o., OIB 74739209482</item>
    </derivirana_varijabla>
  </DomainObject.Predmet.ProtuStrankaListNazivFormatedOIB>
  <DomainObject.Predmet.OstaliListFormated>
    <izvorni_sadrzaj>
      <item>Mladen Ursa punomoćnik sudionika u postupku Korda-kultura d.o.o.</item>
    </izvorni_sadrzaj>
    <derivirana_varijabla naziv="DomainObject.Predmet.OstaliListFormated_1">
      <item>Mladen Ursa punomoćnik sudionika u postupku Korda-kultura d.o.o.</item>
    </derivirana_varijabla>
  </DomainObject.Predmet.OstaliListFormated>
  <DomainObject.Predmet.OstaliListFormatedOIB>
    <izvorni_sadrzaj>
      <item>Mladen Ursa, OIB 92574769378 punomoćnik sudionika u postupku Korda-kultura d.o.o.</item>
    </izvorni_sadrzaj>
    <derivirana_varijabla naziv="DomainObject.Predmet.OstaliListFormatedOIB_1">
      <item>Mladen Ursa, OIB 92574769378 punomoćnik sudionika u postupku Korda-kultura d.o.o.</item>
    </derivirana_varijabla>
  </DomainObject.Predmet.OstaliListFormatedOIB>
  <DomainObject.Predmet.OstaliListFormatedWithAdress>
    <izvorni_sadrzaj>
      <item>Mladen Ursa, Ljudevita Gaja 4, 10290 Zaprešić punomoćnik sudionika u postupku Korda-kultura d.o.o.</item>
    </izvorni_sadrzaj>
    <derivirana_varijabla naziv="DomainObject.Predmet.OstaliListFormatedWithAdress_1">
      <item>Mladen Ursa, Ljudevita Gaja 4, 10290 Zaprešić punomoćnik sudionika u postupku Korda-kultura d.o.o.</item>
    </derivirana_varijabla>
  </DomainObject.Predmet.OstaliListFormatedWithAdress>
  <DomainObject.Predmet.OstaliListFormatedWithAdressOIB>
    <izvorni_sadrzaj>
      <item>Mladen Ursa, OIB 92574769378, Ljudevita Gaja 4, 10290 Zaprešić punomoćnik sudionika u postupku Korda-kultura d.o.o.</item>
    </izvorni_sadrzaj>
    <derivirana_varijabla naziv="DomainObject.Predmet.OstaliListFormatedWithAdressOIB_1">
      <item>Mladen Ursa, OIB 92574769378, Ljudevita Gaja 4, 10290 Zaprešić punomoćnik sudionika u postupku Korda-kultura d.o.o.</item>
    </derivirana_varijabla>
  </DomainObject.Predmet.OstaliListFormatedWithAdressOIB>
  <DomainObject.Predmet.OstaliListNazivFormated>
    <izvorni_sadrzaj>
      <item>Mladen Ursa</item>
    </izvorni_sadrzaj>
    <derivirana_varijabla naziv="DomainObject.Predmet.OstaliListNazivFormated_1">
      <item>Mladen Ursa</item>
    </derivirana_varijabla>
  </DomainObject.Predmet.OstaliListNazivFormated>
  <DomainObject.Predmet.OstaliListNazivFormatedOIB>
    <izvorni_sadrzaj>
      <item>Mladen Ursa, OIB 92574769378</item>
    </izvorni_sadrzaj>
    <derivirana_varijabla naziv="DomainObject.Predmet.OstaliListNazivFormatedOIB_1">
      <item>Mladen Ursa, OIB 92574769378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Korda-kultura d.o.o.</izvorni_sadrzaj>
    <derivirana_varijabla naziv="DomainObject.Predmet.ProtustrankaIDrugi_1">Korda-kultura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Korda-kultura d.o.o., OIB 74739209482, Ivana Stožira 6, 10000 Zagreb</izvorni_sadrzaj>
    <derivirana_varijabla naziv="DomainObject.Predmet.ProtustrankaIDrugiAdressOIB_1">Korda-kultura d.o.o., OIB 74739209482, Ivana Stožira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Korda-kultura d.o.o.</item>
      <item>FINA Regionalni centar Zagreb</item>
      <item>Mladen Ursa</item>
    </izvorni_sadrzaj>
    <derivirana_varijabla naziv="DomainObject.Predmet.SudioniciListNaziv_1">
      <item>Korda-kultura d.o.o.</item>
      <item>FINA Regionalni centar Zagreb</item>
      <item>Mladen Ursa</item>
    </derivirana_varijabla>
  </DomainObject.Predmet.SudioniciListNaziv>
  <DomainObject.Predmet.SudioniciListAdressOIB>
    <izvorni_sadrzaj>
      <item>Korda-kultura d.o.o., OIB 74739209482, Ivana Stožira 6,10000 Zagreb</item>
      <item>FINA Regionalni centar Zagreb, OIB 85821130368, Trg svibanjskih žrtava 1995. br. 1,10000 Zagreb</item>
      <item>Mladen Ursa, OIB 92574769378, Ljudevita Gaja 4,10290 Zaprešić</item>
    </izvorni_sadrzaj>
    <derivirana_varijabla naziv="DomainObject.Predmet.SudioniciListAdressOIB_1">
      <item>Korda-kultura d.o.o., OIB 74739209482, Ivana Stožira 6,10000 Zagreb</item>
      <item>FINA Regionalni centar Zagreb, OIB 85821130368, Trg svibanjskih žrtava 1995. br. 1,10000 Zagreb</item>
      <item>Mladen Ursa, OIB 92574769378, Ljudevita Gaja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74739209482</item>
      <item>, OIB 85821130368</item>
      <item>, OIB 92574769378</item>
    </izvorni_sadrzaj>
    <derivirana_varijabla naziv="DomainObject.Predmet.SudioniciListNazivOIB_1">
      <item>, OIB 74739209482</item>
      <item>, OIB 85821130368</item>
      <item>, OIB 92574769378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1454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2016-02-12T11:41:00Z</dcterms:created>
  <dc:creator>ilukac</dc:creator>
  <cp:lastModifiedBy>Mirela Šantek</cp:lastModifiedBy>
  <cp:lastPrinted>2016-03-14T09:46:00Z</cp:lastPrinted>
  <dcterms:modified xmlns:xsi="http://www.w3.org/2001/XMLSchema-instance" xsi:type="dcterms:W3CDTF">2016-03-16T14:18:00Z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