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e0d47" w14:paraId="d9e0d47" w:rsidRDefault="00A17CBF" w:rsidR="00BF0964">
      <w:pPr>
        <w15:collapsed w:val="false"/>
      </w:pPr>
      <w:bookmarkStart w:name="_GoBack" w:id="0"/>
      <w:bookmarkEnd w:id="0"/>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F0964" w:rsidR="00BF0964"/>
    <w:p w:rsidRDefault="00341B9A" w:rsidR="000F4502">
      <w:r>
        <w:t>REPUBLIKA HRVATSKA</w:t>
      </w:r>
    </w:p>
    <w:p w:rsidRDefault="00316894" w:rsidR="00316894">
      <w:r>
        <w:t>Trgovački sud u Splitu</w:t>
      </w:r>
    </w:p>
    <w:p w:rsidRDefault="00341B9A" w:rsidP="00BF0964" w:rsidR="00801271">
      <w:r>
        <w:t>Split, Sukoišanska 6</w:t>
      </w:r>
      <w:r w:rsidR="00D17587">
        <w:tab/>
      </w:r>
      <w:r w:rsidR="00D17587">
        <w:tab/>
      </w:r>
      <w:r w:rsidR="00D17587">
        <w:tab/>
      </w:r>
      <w:r w:rsidR="00D17587">
        <w:tab/>
        <w:t xml:space="preserve"> </w:t>
      </w:r>
      <w:r w:rsidR="008846CD">
        <w:t xml:space="preserve">      </w:t>
      </w:r>
      <w:r w:rsidR="00D42569">
        <w:tab/>
      </w:r>
      <w:r w:rsidR="00D42569">
        <w:tab/>
        <w:t xml:space="preserve">           </w:t>
      </w:r>
      <w:r w:rsidR="00CC3B7E">
        <w:t xml:space="preserve">     </w:t>
      </w:r>
      <w:r w:rsidR="00D42569">
        <w:t xml:space="preserve">  </w:t>
      </w:r>
    </w:p>
    <w:p w:rsidRDefault="00BF0964" w:rsidP="00BF0964" w:rsidR="00BF0964">
      <w:pPr>
        <w:tabs>
          <w:tab w:pos="720" w:val="left"/>
          <w:tab w:pos="1440" w:val="left"/>
          <w:tab w:pos="2160" w:val="left"/>
          <w:tab w:pos="2880" w:val="left"/>
          <w:tab w:pos="3600" w:val="left"/>
          <w:tab w:pos="4320" w:val="center"/>
        </w:tabs>
        <w:jc w:val="center"/>
      </w:pPr>
    </w:p>
    <w:p w:rsidRDefault="00BF0964" w:rsidP="00BF0964" w:rsidR="00BF0964">
      <w:pPr>
        <w:tabs>
          <w:tab w:pos="720" w:val="left"/>
          <w:tab w:pos="1440" w:val="left"/>
          <w:tab w:pos="2160" w:val="left"/>
          <w:tab w:pos="2880" w:val="left"/>
          <w:tab w:pos="3600" w:val="left"/>
          <w:tab w:pos="4320" w:val="center"/>
        </w:tabs>
        <w:jc w:val="center"/>
      </w:pPr>
    </w:p>
    <w:p w:rsidRDefault="00703408" w:rsidP="00BF0964" w:rsidR="00BF0964">
      <w:pPr>
        <w:tabs>
          <w:tab w:pos="720" w:val="left"/>
          <w:tab w:pos="1440" w:val="left"/>
          <w:tab w:pos="2160" w:val="left"/>
          <w:tab w:pos="2880" w:val="left"/>
          <w:tab w:pos="3600" w:val="left"/>
          <w:tab w:pos="4320" w:val="center"/>
        </w:tabs>
        <w:jc w:val="center"/>
      </w:pPr>
      <w:r w:rsidRPr="00F94FF4">
        <w:t xml:space="preserve">R J E Š E N J E </w:t>
      </w:r>
    </w:p>
    <w:p w:rsidRDefault="00BF0964" w:rsidP="00BF0964" w:rsidR="00BF0964">
      <w:pPr>
        <w:tabs>
          <w:tab w:pos="720" w:val="left"/>
          <w:tab w:pos="1440" w:val="left"/>
          <w:tab w:pos="2160" w:val="left"/>
          <w:tab w:pos="2880" w:val="left"/>
          <w:tab w:pos="3600" w:val="left"/>
          <w:tab w:pos="4320" w:val="center"/>
        </w:tabs>
        <w:jc w:val="center"/>
      </w:pPr>
    </w:p>
    <w:p w:rsidRDefault="00BF0964" w:rsidP="00BF0964" w:rsidR="00BF0964">
      <w:pPr>
        <w:tabs>
          <w:tab w:pos="720" w:val="left"/>
          <w:tab w:pos="1440" w:val="left"/>
          <w:tab w:pos="2160" w:val="left"/>
          <w:tab w:pos="2880" w:val="left"/>
          <w:tab w:pos="3600" w:val="left"/>
          <w:tab w:pos="4320" w:val="center"/>
        </w:tabs>
        <w:jc w:val="center"/>
      </w:pPr>
    </w:p>
    <w:p w:rsidRDefault="003A538B" w:rsidP="00FC381E" w:rsidR="007C424C">
      <w:pPr>
        <w:pStyle w:val="Tijeloteksta"/>
      </w:pPr>
      <w:r>
        <w:t xml:space="preserve">               Trgovački sud u Splitu, po sucu ovog suda </w:t>
      </w:r>
      <w:r w:rsidR="009B1C5C">
        <w:t xml:space="preserve">Katarini </w:t>
      </w:r>
      <w:r w:rsidR="00C056DD">
        <w:t>Mikulić</w:t>
      </w:r>
      <w:r>
        <w:t xml:space="preserve">,  kao stečajnom sucu, </w:t>
      </w:r>
      <w:r w:rsidR="00C056DD">
        <w:t xml:space="preserve">u stečajnom postupku nad stečajnim dužnikom </w:t>
      </w:r>
      <w:r w:rsidR="00A17CBF">
        <w:t>MILS, MLJEKARA SPLIT d.d. u stečaju, Split, Komulovića put 4, OIB:08214458449</w:t>
      </w:r>
      <w:r w:rsidR="00164612">
        <w:t xml:space="preserve">, </w:t>
      </w:r>
      <w:r w:rsidR="009B1C5C">
        <w:t xml:space="preserve"> dana </w:t>
      </w:r>
      <w:r w:rsidR="00D304E4">
        <w:t>14</w:t>
      </w:r>
      <w:r w:rsidR="00A17CBF">
        <w:t>. ožujka 2016</w:t>
      </w:r>
      <w:r w:rsidR="00FC381E">
        <w:t xml:space="preserve">. godine </w:t>
      </w:r>
    </w:p>
    <w:p w:rsidRDefault="00BF0964" w:rsidP="00BF0964" w:rsidR="00BF0964">
      <w:pPr>
        <w:rPr>
          <w:bCs/>
        </w:rPr>
      </w:pPr>
    </w:p>
    <w:p w:rsidRDefault="00BF0964" w:rsidP="00BF0964" w:rsidR="00BF0964">
      <w:pPr>
        <w:jc w:val="center"/>
        <w:rPr>
          <w:bCs/>
        </w:rPr>
      </w:pPr>
    </w:p>
    <w:p w:rsidRDefault="009B169B" w:rsidP="00BF0964" w:rsidR="009B169B">
      <w:pPr>
        <w:jc w:val="center"/>
        <w:rPr>
          <w:bCs/>
        </w:rPr>
      </w:pPr>
      <w:r w:rsidRPr="0023283F">
        <w:rPr>
          <w:bCs/>
        </w:rPr>
        <w:t>r i j e š i o      j e</w:t>
      </w:r>
    </w:p>
    <w:p w:rsidRDefault="00BF0964" w:rsidP="00BF0964" w:rsidR="00BF0964">
      <w:pPr>
        <w:jc w:val="center"/>
        <w:rPr>
          <w:bCs/>
        </w:rPr>
      </w:pPr>
    </w:p>
    <w:p w:rsidRDefault="00C056DD" w:rsidP="00C056DD" w:rsidR="00C056DD">
      <w:pPr>
        <w:ind w:hanging="720" w:left="720"/>
        <w:jc w:val="both"/>
      </w:pPr>
      <w:r>
        <w:t>I</w:t>
      </w:r>
      <w:r w:rsidR="00D304E4">
        <w:t>.</w:t>
      </w:r>
      <w:r>
        <w:tab/>
        <w:t xml:space="preserve">Određuje se ročište za skupštinu vjerovnika za dan </w:t>
      </w:r>
      <w:r w:rsidR="00962653" w:rsidRPr="00BF0964">
        <w:rPr>
          <w:b/>
        </w:rPr>
        <w:t>11.</w:t>
      </w:r>
      <w:r w:rsidR="005D6438" w:rsidRPr="00BF0964">
        <w:rPr>
          <w:b/>
        </w:rPr>
        <w:t xml:space="preserve"> </w:t>
      </w:r>
      <w:r w:rsidR="00962653" w:rsidRPr="00BF0964">
        <w:rPr>
          <w:b/>
        </w:rPr>
        <w:t>travnja</w:t>
      </w:r>
      <w:r w:rsidRPr="00BF0964">
        <w:rPr>
          <w:b/>
        </w:rPr>
        <w:t xml:space="preserve"> </w:t>
      </w:r>
      <w:r w:rsidR="00A17CBF" w:rsidRPr="00BF0964">
        <w:rPr>
          <w:b/>
        </w:rPr>
        <w:t>2016</w:t>
      </w:r>
      <w:r w:rsidRPr="00BF0964">
        <w:rPr>
          <w:b/>
        </w:rPr>
        <w:t xml:space="preserve">. godine u </w:t>
      </w:r>
      <w:r w:rsidR="00962653" w:rsidRPr="00BF0964">
        <w:rPr>
          <w:b/>
        </w:rPr>
        <w:t>12.00</w:t>
      </w:r>
      <w:r w:rsidRPr="00BF0964">
        <w:rPr>
          <w:b/>
        </w:rPr>
        <w:t xml:space="preserve"> sati</w:t>
      </w:r>
      <w:r>
        <w:t xml:space="preserve">, sudnica broj </w:t>
      </w:r>
      <w:r w:rsidR="00962653">
        <w:t>22</w:t>
      </w:r>
      <w:r w:rsidR="00D304E4">
        <w:t>,</w:t>
      </w:r>
      <w:r>
        <w:t xml:space="preserve"> Trgovačkog suda u Splitu, Sukoišanska br. 6</w:t>
      </w:r>
      <w:r w:rsidR="00962653">
        <w:t xml:space="preserve"> (podrumski dio zgrade)</w:t>
      </w:r>
      <w:r>
        <w:t xml:space="preserve"> sa slijedećim dnevnim redom:</w:t>
      </w:r>
    </w:p>
    <w:p w:rsidRDefault="00C056DD" w:rsidP="00C056DD" w:rsidR="00C056DD">
      <w:pPr>
        <w:jc w:val="both"/>
      </w:pPr>
    </w:p>
    <w:p w:rsidRDefault="00D304E4" w:rsidP="00C056DD" w:rsidR="00D304E4">
      <w:pPr>
        <w:numPr>
          <w:ilvl w:val="0"/>
          <w:numId w:val="10"/>
        </w:numPr>
        <w:jc w:val="both"/>
      </w:pPr>
      <w:r>
        <w:t xml:space="preserve">Izvještaj </w:t>
      </w:r>
      <w:r w:rsidR="00C056DD">
        <w:t>stečajnog upravitelja</w:t>
      </w:r>
      <w:r w:rsidR="00FC381E">
        <w:t xml:space="preserve"> o </w:t>
      </w:r>
      <w:r>
        <w:t xml:space="preserve">dosadašnjem </w:t>
      </w:r>
      <w:r w:rsidR="00FC381E">
        <w:t xml:space="preserve">tijeku stečajnog postupka </w:t>
      </w:r>
    </w:p>
    <w:p w:rsidRDefault="00D304E4" w:rsidP="00C056DD" w:rsidR="00D304E4">
      <w:pPr>
        <w:numPr>
          <w:ilvl w:val="0"/>
          <w:numId w:val="10"/>
        </w:numPr>
        <w:jc w:val="both"/>
      </w:pPr>
      <w:r>
        <w:t xml:space="preserve">Procjena vrijednosti nekretnina i pokretnina izvršena po stalnim sudskim vještacima ing. građ. Juri Malenici i dipl. ing. Vinku Ugrini </w:t>
      </w:r>
    </w:p>
    <w:p w:rsidRDefault="00D304E4" w:rsidP="00C056DD" w:rsidR="00D304E4">
      <w:pPr>
        <w:numPr>
          <w:ilvl w:val="0"/>
          <w:numId w:val="10"/>
        </w:numPr>
        <w:jc w:val="both"/>
      </w:pPr>
      <w:r>
        <w:t>Robna marka kao dio imovine stečajnog dužnika</w:t>
      </w:r>
      <w:r w:rsidR="00BF0964">
        <w:t>-donošenje odluka o proc</w:t>
      </w:r>
      <w:r>
        <w:t xml:space="preserve">jeni i prodaji robne marke </w:t>
      </w:r>
    </w:p>
    <w:p w:rsidRDefault="00D304E4" w:rsidP="00C056DD" w:rsidR="00D304E4">
      <w:pPr>
        <w:numPr>
          <w:ilvl w:val="0"/>
          <w:numId w:val="10"/>
        </w:numPr>
        <w:jc w:val="both"/>
      </w:pPr>
      <w:r>
        <w:t>Izbor članova za Odbor vjerovnika</w:t>
      </w:r>
    </w:p>
    <w:p w:rsidRDefault="00D304E4" w:rsidP="00C056DD" w:rsidR="00D304E4">
      <w:pPr>
        <w:numPr>
          <w:ilvl w:val="0"/>
          <w:numId w:val="10"/>
        </w:numPr>
        <w:jc w:val="both"/>
      </w:pPr>
      <w:r>
        <w:t xml:space="preserve">Donošenje odluka o daljnjem tijeku stečajnog postupka </w:t>
      </w:r>
    </w:p>
    <w:p w:rsidRDefault="00A17CBF" w:rsidP="00D304E4" w:rsidR="00A17CBF">
      <w:pPr>
        <w:numPr>
          <w:ilvl w:val="0"/>
          <w:numId w:val="10"/>
        </w:numPr>
        <w:jc w:val="both"/>
      </w:pPr>
      <w:r>
        <w:t>Razno</w:t>
      </w:r>
    </w:p>
    <w:p w:rsidRDefault="00C056DD" w:rsidP="00C056DD" w:rsidR="00C056DD">
      <w:pPr>
        <w:jc w:val="both"/>
      </w:pPr>
    </w:p>
    <w:p w:rsidRDefault="00C056DD" w:rsidP="00C056DD" w:rsidR="00C056DD">
      <w:pPr>
        <w:jc w:val="both"/>
      </w:pPr>
      <w:r>
        <w:t>II</w:t>
      </w:r>
      <w:r w:rsidR="00D304E4">
        <w:t>.</w:t>
      </w:r>
      <w:r>
        <w:t xml:space="preserve"> </w:t>
      </w:r>
      <w:r>
        <w:tab/>
        <w:t>Na ročište se pozivaju svi vjerovnici stečajnog dužnika.</w:t>
      </w:r>
    </w:p>
    <w:p w:rsidRDefault="00C056DD" w:rsidP="00C056DD" w:rsidR="00C056DD">
      <w:pPr>
        <w:jc w:val="both"/>
      </w:pPr>
    </w:p>
    <w:p w:rsidRDefault="00C056DD" w:rsidP="000B177B" w:rsidR="00D304E4">
      <w:pPr>
        <w:ind w:hanging="720" w:left="720"/>
        <w:jc w:val="both"/>
      </w:pPr>
      <w:r>
        <w:t xml:space="preserve">III </w:t>
      </w:r>
      <w:r w:rsidR="00D304E4">
        <w:t>.</w:t>
      </w:r>
      <w:r>
        <w:tab/>
      </w:r>
      <w:r w:rsidR="00D304E4">
        <w:t>Poziva se stečajni upravitelj Ivo Bučan, dipl.oec.,</w:t>
      </w:r>
      <w:r w:rsidR="00D304E4" w:rsidRPr="00C90A51">
        <w:t xml:space="preserve"> </w:t>
      </w:r>
      <w:r w:rsidR="00D304E4">
        <w:t>Don Petra Peroša 6, Mravince</w:t>
      </w:r>
      <w:r w:rsidR="00D304E4" w:rsidRPr="00C90A51">
        <w:t>,</w:t>
      </w:r>
      <w:r w:rsidR="000B177B">
        <w:t xml:space="preserve">   OIB: 76689754975 da u roku od 15 dana, a </w:t>
      </w:r>
      <w:r w:rsidR="000B177B" w:rsidRPr="00BF0964">
        <w:rPr>
          <w:b/>
        </w:rPr>
        <w:t>najkasnije do 01. travnja 2016. godine</w:t>
      </w:r>
      <w:r w:rsidR="000B177B">
        <w:t xml:space="preserve"> dostavi sudu pisano izvješće o tijeku stečajnog postupka i o stanju stečajne mase, te prijedloge donošenja odluka za skupštinu vjerovnika, </w:t>
      </w:r>
      <w:r w:rsidR="000B177B" w:rsidRPr="00BF0964">
        <w:rPr>
          <w:b/>
        </w:rPr>
        <w:t>na propisanom obrascu (Obrazac br. 20)</w:t>
      </w:r>
      <w:r w:rsidR="000B177B">
        <w:t xml:space="preserve"> sukladno čl. 89. st. 2. i 2. Stečajnog zakona ("Narodne novine" broj 71/15).</w:t>
      </w:r>
    </w:p>
    <w:p w:rsidRDefault="000B177B" w:rsidP="000B177B" w:rsidR="000B177B">
      <w:pPr>
        <w:ind w:left="720"/>
        <w:jc w:val="both"/>
        <w:rPr>
          <w:bCs/>
        </w:rPr>
      </w:pPr>
      <w:r>
        <w:rPr>
          <w:bCs/>
        </w:rPr>
        <w:t xml:space="preserve">Pisano izvješće na koje se stečajni upravitelj poziva ovim rješenjem u navedenom roku, objaviti će se na mrežnoj stranici e-oglasna ploča suda bez odgode radi upoznavanja vjerovnika o tijeku stečajnog postupka, te radi donošenja odluka na skupštini vjerovnika. </w:t>
      </w:r>
    </w:p>
    <w:p w:rsidRDefault="00BF0964" w:rsidP="000B177B" w:rsidR="00BF0964">
      <w:pPr>
        <w:ind w:left="720"/>
        <w:jc w:val="both"/>
      </w:pPr>
    </w:p>
    <w:p w:rsidRDefault="000B177B" w:rsidP="000B177B" w:rsidR="00C056DD">
      <w:pPr>
        <w:ind w:hanging="720" w:left="720"/>
        <w:jc w:val="both"/>
      </w:pPr>
      <w:r>
        <w:lastRenderedPageBreak/>
        <w:t xml:space="preserve">IV. </w:t>
      </w:r>
      <w:r w:rsidR="00BF0964">
        <w:tab/>
      </w:r>
      <w:r w:rsidR="00C056DD">
        <w:t xml:space="preserve">Ovo će se rješenje objaviti na </w:t>
      </w:r>
      <w:r w:rsidR="00A17CBF">
        <w:t>e-</w:t>
      </w:r>
      <w:r w:rsidR="00C056DD">
        <w:t>oglasnoj ploči suda, a što svim vjerovnicima služi kao poziv na zakazano ročište.</w:t>
      </w:r>
    </w:p>
    <w:p w:rsidRDefault="00C056DD" w:rsidP="00C056DD" w:rsidR="00C056DD">
      <w:pPr>
        <w:jc w:val="both"/>
      </w:pPr>
    </w:p>
    <w:p w:rsidRDefault="00BF0964" w:rsidP="00C056DD" w:rsidR="00BF0964">
      <w:pPr>
        <w:jc w:val="both"/>
      </w:pPr>
    </w:p>
    <w:p w:rsidRDefault="00C056DD" w:rsidP="00BF0964" w:rsidR="00C056DD">
      <w:pPr>
        <w:jc w:val="center"/>
      </w:pPr>
      <w:r>
        <w:t xml:space="preserve">U Splitu, </w:t>
      </w:r>
      <w:r w:rsidR="00D304E4">
        <w:t>14</w:t>
      </w:r>
      <w:r w:rsidR="00A17CBF">
        <w:t>. ožujka 2016</w:t>
      </w:r>
      <w:r>
        <w:t>.godine</w:t>
      </w:r>
    </w:p>
    <w:p w:rsidRDefault="00A17CBF" w:rsidP="00BF0964" w:rsidR="00C056DD">
      <w:pPr>
        <w:pStyle w:val="Bezproreda"/>
        <w:jc w:val="right"/>
        <w:rPr>
          <w:rFonts w:hAnsi="Times New Roman" w:ascii="Times New Roman"/>
          <w:sz w:val="24"/>
          <w:szCs w:val="24"/>
        </w:rPr>
      </w:pPr>
      <w:r>
        <w:rPr>
          <w:rFonts w:hAnsi="Times New Roman" w:ascii="Times New Roman"/>
          <w:sz w:val="24"/>
          <w:szCs w:val="24"/>
        </w:rPr>
        <w:t>SUDAC</w:t>
      </w:r>
    </w:p>
    <w:p w:rsidRDefault="00BF0964" w:rsidP="00BF0964" w:rsidR="00BF0964">
      <w:pPr>
        <w:pStyle w:val="Bezproreda"/>
        <w:jc w:val="right"/>
        <w:rPr>
          <w:rFonts w:hAnsi="Times New Roman" w:ascii="Times New Roman"/>
          <w:sz w:val="24"/>
          <w:szCs w:val="24"/>
        </w:rPr>
      </w:pPr>
    </w:p>
    <w:p w:rsidRDefault="00BF0964" w:rsidP="00BF0964" w:rsidR="00BF0964">
      <w:pPr>
        <w:pStyle w:val="Bezproreda"/>
        <w:jc w:val="right"/>
        <w:rPr>
          <w:rFonts w:hAnsi="Times New Roman" w:ascii="Times New Roman"/>
          <w:sz w:val="24"/>
          <w:szCs w:val="24"/>
        </w:rPr>
      </w:pPr>
    </w:p>
    <w:p w:rsidRDefault="00BF0964" w:rsidP="00BF0964" w:rsidR="00BF0964" w:rsidRPr="00063A29">
      <w:pPr>
        <w:pStyle w:val="Bezproreda"/>
        <w:jc w:val="right"/>
        <w:rPr>
          <w:rFonts w:hAnsi="Times New Roman" w:ascii="Times New Roman"/>
          <w:sz w:val="24"/>
          <w:szCs w:val="24"/>
        </w:rPr>
      </w:pPr>
    </w:p>
    <w:p w:rsidRDefault="00C056DD" w:rsidP="00C056DD" w:rsidR="00C056DD" w:rsidRPr="00C027F5">
      <w:pPr>
        <w:pStyle w:val="Bezproreda"/>
        <w:jc w:val="right"/>
        <w:rPr>
          <w:rFonts w:hAnsi="Times New Roman" w:ascii="Times New Roman"/>
          <w:sz w:val="24"/>
          <w:szCs w:val="24"/>
        </w:rPr>
      </w:pPr>
      <w:r w:rsidRPr="00063A29">
        <w:rPr>
          <w:rFonts w:hAnsi="Times New Roman" w:ascii="Times New Roman"/>
          <w:sz w:val="24"/>
          <w:szCs w:val="24"/>
        </w:rPr>
        <w:t xml:space="preserve">                                                                                                       </w:t>
      </w:r>
      <w:r>
        <w:rPr>
          <w:rFonts w:hAnsi="Times New Roman" w:ascii="Times New Roman"/>
          <w:sz w:val="24"/>
          <w:szCs w:val="24"/>
        </w:rPr>
        <w:tab/>
      </w:r>
      <w:r w:rsidRPr="00063A29">
        <w:rPr>
          <w:rFonts w:hAnsi="Times New Roman" w:ascii="Times New Roman"/>
          <w:sz w:val="24"/>
          <w:szCs w:val="24"/>
        </w:rPr>
        <w:t xml:space="preserve">Katarina </w:t>
      </w:r>
      <w:r>
        <w:rPr>
          <w:rFonts w:hAnsi="Times New Roman" w:ascii="Times New Roman"/>
          <w:sz w:val="24"/>
          <w:szCs w:val="24"/>
        </w:rPr>
        <w:t>Mikulić</w:t>
      </w:r>
    </w:p>
    <w:p w:rsidRDefault="00C056DD" w:rsidP="00C056DD" w:rsidR="00C056DD">
      <w:pPr>
        <w:jc w:val="both"/>
      </w:pPr>
    </w:p>
    <w:p w:rsidRDefault="00C056DD" w:rsidP="00C056DD" w:rsidR="00C056DD">
      <w:pPr>
        <w:jc w:val="both"/>
      </w:pPr>
      <w:r>
        <w:t>POUKA O PRAVNOM LIJEKU</w:t>
      </w:r>
    </w:p>
    <w:p w:rsidRDefault="00C056DD" w:rsidP="00C056DD" w:rsidR="00C056DD">
      <w:pPr>
        <w:jc w:val="both"/>
      </w:pPr>
      <w:r>
        <w:t>Protiv ovog rješenja nije dopuštena žalba (čl. 42. Stečajnog zakona).</w:t>
      </w:r>
    </w:p>
    <w:p w:rsidRDefault="00C056DD" w:rsidP="00C056DD" w:rsidR="00C056DD">
      <w:pPr>
        <w:jc w:val="both"/>
      </w:pPr>
    </w:p>
    <w:p w:rsidRDefault="00DB435A" w:rsidP="00C056DD" w:rsidR="00C056DD">
      <w:pPr>
        <w:jc w:val="both"/>
      </w:pPr>
      <w:r>
        <w:t>DNA</w:t>
      </w:r>
      <w:r w:rsidR="00C056DD">
        <w:t xml:space="preserve">: </w:t>
      </w:r>
    </w:p>
    <w:p w:rsidRDefault="00C056DD" w:rsidP="00C056DD" w:rsidR="00C056DD">
      <w:pPr>
        <w:jc w:val="both"/>
      </w:pPr>
      <w:r>
        <w:t>-stečajnom upravitelju</w:t>
      </w:r>
    </w:p>
    <w:p w:rsidRDefault="00C056DD" w:rsidP="00C056DD" w:rsidR="00C056DD">
      <w:pPr>
        <w:jc w:val="both"/>
      </w:pPr>
      <w:r>
        <w:t>-</w:t>
      </w:r>
      <w:r w:rsidR="00A17CBF">
        <w:t>e-</w:t>
      </w:r>
      <w:r>
        <w:t>oglasna ploča</w:t>
      </w:r>
    </w:p>
    <w:p w:rsidRDefault="00C056DD" w:rsidP="00C056DD" w:rsidR="00C056DD">
      <w:pPr>
        <w:jc w:val="both"/>
      </w:pPr>
      <w:r>
        <w:t>-u spis</w:t>
      </w:r>
    </w:p>
    <w:p w:rsidRDefault="007F07AB" w:rsidP="00C056DD" w:rsidR="007F07AB">
      <w:pPr>
        <w:jc w:val="both"/>
      </w:pPr>
    </w:p>
    <w:sectPr w:rsidSect="000B177B" w:rsidR="007F07AB">
      <w:headerReference w:type="even" r:id="rId11"/>
      <w:headerReference w:type="default" r:id="rId12"/>
      <w:footerReference w:type="default" r:id="rId13"/>
      <w:headerReference w:type="first" r:id="rId14"/>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4530" w:rsidR="00E64530">
      <w:r>
        <w:separator/>
      </w:r>
    </w:p>
  </w:endnote>
  <w:endnote w:id="0" w:type="continuationSeparator">
    <w:p w:rsidRDefault="00E64530" w:rsidR="00E645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0698730"/>
      <w:docPartObj>
        <w:docPartGallery w:val="Page Numbers (Bottom of Page)"/>
        <w:docPartUnique/>
      </w:docPartObj>
    </w:sdtPr>
    <w:sdtEndPr/>
    <w:sdtContent>
      <w:p w:rsidRDefault="00BF0964" w:rsidR="00BF0964">
        <w:pPr>
          <w:pStyle w:val="Podnoje"/>
          <w:jc w:val="center"/>
        </w:pPr>
        <w:r>
          <w:fldChar w:fldCharType="begin"/>
        </w:r>
        <w:r>
          <w:instrText>PAGE   \* MERGEFORMAT</w:instrText>
        </w:r>
        <w:r>
          <w:fldChar w:fldCharType="separate"/>
        </w:r>
        <w:r w:rsidR="00A949B1">
          <w:rPr>
            <w:noProof/>
          </w:rPr>
          <w:t>2</w:t>
        </w:r>
        <w:r>
          <w:fldChar w:fldCharType="end"/>
        </w:r>
      </w:p>
    </w:sdtContent>
  </w:sdt>
  <w:p w:rsidRDefault="00BF0964" w:rsidR="00BF09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4530" w:rsidR="00E64530">
      <w:r>
        <w:separator/>
      </w:r>
    </w:p>
  </w:footnote>
  <w:footnote w:id="0" w:type="continuationSeparator">
    <w:p w:rsidRDefault="00E64530" w:rsidR="00E645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0964" w:rsidP="00BF0964" w:rsidR="004E16E9" w:rsidRPr="00DB623B">
    <w:pPr>
      <w:pStyle w:val="Zaglavlje"/>
      <w:ind w:right="360"/>
      <w:jc w:val="right"/>
    </w:pPr>
    <w:r>
      <w:rPr>
        <w:rStyle w:val="Brojstranice"/>
      </w:rPr>
      <w:t>4.St-18/2014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7CBF" w:rsidP="00A17CBF" w:rsidR="00A17CBF">
    <w:pPr>
      <w:pStyle w:val="Zaglavlje"/>
      <w:jc w:val="right"/>
    </w:pPr>
    <w:r>
      <w:t>4.St-18/2014</w:t>
    </w:r>
  </w:p>
  <w:p w:rsidRDefault="004E16E9" w:rsidR="004E16E9"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25C3660F"/>
    <w:multiLevelType w:val="hybridMultilevel"/>
    <w:tmpl w:val="B2B8EDA6"/>
    <w:lvl w:tplc="662E6D9E" w:ilvl="0">
      <w:start w:val="1"/>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2"/>
  </w:num>
  <w:num w:numId="4">
    <w:abstractNumId w:val="1"/>
  </w:num>
  <w:num w:numId="5">
    <w:abstractNumId w:val="7"/>
  </w:num>
  <w:num w:numId="6">
    <w:abstractNumId w:val="8"/>
  </w:num>
  <w:num w:numId="7">
    <w:abstractNumId w:val="3"/>
  </w:num>
  <w:num w:numId="8">
    <w:abstractNumId w:val="6"/>
  </w:num>
  <w:num w:numId="9">
    <w:abstractNumId w:val="9"/>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426E"/>
    <w:rsid w:val="00015E79"/>
    <w:rsid w:val="000162DE"/>
    <w:rsid w:val="000163E5"/>
    <w:rsid w:val="00016722"/>
    <w:rsid w:val="00017544"/>
    <w:rsid w:val="000175E6"/>
    <w:rsid w:val="000214C4"/>
    <w:rsid w:val="0002380D"/>
    <w:rsid w:val="000240D4"/>
    <w:rsid w:val="000255E7"/>
    <w:rsid w:val="000257C6"/>
    <w:rsid w:val="000261E0"/>
    <w:rsid w:val="00032998"/>
    <w:rsid w:val="00032E9F"/>
    <w:rsid w:val="00034036"/>
    <w:rsid w:val="000347FC"/>
    <w:rsid w:val="00035006"/>
    <w:rsid w:val="00035749"/>
    <w:rsid w:val="00035B03"/>
    <w:rsid w:val="0003710C"/>
    <w:rsid w:val="00040B87"/>
    <w:rsid w:val="000445BD"/>
    <w:rsid w:val="00045BB1"/>
    <w:rsid w:val="000500F6"/>
    <w:rsid w:val="0005125C"/>
    <w:rsid w:val="00051A1A"/>
    <w:rsid w:val="0005224C"/>
    <w:rsid w:val="00053552"/>
    <w:rsid w:val="000536CA"/>
    <w:rsid w:val="00057097"/>
    <w:rsid w:val="0006384A"/>
    <w:rsid w:val="00064AED"/>
    <w:rsid w:val="00064D06"/>
    <w:rsid w:val="0006542F"/>
    <w:rsid w:val="000655D5"/>
    <w:rsid w:val="0007058E"/>
    <w:rsid w:val="000711E1"/>
    <w:rsid w:val="00073255"/>
    <w:rsid w:val="00074560"/>
    <w:rsid w:val="00074AC0"/>
    <w:rsid w:val="000753CB"/>
    <w:rsid w:val="00076CCC"/>
    <w:rsid w:val="0008157F"/>
    <w:rsid w:val="00081809"/>
    <w:rsid w:val="0008628E"/>
    <w:rsid w:val="00086A97"/>
    <w:rsid w:val="00090486"/>
    <w:rsid w:val="00094623"/>
    <w:rsid w:val="00097B32"/>
    <w:rsid w:val="000A27EA"/>
    <w:rsid w:val="000A36E4"/>
    <w:rsid w:val="000A41F7"/>
    <w:rsid w:val="000A5494"/>
    <w:rsid w:val="000A7020"/>
    <w:rsid w:val="000B00B0"/>
    <w:rsid w:val="000B177B"/>
    <w:rsid w:val="000B454D"/>
    <w:rsid w:val="000B5E1B"/>
    <w:rsid w:val="000B68D9"/>
    <w:rsid w:val="000C1FD2"/>
    <w:rsid w:val="000C338F"/>
    <w:rsid w:val="000C378E"/>
    <w:rsid w:val="000C406B"/>
    <w:rsid w:val="000C4356"/>
    <w:rsid w:val="000C7270"/>
    <w:rsid w:val="000D3AD5"/>
    <w:rsid w:val="000D51EE"/>
    <w:rsid w:val="000D5AD6"/>
    <w:rsid w:val="000D7BDC"/>
    <w:rsid w:val="000E1833"/>
    <w:rsid w:val="000E1B53"/>
    <w:rsid w:val="000E1BF5"/>
    <w:rsid w:val="000E3D68"/>
    <w:rsid w:val="000E4505"/>
    <w:rsid w:val="000E4B04"/>
    <w:rsid w:val="000E5F0D"/>
    <w:rsid w:val="000F4502"/>
    <w:rsid w:val="001030CA"/>
    <w:rsid w:val="001037FC"/>
    <w:rsid w:val="00104425"/>
    <w:rsid w:val="00104B95"/>
    <w:rsid w:val="0010567E"/>
    <w:rsid w:val="0010667D"/>
    <w:rsid w:val="00107B51"/>
    <w:rsid w:val="0011181A"/>
    <w:rsid w:val="00113593"/>
    <w:rsid w:val="00117983"/>
    <w:rsid w:val="00117C17"/>
    <w:rsid w:val="00127FA5"/>
    <w:rsid w:val="00133D16"/>
    <w:rsid w:val="0013544C"/>
    <w:rsid w:val="00135A65"/>
    <w:rsid w:val="00141557"/>
    <w:rsid w:val="0014484E"/>
    <w:rsid w:val="001449FD"/>
    <w:rsid w:val="001479DC"/>
    <w:rsid w:val="001526D4"/>
    <w:rsid w:val="0015574C"/>
    <w:rsid w:val="00157536"/>
    <w:rsid w:val="00157E27"/>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1F6630"/>
    <w:rsid w:val="00201842"/>
    <w:rsid w:val="002077D0"/>
    <w:rsid w:val="002103DD"/>
    <w:rsid w:val="00212E1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8021A"/>
    <w:rsid w:val="002833A6"/>
    <w:rsid w:val="00284137"/>
    <w:rsid w:val="00284A4A"/>
    <w:rsid w:val="00286469"/>
    <w:rsid w:val="002932F2"/>
    <w:rsid w:val="002946FA"/>
    <w:rsid w:val="00295286"/>
    <w:rsid w:val="00297403"/>
    <w:rsid w:val="002A1917"/>
    <w:rsid w:val="002A4D29"/>
    <w:rsid w:val="002A7B77"/>
    <w:rsid w:val="002B5327"/>
    <w:rsid w:val="002C1947"/>
    <w:rsid w:val="002C2EF5"/>
    <w:rsid w:val="002C309D"/>
    <w:rsid w:val="002C4442"/>
    <w:rsid w:val="002C5FC3"/>
    <w:rsid w:val="002C76E9"/>
    <w:rsid w:val="002D0407"/>
    <w:rsid w:val="002D158A"/>
    <w:rsid w:val="002D1960"/>
    <w:rsid w:val="002D2068"/>
    <w:rsid w:val="002D30B8"/>
    <w:rsid w:val="002D44C6"/>
    <w:rsid w:val="002D4C40"/>
    <w:rsid w:val="002D7117"/>
    <w:rsid w:val="002E245E"/>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1C69"/>
    <w:rsid w:val="003034CB"/>
    <w:rsid w:val="00303DE5"/>
    <w:rsid w:val="00306B18"/>
    <w:rsid w:val="00311FB3"/>
    <w:rsid w:val="00315AE9"/>
    <w:rsid w:val="00316894"/>
    <w:rsid w:val="00316C7F"/>
    <w:rsid w:val="003231AA"/>
    <w:rsid w:val="0032625B"/>
    <w:rsid w:val="003270E2"/>
    <w:rsid w:val="0032767A"/>
    <w:rsid w:val="0033056D"/>
    <w:rsid w:val="00341B9A"/>
    <w:rsid w:val="003435DD"/>
    <w:rsid w:val="003465CF"/>
    <w:rsid w:val="00354F3B"/>
    <w:rsid w:val="0036228C"/>
    <w:rsid w:val="00363DDB"/>
    <w:rsid w:val="00364983"/>
    <w:rsid w:val="00366040"/>
    <w:rsid w:val="00372F00"/>
    <w:rsid w:val="003739C8"/>
    <w:rsid w:val="003750F8"/>
    <w:rsid w:val="00377127"/>
    <w:rsid w:val="00381208"/>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39A"/>
    <w:rsid w:val="003F2DAC"/>
    <w:rsid w:val="003F4653"/>
    <w:rsid w:val="003F4BF3"/>
    <w:rsid w:val="003F6CEB"/>
    <w:rsid w:val="00403087"/>
    <w:rsid w:val="00403600"/>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447FC"/>
    <w:rsid w:val="004454E7"/>
    <w:rsid w:val="004461F8"/>
    <w:rsid w:val="00450970"/>
    <w:rsid w:val="00450B87"/>
    <w:rsid w:val="00450FC1"/>
    <w:rsid w:val="00452D24"/>
    <w:rsid w:val="0045672A"/>
    <w:rsid w:val="00460058"/>
    <w:rsid w:val="00462D0F"/>
    <w:rsid w:val="00466EB3"/>
    <w:rsid w:val="00471190"/>
    <w:rsid w:val="00474CDC"/>
    <w:rsid w:val="0047589D"/>
    <w:rsid w:val="00475F13"/>
    <w:rsid w:val="00480D40"/>
    <w:rsid w:val="004855E2"/>
    <w:rsid w:val="004952B7"/>
    <w:rsid w:val="004972B4"/>
    <w:rsid w:val="00497427"/>
    <w:rsid w:val="004A55E6"/>
    <w:rsid w:val="004B0393"/>
    <w:rsid w:val="004B4888"/>
    <w:rsid w:val="004B491D"/>
    <w:rsid w:val="004B5140"/>
    <w:rsid w:val="004B6C94"/>
    <w:rsid w:val="004B7022"/>
    <w:rsid w:val="004C0EA6"/>
    <w:rsid w:val="004C1500"/>
    <w:rsid w:val="004C2869"/>
    <w:rsid w:val="004C42A1"/>
    <w:rsid w:val="004C6343"/>
    <w:rsid w:val="004C7816"/>
    <w:rsid w:val="004D07ED"/>
    <w:rsid w:val="004D2094"/>
    <w:rsid w:val="004D4B5A"/>
    <w:rsid w:val="004D5098"/>
    <w:rsid w:val="004D556D"/>
    <w:rsid w:val="004D63A4"/>
    <w:rsid w:val="004D65C3"/>
    <w:rsid w:val="004D717C"/>
    <w:rsid w:val="004D72D1"/>
    <w:rsid w:val="004D7831"/>
    <w:rsid w:val="004D7CBA"/>
    <w:rsid w:val="004E1279"/>
    <w:rsid w:val="004E16E9"/>
    <w:rsid w:val="004E2C62"/>
    <w:rsid w:val="004E3BD7"/>
    <w:rsid w:val="004E3FFC"/>
    <w:rsid w:val="004E4588"/>
    <w:rsid w:val="004E4671"/>
    <w:rsid w:val="004E7DC2"/>
    <w:rsid w:val="004F08DE"/>
    <w:rsid w:val="004F1870"/>
    <w:rsid w:val="004F694C"/>
    <w:rsid w:val="005011CF"/>
    <w:rsid w:val="005033F9"/>
    <w:rsid w:val="005045B3"/>
    <w:rsid w:val="0051051F"/>
    <w:rsid w:val="00512279"/>
    <w:rsid w:val="0051376B"/>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4D41"/>
    <w:rsid w:val="00565E8A"/>
    <w:rsid w:val="005677DA"/>
    <w:rsid w:val="00567D7D"/>
    <w:rsid w:val="00567F12"/>
    <w:rsid w:val="00581BBF"/>
    <w:rsid w:val="00582B26"/>
    <w:rsid w:val="00583755"/>
    <w:rsid w:val="00584C9C"/>
    <w:rsid w:val="00585C92"/>
    <w:rsid w:val="00585E8A"/>
    <w:rsid w:val="00587B80"/>
    <w:rsid w:val="00591442"/>
    <w:rsid w:val="00591F7D"/>
    <w:rsid w:val="0059412E"/>
    <w:rsid w:val="00595D3B"/>
    <w:rsid w:val="005A1060"/>
    <w:rsid w:val="005A3CB0"/>
    <w:rsid w:val="005A3F7D"/>
    <w:rsid w:val="005A631E"/>
    <w:rsid w:val="005B49E0"/>
    <w:rsid w:val="005B564B"/>
    <w:rsid w:val="005C240F"/>
    <w:rsid w:val="005C284F"/>
    <w:rsid w:val="005C4389"/>
    <w:rsid w:val="005C523E"/>
    <w:rsid w:val="005C7617"/>
    <w:rsid w:val="005D0BBF"/>
    <w:rsid w:val="005D28F0"/>
    <w:rsid w:val="005D6438"/>
    <w:rsid w:val="005D7B11"/>
    <w:rsid w:val="005E10EA"/>
    <w:rsid w:val="005E1F9F"/>
    <w:rsid w:val="005E2759"/>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D6D"/>
    <w:rsid w:val="0061644C"/>
    <w:rsid w:val="00616BE6"/>
    <w:rsid w:val="006202E7"/>
    <w:rsid w:val="00620CE5"/>
    <w:rsid w:val="00622316"/>
    <w:rsid w:val="006223D5"/>
    <w:rsid w:val="00622F9C"/>
    <w:rsid w:val="006231D9"/>
    <w:rsid w:val="006258A1"/>
    <w:rsid w:val="00625B29"/>
    <w:rsid w:val="006264AB"/>
    <w:rsid w:val="00626A9F"/>
    <w:rsid w:val="0062799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5188"/>
    <w:rsid w:val="006E761C"/>
    <w:rsid w:val="006F2272"/>
    <w:rsid w:val="006F5644"/>
    <w:rsid w:val="006F66F6"/>
    <w:rsid w:val="006F6F93"/>
    <w:rsid w:val="00700517"/>
    <w:rsid w:val="00700D61"/>
    <w:rsid w:val="007031F6"/>
    <w:rsid w:val="00703408"/>
    <w:rsid w:val="00703B2B"/>
    <w:rsid w:val="00705F47"/>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2381"/>
    <w:rsid w:val="00794C4C"/>
    <w:rsid w:val="00796A47"/>
    <w:rsid w:val="007A0C9F"/>
    <w:rsid w:val="007A4438"/>
    <w:rsid w:val="007A5BDE"/>
    <w:rsid w:val="007A6383"/>
    <w:rsid w:val="007A6DB5"/>
    <w:rsid w:val="007A76EA"/>
    <w:rsid w:val="007B137E"/>
    <w:rsid w:val="007B5000"/>
    <w:rsid w:val="007B6389"/>
    <w:rsid w:val="007B7F03"/>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4A15"/>
    <w:rsid w:val="007F6F29"/>
    <w:rsid w:val="00801271"/>
    <w:rsid w:val="00802BD5"/>
    <w:rsid w:val="0080315E"/>
    <w:rsid w:val="00805CBF"/>
    <w:rsid w:val="00807767"/>
    <w:rsid w:val="00807DDF"/>
    <w:rsid w:val="00810868"/>
    <w:rsid w:val="00813DAA"/>
    <w:rsid w:val="00814B97"/>
    <w:rsid w:val="008170A6"/>
    <w:rsid w:val="00822F05"/>
    <w:rsid w:val="00831AE8"/>
    <w:rsid w:val="0083295D"/>
    <w:rsid w:val="00832A17"/>
    <w:rsid w:val="00832C91"/>
    <w:rsid w:val="00832CC9"/>
    <w:rsid w:val="00833428"/>
    <w:rsid w:val="00835CC3"/>
    <w:rsid w:val="008363E2"/>
    <w:rsid w:val="00837F57"/>
    <w:rsid w:val="008402F1"/>
    <w:rsid w:val="00840E42"/>
    <w:rsid w:val="0084212D"/>
    <w:rsid w:val="0085158E"/>
    <w:rsid w:val="008529E6"/>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53C7"/>
    <w:rsid w:val="008D0676"/>
    <w:rsid w:val="008D2E77"/>
    <w:rsid w:val="008D6EAE"/>
    <w:rsid w:val="008E102D"/>
    <w:rsid w:val="008E2F03"/>
    <w:rsid w:val="008E3217"/>
    <w:rsid w:val="008E325C"/>
    <w:rsid w:val="008E41C3"/>
    <w:rsid w:val="008E4600"/>
    <w:rsid w:val="008E46C6"/>
    <w:rsid w:val="008F17EA"/>
    <w:rsid w:val="008F1A0C"/>
    <w:rsid w:val="008F2395"/>
    <w:rsid w:val="008F4ECE"/>
    <w:rsid w:val="008F562E"/>
    <w:rsid w:val="00900A1B"/>
    <w:rsid w:val="00900C44"/>
    <w:rsid w:val="00900D3B"/>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41348"/>
    <w:rsid w:val="0094336B"/>
    <w:rsid w:val="00943F9F"/>
    <w:rsid w:val="00943FA8"/>
    <w:rsid w:val="009446E9"/>
    <w:rsid w:val="00951BC1"/>
    <w:rsid w:val="0095267D"/>
    <w:rsid w:val="00954C31"/>
    <w:rsid w:val="0095635E"/>
    <w:rsid w:val="00961710"/>
    <w:rsid w:val="009617DB"/>
    <w:rsid w:val="00962653"/>
    <w:rsid w:val="00966530"/>
    <w:rsid w:val="00966BA5"/>
    <w:rsid w:val="00967EF5"/>
    <w:rsid w:val="009719F3"/>
    <w:rsid w:val="00974628"/>
    <w:rsid w:val="00974F29"/>
    <w:rsid w:val="00975DA4"/>
    <w:rsid w:val="00976627"/>
    <w:rsid w:val="00976636"/>
    <w:rsid w:val="009800E5"/>
    <w:rsid w:val="00983FD2"/>
    <w:rsid w:val="009872A7"/>
    <w:rsid w:val="00990446"/>
    <w:rsid w:val="00992707"/>
    <w:rsid w:val="009930BC"/>
    <w:rsid w:val="0099444B"/>
    <w:rsid w:val="009A7284"/>
    <w:rsid w:val="009A734F"/>
    <w:rsid w:val="009B169B"/>
    <w:rsid w:val="009B1C5C"/>
    <w:rsid w:val="009B23A9"/>
    <w:rsid w:val="009B292A"/>
    <w:rsid w:val="009C4845"/>
    <w:rsid w:val="009C5674"/>
    <w:rsid w:val="009C5C31"/>
    <w:rsid w:val="009C6350"/>
    <w:rsid w:val="009D5064"/>
    <w:rsid w:val="009D6141"/>
    <w:rsid w:val="009D6B33"/>
    <w:rsid w:val="009E09BF"/>
    <w:rsid w:val="009E17EE"/>
    <w:rsid w:val="009E1E5A"/>
    <w:rsid w:val="009E5935"/>
    <w:rsid w:val="009E7C9B"/>
    <w:rsid w:val="009E7EC0"/>
    <w:rsid w:val="009F08D8"/>
    <w:rsid w:val="009F1510"/>
    <w:rsid w:val="009F1726"/>
    <w:rsid w:val="009F2214"/>
    <w:rsid w:val="009F2364"/>
    <w:rsid w:val="009F4C96"/>
    <w:rsid w:val="009F5091"/>
    <w:rsid w:val="009F7D91"/>
    <w:rsid w:val="00A00D62"/>
    <w:rsid w:val="00A01881"/>
    <w:rsid w:val="00A06FB8"/>
    <w:rsid w:val="00A11837"/>
    <w:rsid w:val="00A14A3E"/>
    <w:rsid w:val="00A173C9"/>
    <w:rsid w:val="00A17973"/>
    <w:rsid w:val="00A17CBF"/>
    <w:rsid w:val="00A20541"/>
    <w:rsid w:val="00A208FA"/>
    <w:rsid w:val="00A236E6"/>
    <w:rsid w:val="00A248E2"/>
    <w:rsid w:val="00A27357"/>
    <w:rsid w:val="00A31120"/>
    <w:rsid w:val="00A315ED"/>
    <w:rsid w:val="00A33007"/>
    <w:rsid w:val="00A40AB5"/>
    <w:rsid w:val="00A4416C"/>
    <w:rsid w:val="00A50F18"/>
    <w:rsid w:val="00A52236"/>
    <w:rsid w:val="00A528F6"/>
    <w:rsid w:val="00A54D6C"/>
    <w:rsid w:val="00A5517E"/>
    <w:rsid w:val="00A67393"/>
    <w:rsid w:val="00A72B34"/>
    <w:rsid w:val="00A73F96"/>
    <w:rsid w:val="00A7651A"/>
    <w:rsid w:val="00A7686F"/>
    <w:rsid w:val="00A77EB1"/>
    <w:rsid w:val="00A82307"/>
    <w:rsid w:val="00A86505"/>
    <w:rsid w:val="00A8655C"/>
    <w:rsid w:val="00A872D8"/>
    <w:rsid w:val="00A90D24"/>
    <w:rsid w:val="00A941E7"/>
    <w:rsid w:val="00A9452C"/>
    <w:rsid w:val="00A9458F"/>
    <w:rsid w:val="00A949B1"/>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E2C88"/>
    <w:rsid w:val="00AE3969"/>
    <w:rsid w:val="00AE5C72"/>
    <w:rsid w:val="00AF0314"/>
    <w:rsid w:val="00AF5F89"/>
    <w:rsid w:val="00AF6688"/>
    <w:rsid w:val="00B00255"/>
    <w:rsid w:val="00B016B3"/>
    <w:rsid w:val="00B05D22"/>
    <w:rsid w:val="00B05DCB"/>
    <w:rsid w:val="00B060CB"/>
    <w:rsid w:val="00B0626E"/>
    <w:rsid w:val="00B065C7"/>
    <w:rsid w:val="00B11059"/>
    <w:rsid w:val="00B1484A"/>
    <w:rsid w:val="00B17D89"/>
    <w:rsid w:val="00B17E78"/>
    <w:rsid w:val="00B2037F"/>
    <w:rsid w:val="00B20F16"/>
    <w:rsid w:val="00B21D4B"/>
    <w:rsid w:val="00B257B2"/>
    <w:rsid w:val="00B33071"/>
    <w:rsid w:val="00B34517"/>
    <w:rsid w:val="00B35632"/>
    <w:rsid w:val="00B37C68"/>
    <w:rsid w:val="00B40EB7"/>
    <w:rsid w:val="00B43F9C"/>
    <w:rsid w:val="00B44915"/>
    <w:rsid w:val="00B45731"/>
    <w:rsid w:val="00B566B6"/>
    <w:rsid w:val="00B60BBD"/>
    <w:rsid w:val="00B61179"/>
    <w:rsid w:val="00B62BF2"/>
    <w:rsid w:val="00B67EF9"/>
    <w:rsid w:val="00B71242"/>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51AA"/>
    <w:rsid w:val="00BC71E6"/>
    <w:rsid w:val="00BD193C"/>
    <w:rsid w:val="00BD5418"/>
    <w:rsid w:val="00BD54C3"/>
    <w:rsid w:val="00BD57F3"/>
    <w:rsid w:val="00BD6D22"/>
    <w:rsid w:val="00BD7648"/>
    <w:rsid w:val="00BE42F4"/>
    <w:rsid w:val="00BE52A3"/>
    <w:rsid w:val="00BF0964"/>
    <w:rsid w:val="00BF7584"/>
    <w:rsid w:val="00BF7748"/>
    <w:rsid w:val="00C04084"/>
    <w:rsid w:val="00C056DD"/>
    <w:rsid w:val="00C10C06"/>
    <w:rsid w:val="00C124AF"/>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54A"/>
    <w:rsid w:val="00C76891"/>
    <w:rsid w:val="00C76C1C"/>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310E"/>
    <w:rsid w:val="00CC368A"/>
    <w:rsid w:val="00CC3B7E"/>
    <w:rsid w:val="00CC4711"/>
    <w:rsid w:val="00CC6542"/>
    <w:rsid w:val="00CC6FA5"/>
    <w:rsid w:val="00CD46CF"/>
    <w:rsid w:val="00CD4CF6"/>
    <w:rsid w:val="00CE0AA6"/>
    <w:rsid w:val="00CE299D"/>
    <w:rsid w:val="00CE36BA"/>
    <w:rsid w:val="00CE7168"/>
    <w:rsid w:val="00CF0240"/>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4E4"/>
    <w:rsid w:val="00D4035D"/>
    <w:rsid w:val="00D404F5"/>
    <w:rsid w:val="00D40FD7"/>
    <w:rsid w:val="00D4122F"/>
    <w:rsid w:val="00D42569"/>
    <w:rsid w:val="00D46D70"/>
    <w:rsid w:val="00D55E17"/>
    <w:rsid w:val="00D563CF"/>
    <w:rsid w:val="00D565AB"/>
    <w:rsid w:val="00D57B89"/>
    <w:rsid w:val="00D65AD4"/>
    <w:rsid w:val="00D66C72"/>
    <w:rsid w:val="00D674C9"/>
    <w:rsid w:val="00D70586"/>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BF0"/>
    <w:rsid w:val="00DB06A0"/>
    <w:rsid w:val="00DB2DB8"/>
    <w:rsid w:val="00DB2F3A"/>
    <w:rsid w:val="00DB31AE"/>
    <w:rsid w:val="00DB435A"/>
    <w:rsid w:val="00DB623B"/>
    <w:rsid w:val="00DB6DB9"/>
    <w:rsid w:val="00DB7935"/>
    <w:rsid w:val="00DC02BD"/>
    <w:rsid w:val="00DC263A"/>
    <w:rsid w:val="00DC30C6"/>
    <w:rsid w:val="00DD2FF8"/>
    <w:rsid w:val="00DD4579"/>
    <w:rsid w:val="00DD4B1E"/>
    <w:rsid w:val="00DD5DCF"/>
    <w:rsid w:val="00DD6691"/>
    <w:rsid w:val="00DD732B"/>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4C60"/>
    <w:rsid w:val="00E46A39"/>
    <w:rsid w:val="00E46B33"/>
    <w:rsid w:val="00E50189"/>
    <w:rsid w:val="00E5106F"/>
    <w:rsid w:val="00E513AD"/>
    <w:rsid w:val="00E52422"/>
    <w:rsid w:val="00E5653B"/>
    <w:rsid w:val="00E6348B"/>
    <w:rsid w:val="00E639EA"/>
    <w:rsid w:val="00E63DB0"/>
    <w:rsid w:val="00E64530"/>
    <w:rsid w:val="00E6758D"/>
    <w:rsid w:val="00E76954"/>
    <w:rsid w:val="00E83874"/>
    <w:rsid w:val="00E84874"/>
    <w:rsid w:val="00E91505"/>
    <w:rsid w:val="00EA0D47"/>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5B21"/>
    <w:rsid w:val="00F9181A"/>
    <w:rsid w:val="00F9292C"/>
    <w:rsid w:val="00F94FF4"/>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381E"/>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eastAsia="Calibri" w:hAnsi="Calibri" w:ascii="Calibri"/>
      <w:sz w:val="22"/>
      <w:szCs w:val="22"/>
      <w:lang w:eastAsia="en-US"/>
    </w:rPr>
  </w:style>
  <w:style w:customStyle="true" w:styleId="ZaglavljeChar" w:type="character">
    <w:name w:val="Zaglavlje Char"/>
    <w:basedOn w:val="Zadanifontodlomka"/>
    <w:link w:val="Zaglavlje"/>
    <w:uiPriority w:val="99"/>
    <w:rsid w:val="00A17CBF"/>
    <w:rPr>
      <w:sz w:val="24"/>
      <w:szCs w:val="24"/>
      <w:lang w:eastAsia="en-US"/>
    </w:rPr>
  </w:style>
  <w:style w:customStyle="true" w:styleId="PodnojeChar" w:type="character">
    <w:name w:val="Podnožje Char"/>
    <w:basedOn w:val="Zadanifontodlomka"/>
    <w:link w:val="Podnoje"/>
    <w:uiPriority w:val="99"/>
    <w:rsid w:val="00BF0964"/>
    <w:rPr>
      <w:sz w:val="24"/>
      <w:szCs w:val="24"/>
      <w:lang w:eastAsia="en-US"/>
    </w:rPr>
  </w:style>
  <w:style w:styleId="Tekstrezerviranogmjesta" w:type="character">
    <w:name w:val="Placeholder Text"/>
    <w:basedOn w:val="Zadanifontodlomka"/>
    <w:uiPriority w:val="99"/>
    <w:semiHidden/>
    <w:rsid w:val="00A949B1"/>
    <w:rPr>
      <w:color w:val="808080"/>
      <w:bdr w:space="0" w:sz="0" w:color="auto" w:val="none"/>
      <w:shd w:fill="auto" w:color="auto" w:val="clear"/>
    </w:rPr>
  </w:style>
  <w:style w:customStyle="true" w:styleId="eSPISCCParagraphDefaultFont" w:type="character">
    <w:name w:val="eSPIS_CC_Paragraph Default Font"/>
    <w:basedOn w:val="Zadanifontodlomka"/>
    <w:rsid w:val="00A949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49B1"/>
    <w:rPr>
      <w:bdr w:space="0" w:sz="0" w:color="auto" w:val="none"/>
      <w:shd w:fill="FFFFCC" w:color="auto" w:val="clear"/>
      <w:lang w:val="hr-HR"/>
    </w:rPr>
  </w:style>
  <w:style w:customStyle="true" w:styleId="PozadinaSvijetloCrvena" w:type="character">
    <w:name w:val="Pozadina_SvijetloCrvena"/>
    <w:basedOn w:val="eSPISCCParagraphDefaultFont"/>
    <w:rsid w:val="00A949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49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ascii="Calibri" w:eastAsia="Calibri" w:hAnsi="Calibri"/>
      <w:sz w:val="22"/>
      <w:szCs w:val="22"/>
      <w:lang w:eastAsia="en-US"/>
    </w:rPr>
  </w:style>
  <w:style w:customStyle="1" w:styleId="ZaglavljeChar" w:type="character">
    <w:name w:val="Zaglavlje Char"/>
    <w:basedOn w:val="Zadanifontodlomka"/>
    <w:link w:val="Zaglavlje"/>
    <w:uiPriority w:val="99"/>
    <w:rsid w:val="00A17CBF"/>
    <w:rPr>
      <w:sz w:val="24"/>
      <w:szCs w:val="24"/>
      <w:lang w:eastAsia="en-US"/>
    </w:rPr>
  </w:style>
  <w:style w:customStyle="1" w:styleId="PodnojeChar" w:type="character">
    <w:name w:val="Podnožje Char"/>
    <w:basedOn w:val="Zadanifontodlomka"/>
    <w:link w:val="Podnoje"/>
    <w:uiPriority w:val="99"/>
    <w:rsid w:val="00BF0964"/>
    <w:rPr>
      <w:sz w:val="24"/>
      <w:szCs w:val="24"/>
      <w:lang w:eastAsia="en-US"/>
    </w:rPr>
  </w:style>
  <w:style w:styleId="Tekstrezerviranogmjesta" w:type="character">
    <w:name w:val="Placeholder Text"/>
    <w:basedOn w:val="Zadanifontodlomka"/>
    <w:uiPriority w:val="99"/>
    <w:semiHidden/>
    <w:rsid w:val="00A949B1"/>
    <w:rPr>
      <w:color w:val="808080"/>
      <w:bdr w:color="auto" w:space="0" w:sz="0" w:val="none"/>
      <w:shd w:color="auto" w:fill="auto" w:val="clear"/>
    </w:rPr>
  </w:style>
  <w:style w:customStyle="1" w:styleId="eSPISCCParagraphDefaultFont" w:type="character">
    <w:name w:val="eSPIS_CC_Paragraph Default Font"/>
    <w:basedOn w:val="Zadanifontodlomka"/>
    <w:rsid w:val="00A949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49B1"/>
    <w:rPr>
      <w:bdr w:color="auto" w:space="0" w:sz="0" w:val="none"/>
      <w:shd w:color="auto" w:fill="FFFFCC" w:val="clear"/>
      <w:lang w:val="hr-HR"/>
    </w:rPr>
  </w:style>
  <w:style w:customStyle="1" w:styleId="PozadinaSvijetloCrvena" w:type="character">
    <w:name w:val="Pozadina_SvijetloCrvena"/>
    <w:basedOn w:val="eSPISCCParagraphDefaultFont"/>
    <w:rsid w:val="00A949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49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2014.</izvorni_sadrzaj>
    <derivirana_varijabla naziv="DomainObject.Predmet.DatumOsnivanja_1">10.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St-18/2014</izvorni_sadrzaj>
    <derivirana_varijabla naziv="DomainObject.Predmet.OznakaBroj_1">St-18/2014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MILS, MLJEKARA SPLIT dioničko društvo</izvorni_sadrzaj>
    <derivirana_varijabla naziv="DomainObject.Predmet.ProtustrankaFormated_1">  MILS, MLJEKARA SPLIT dioničko društvo</derivirana_varijabla>
  </DomainObject.Predmet.ProtustrankaFormated>
  <DomainObject.Predmet.ProtustrankaFormatedOIB>
    <izvorni_sadrzaj>  MILS, MLJEKARA SPLIT dioničko društvo, OIB 08214458449</izvorni_sadrzaj>
    <derivirana_varijabla naziv="DomainObject.Predmet.ProtustrankaFormatedOIB_1">  MILS, MLJEKARA SPLIT dioničko društvo, OIB 08214458449</derivirana_varijabla>
  </DomainObject.Predmet.ProtustrankaFormatedOIB>
  <DomainObject.Predmet.ProtustrankaFormatedWithAdress>
    <izvorni_sadrzaj> MILS, MLJEKARA SPLIT dioničko društvo, Komulovića Put 4, Split</izvorni_sadrzaj>
    <derivirana_varijabla naziv="DomainObject.Predmet.ProtustrankaFormatedWithAdress_1"> MILS, MLJEKARA SPLIT dioničko društvo, Komulovića Put 4, Split</derivirana_varijabla>
  </DomainObject.Predmet.ProtustrankaFormatedWithAdress>
  <DomainObject.Predmet.ProtustrankaFormatedWithAdressOIB>
    <izvorni_sadrzaj> MILS, MLJEKARA SPLIT dioničko društvo, OIB 08214458449, Komulovića Put 4, Split</izvorni_sadrzaj>
    <derivirana_varijabla naziv="DomainObject.Predmet.ProtustrankaFormatedWithAdressOIB_1"> MILS, MLJEKARA SPLIT dioničko društvo, OIB 08214458449, Komulovića Put 4, Split</derivirana_varijabla>
  </DomainObject.Predmet.ProtustrankaFormatedWithAdressOIB>
  <DomainObject.Predmet.ProtustrankaWithAdress>
    <izvorni_sadrzaj>MILS, MLJEKARA SPLIT dioničko društvo Komulovića Put 4, Split</izvorni_sadrzaj>
    <derivirana_varijabla naziv="DomainObject.Predmet.ProtustrankaWithAdress_1">MILS, MLJEKARA SPLIT dioničko društvo Komulovića Put 4, Split</derivirana_varijabla>
  </DomainObject.Predmet.ProtustrankaWithAdress>
  <DomainObject.Predmet.ProtustrankaWithAdressOIB>
    <izvorni_sadrzaj>MILS, MLJEKARA SPLIT dioničko društvo, OIB 08214458449, Komulovića Put 4, Split</izvorni_sadrzaj>
    <derivirana_varijabla naziv="DomainObject.Predmet.ProtustrankaWithAdressOIB_1">MILS, MLJEKARA SPLIT dioničko društvo, OIB 08214458449, Komulovića Put 4, Split</derivirana_varijabla>
  </DomainObject.Predmet.ProtustrankaWithAdressOIB>
  <DomainObject.Predmet.ProtustrankaNazivFormated>
    <izvorni_sadrzaj>MILS, MLJEKARA SPLIT dioničko društvo</izvorni_sadrzaj>
    <derivirana_varijabla naziv="DomainObject.Predmet.ProtustrankaNazivFormated_1">MILS, MLJEKARA SPLIT dioničko društvo</derivirana_varijabla>
  </DomainObject.Predmet.ProtustrankaNazivFormated>
  <DomainObject.Predmet.ProtustrankaNazivFormatedOIB>
    <izvorni_sadrzaj>MILS, MLJEKARA SPLIT dioničko društvo, OIB 08214458449</izvorni_sadrzaj>
    <derivirana_varijabla naziv="DomainObject.Predmet.ProtustrankaNazivFormatedOIB_1">MILS, MLJEKARA SPLIT dioničko društvo, OIB 08214458449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Ivan Mioč; Željko Grubišić; Tatjana Parađina; Grgo Pandza; Katja Malbašić; Jasminka Jukić; Tea Matijašević; Ignacijo Žižić; Vlado Bajić; Miro Bulat; Marica Miljak; Marija Franić; Bojan Šegan; Željko Mihaljević; Branko Gotovac; Mario Reljan; Maja Gledec; Ivan Šundov; Davor Brkljača; Marinko Crnjac; Tomislav Krolo; Ivan Nazlić; Josipa Paić; Marko Piplica zastupanog po punomoćniku ZUO VINKO LJUBIČIĆ, ŽELJKO VRDOLJAK I IVAN MOČIĆ; Nediljko Piplica zastupanog po punomoćniku ZUO VINKO LJUBIČIĆ, ŽELJKO VRDOLJAK I IVAN MOČIĆ; Ivan Parčina; Maja Pavić; Ariana Stojanac; Jozo Šapina; Rosa Uvodić; Dušan Vugdelija; Branko Bulovan; Nenad Andabaka; Ante Baran; Dragan Šundov; Luka Grubišić; Mario Modrić; Đovana Milas; Draganka Matković; Jadranka Majić; Divna Majić; Joško Kuzmanić zastupanog po punomoćniku ZUO VINKO LJUBIČIĆ, ŽELJKO VRDOLJAK I IVAN MOČIĆ; Nives Kunčević; Dražen Karninčić; Nedeljko Buklijaš zastupanog po punomoćniku ZUO VINKO LJUBIČIĆ, ŽELJKO VRDOLJAK I IVAN MOČIĆ; Mislav Boban; Ivan Jelavić-šako; Danilo Gogošević; Ivica Ramljak; Marko Šetka; Jurica Dadić; Sašenko Brdar; Sanja Bilić; Ljiljanka Babić; Slobodan Živković; Zvonko Smajić; Ivica Latinac; Janja Prižmić; Jakov Strinić; Nada Šesto; Inga Tomašević; Marijo Bulić Ivezić; Željko Plazonja; Špiro Pavelin; Petar Radnić; Dušan Vugdelija zastupanog po punomoćniku ZUO VINKO LJUBIČIĆ, ŽELJKO VRDOLJAK I IVAN MOČIĆ; Boris Bogdanović zastupanog po punomoćniku ZUO VINKO LJUBIČIĆ, ŽELJKO VRDOLJAK I IVAN MOČIĆ; Marko Piplica; Joško Kuzmanić; Nedeljko Buklijaš; Nediljko Piplica; Ante Katić zastupanog po punomoćniku ZUO VINKO LJUBIČIĆ, ŽELJKO VRDOLJAK I IVAN MOČIĆ; Miroslav Jelaska zastupanog po punomoćniku ZUO VINKO LJUBIČIĆ, ŽELJKO VRDOLJAK I IVAN MOČIĆ; Ivan Jelavić-šako zastupanog po punomoćniku ZUO VINKO LJUBIČIĆ, ŽELJKO VRDOLJAK I IVAN MOČIĆ; Iva Delić zastupanog po punomoćniku ZAJEDNIČKI ODVJETNIČKI URED IGOR KALEBIĆ I JADRANKA KALEBIĆ; Lada Barić zastupanog po punomoćniku ZAJEDNIČKI ODVJETNIČKI URED IGOR KALEBIĆ I JADRANKA KALEBIĆ; Mirjana Mravak zastupanog po punomoćniku ZAJEDNIČKI ODVJETNIČKI URED IGOR KALEBIĆ I JADRANKA KALEBIĆ; ANA PARAT zastupanog po punomoćniku ZAJEDNIČKI ODVJETNIČKI URED IGOR KALEBIĆ I JADRANKA KALEBIĆ; Anđelka Uvodić zastupanog po punomoćniku ZAJEDNIČKI ODVJETNIČKI URED IGOR KALEBIĆ I JADRANKA KALEBIĆ; Vedrana Mlačić zastupanog po punomoćniku ZAJEDNIČKI ODVJETNIČKI URED IGOR KALEBIĆ I JADRANKA KALEBIĆ; Žarko Uvodić zastupanog po punomoćniku ZAJEDNIČKI ODVJETNIČKI URED IGOR KALEBIĆ I JADRANKA KALEBIĆ; Ivan Marijanović zastupanog po punomoćniku ZAJEDNIČKI ODVJETNIČKI URED IGOR KALEBIĆ I JADRANKA KALEBIĆ; Tea Mimica zastupanog po punomoćniku ZAJEDNIČKI ODVJETNIČKI URED IGOR KALEBIĆ I JADRANKA KALEBIĆ; Zrinka Blažević zastupanog po punomoćniku ZAJEDNIČKI ODVJETNIČKI URED IGOR KALEBIĆ I JADRANKA KALEBIĆ; Tino Marijanović zastupanog po punomoćniku ZAJEDNIČKI ODVJETNIČKI URED IGOR KALEBIĆ I JADRANKA KALEBIĆ; DUB-INŽENJERING, društvo s ograničenom odgovornošću za upravljanje nekretninama i građenje; Hrvatske vode, pravna osoba za upravljanje vodama; MI-VI MAZIVA društvo s ograničenom odgovornošću za trgovinu i usluge zastupanog po punomoćniku ODVJETNIČKO DRUŠTVO BELOŠA &amp; JUKIĆ j.t.d.; GS1 Croatia-Hrvatsko udruženje za automatsku identifikaciju, elektroničku razmjenu podataka i upravljanje poslovnim procesima zastupanog po punomoćniku VONČINA, GRUBIŠIĆ, LOVIĆ, LALIĆ; HRVATSKE ŠUME društvo s ograničenom odgovornošću zastupanog po punomoćniku Zoran Tomić; ALFA-NOVA društvo s ograničenom odgovornošću za unutrašnju i vanjsku trgovinu i zastupanje stranih tvrtki zastupanog po punomoćniku Antun Šagovac; BRINOX d.o.o.; Hrvatska radiotelevizija zastupanog po punomoćniku MADIRAZZA &amp; PARTNERI, odvjetničko društvo; HRVATSKA POŠTANSKA BANKA, dioničko društvo; FINANCIJSKA AGENCIJA; Meri Juričko; HRVATSKA BANKA ZA OBNOVU I RAZVITAK; Ljubomir Gladović; RH MINISTARSTVO FINANCIJA,POREZNA UPRAVA zastupanog po punomoćniku ŽUPANIJSKO DRŽAVNO ODVJETNIŠTVO U SPLITU; HEP-Operator distribucijskog sustava d.o.o. za distribuciju i opskrbu električne energije; IGEFA d.o.o. za trgovinu i proizvodnju zastupanog po punomoćniku ODVJETNIČKO DRUŠTVO ČERIN, MAR, ŽUVANIĆ ŠTAMBUK društvo s ograničenom odgovornošću; ČISTOĆA društvo s ograničenom odgovornošću za obavljanje komunalnih djelatnosti održavanja čistoće i odlaganja komunaln; INA-INDUSTRIJA NAFTE, d.d. zastupanog po punomoćniku ODVJETNIČKO DRUŠTVO STANIĆ I PARTNERI društvo s ograničenom odgovornošću; MEDIC, društvo s ograničenom odgovornošću za trgovinu i usluge; SPLITSKO-DALMATINSKA ŽUPANIJA zastupanog po punomoćniku ODVJETNIČKI URED VINKO SAMARDŽIĆ; HP - Hrvatska pošta d.d.; Joško Radić vl. automehaničarsko obrta Radić zastupanog po punomoćniku Marija Perić; REPUBLIKA HRVATSKA, CARINSKA KUPRAVA, PODRUČNI CARINSKI URED SPLIT; STUDENTSKI CENTAR SPLIT; FELGA društvo s ograničenom odgovornošću za trgovinu i usluge; Saponia kemijska, prehrambena i farmaceutska industrija d.d.; AUTO DAVOR, društvo s ograničenom odgovornošću za popravak i održavanje motornih vozila i trgovinu zastupanog po punomoćniku Zoran Perić; VODOVOD I KANALIZACIJA, društvo s ograničenom odgovornošću za vodoopskrbu, odvodnju i pročišćavanje otpadnih voda;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zastupanog po punomoćniku Tihomir Luetić; HRVATSKA POLJOPRIVREDNA AGENCIJA; Validus dioničko društvo za upravljanje drugim društvima "u stečaju"; SREDIŠNJE KLIRINŠKO DEPOZITARNO DRUŠTVO, dioničko društvo; JADRANSKA PIVOVARA - SPLIT dioničko društvo za usluge i trgovinu; SUNCE OSIGURANJE dioničko društvo za osiguranje; BRODOMERKUR trgovina i usluge, dioničko društvo; GRAD SPLIT; Basler osiguranje Zagreb d.d.; KIM Mljekara Karlovac društvo s ograničenom odgovornošću zastupanog po punomoćniku ZUO JOSIP JANKOVIĆ, MATE BURAZIN, DARIO BANIĆ i TOMISLAV HORAČKI; GRADSKA SIGURNOST Šimac i sin d.o.o. za obavljanje zaštitarske djelatnosti; ZAGREBAČKI HOLDING, društvo s ograničenom odgovornošću za javni prijevoz, opskrbu vodom, održavanje čistoće, putnička a; Fond za zaštitu okoliša i energetsku učinkovitost; NASTAVNI ZAVOD ZA JAVNO ZDRAVSTVO SPLITSKO-DALMATINSKE ŽUPANIJE; ZLATKO MARIN vl. Marin ugositeljska oprema zastupanog po punomoćniku Anamarija Biočić Siničić; LA LOG transporti i poslovne usluge d.o.o.; UDRUGA MALIH DIONIČARA MILS MLJEKARE SPLIT d.d. zastupanog po punomoćniku ZUO HRVOJE ALAJBEG I JAKŠA TOMIĆ; PRIMARK, društvo s ograničenom odgovornošću za označivanje proizvoda i ambalaže i trgovinu zastupanog po punomoćniku ALIJA HRASTINSKI &amp; GRAF</izvorni_sadrzaj>
    <derivirana_varijabla naziv="DomainObject.Predmet.StrankaFormated_1">  Financijska agencija; Ivan Mioč; Željko Grubišić; Tatjana Parađina; Grgo Pandza; Katja Malbašić; Jasminka Jukić; Tea Matijašević; Ignacijo Žižić; Vlado Bajić; Miro Bulat; Marica Miljak; Marija Franić; Bojan Šegan; Željko Mihaljević; Branko Gotovac; Mario Reljan; Maja Gledec; Ivan Šundov; Davor Brkljača; Marinko Crnjac; Tomislav Krolo; Ivan Nazlić; Josipa Paić; Marko Piplica zastupanog po punomoćniku ZUO VINKO LJUBIČIĆ, ŽELJKO VRDOLJAK I IVAN MOČIĆ; Nediljko Piplica zastupanog po punomoćniku ZUO VINKO LJUBIČIĆ, ŽELJKO VRDOLJAK I IVAN MOČIĆ; Ivan Parčina; Maja Pavić; Ariana Stojanac; Jozo Šapina; Rosa Uvodić; Dušan Vugdelija; Branko Bulovan; Nenad Andabaka; Ante Baran; Dragan Šundov; Luka Grubišić; Mario Modrić; Đovana Milas; Draganka Matković; Jadranka Majić; Divna Majić; Joško Kuzmanić zastupanog po punomoćniku ZUO VINKO LJUBIČIĆ, ŽELJKO VRDOLJAK I IVAN MOČIĆ; Nives Kunčević; Dražen Karninčić; Nedeljko Buklijaš zastupanog po punomoćniku ZUO VINKO LJUBIČIĆ, ŽELJKO VRDOLJAK I IVAN MOČIĆ; Mislav Boban; Ivan Jelavić-šako; Danilo Gogošević; Ivica Ramljak; Marko Šetka; Jurica Dadić; Sašenko Brdar; Sanja Bilić; Ljiljanka Babić; Slobodan Živković; Zvonko Smajić; Ivica Latinac; Janja Prižmić; Jakov Strinić; Nada Šesto; Inga Tomašević; Marijo Bulić Ivezić; Željko Plazonja; Špiro Pavelin; Petar Radnić; Dušan Vugdelija zastupanog po punomoćniku ZUO VINKO LJUBIČIĆ, ŽELJKO VRDOLJAK I IVAN MOČIĆ; Boris Bogdanović zastupanog po punomoćniku ZUO VINKO LJUBIČIĆ, ŽELJKO VRDOLJAK I IVAN MOČIĆ; Marko Piplica; Joško Kuzmanić; Nedeljko Buklijaš; Nediljko Piplica; Ante Katić zastupanog po punomoćniku ZUO VINKO LJUBIČIĆ, ŽELJKO VRDOLJAK I IVAN MOČIĆ; Miroslav Jelaska zastupanog po punomoćniku ZUO VINKO LJUBIČIĆ, ŽELJKO VRDOLJAK I IVAN MOČIĆ; Ivan Jelavić-šako zastupanog po punomoćniku ZUO VINKO LJUBIČIĆ, ŽELJKO VRDOLJAK I IVAN MOČIĆ; Iva Delić zastupanog po punomoćniku ZAJEDNIČKI ODVJETNIČKI URED IGOR KALEBIĆ I JADRANKA KALEBIĆ; Lada Barić zastupanog po punomoćniku ZAJEDNIČKI ODVJETNIČKI URED IGOR KALEBIĆ I JADRANKA KALEBIĆ; Mirjana Mravak zastupanog po punomoćniku ZAJEDNIČKI ODVJETNIČKI URED IGOR KALEBIĆ I JADRANKA KALEBIĆ; ANA PARAT zastupanog po punomoćniku ZAJEDNIČKI ODVJETNIČKI URED IGOR KALEBIĆ I JADRANKA KALEBIĆ; Anđelka Uvodić zastupanog po punomoćniku ZAJEDNIČKI ODVJETNIČKI URED IGOR KALEBIĆ I JADRANKA KALEBIĆ; Vedrana Mlačić zastupanog po punomoćniku ZAJEDNIČKI ODVJETNIČKI URED IGOR KALEBIĆ I JADRANKA KALEBIĆ; Žarko Uvodić zastupanog po punomoćniku ZAJEDNIČKI ODVJETNIČKI URED IGOR KALEBIĆ I JADRANKA KALEBIĆ; Ivan Marijanović zastupanog po punomoćniku ZAJEDNIČKI ODVJETNIČKI URED IGOR KALEBIĆ I JADRANKA KALEBIĆ; Tea Mimica zastupanog po punomoćniku ZAJEDNIČKI ODVJETNIČKI URED IGOR KALEBIĆ I JADRANKA KALEBIĆ; Zrinka Blažević zastupanog po punomoćniku ZAJEDNIČKI ODVJETNIČKI URED IGOR KALEBIĆ I JADRANKA KALEBIĆ; Tino Marijanović zastupanog po punomoćniku ZAJEDNIČKI ODVJETNIČKI URED IGOR KALEBIĆ I JADRANKA KALEBIĆ; DUB-INŽENJERING, društvo s ograničenom odgovornošću za upravljanje nekretninama i građenje; Hrvatske vode, pravna osoba za upravljanje vodama; MI-VI MAZIVA društvo s ograničenom odgovornošću za trgovinu i usluge zastupanog po punomoćniku ODVJETNIČKO DRUŠTVO BELOŠA &amp; JUKIĆ j.t.d.; GS1 Croatia-Hrvatsko udruženje za automatsku identifikaciju, elektroničku razmjenu podataka i upravljanje poslovnim procesima zastupanog po punomoćniku VONČINA, GRUBIŠIĆ, LOVIĆ, LALIĆ; HRVATSKE ŠUME društvo s ograničenom odgovornošću zastupanog po punomoćniku Zoran Tomić; ALFA-NOVA društvo s ograničenom odgovornošću za unutrašnju i vanjsku trgovinu i zastupanje stranih tvrtki zastupanog po punomoćniku Antun Šagovac; BRINOX d.o.o.; Hrvatska radiotelevizija zastupanog po punomoćniku MADIRAZZA &amp; PARTNERI, odvjetničko društvo; HRVATSKA POŠTANSKA BANKA, dioničko društvo; FINANCIJSKA AGENCIJA; Meri Juričko; HRVATSKA BANKA ZA OBNOVU I RAZVITAK; Ljubomir Gladović; RH MINISTARSTVO FINANCIJA,POREZNA UPRAVA zastupanog po punomoćniku ŽUPANIJSKO DRŽAVNO ODVJETNIŠTVO U SPLITU; HEP-Operator distribucijskog sustava d.o.o. za distribuciju i opskrbu električne energije; IGEFA d.o.o. za trgovinu i proizvodnju zastupanog po punomoćniku ODVJETNIČKO DRUŠTVO ČERIN, MAR, ŽUVANIĆ ŠTAMBUK društvo s ograničenom odgovornošću; ČISTOĆA društvo s ograničenom odgovornošću za obavljanje komunalnih djelatnosti održavanja čistoće i odlaganja komunaln; INA-INDUSTRIJA NAFTE, d.d. zastupanog po punomoćniku ODVJETNIČKO DRUŠTVO STANIĆ I PARTNERI društvo s ograničenom odgovornošću; MEDIC, društvo s ograničenom odgovornošću za trgovinu i usluge; SPLITSKO-DALMATINSKA ŽUPANIJA zastupanog po punomoćniku ODVJETNIČKI URED VINKO SAMARDŽIĆ; HP - Hrvatska pošta d.d.; Joško Radić vl. automehaničarsko obrta Radić zastupanog po punomoćniku Marija Perić; REPUBLIKA HRVATSKA, CARINSKA KUPRAVA, PODRUČNI CARINSKI URED SPLIT; STUDENTSKI CENTAR SPLIT; FELGA društvo s ograničenom odgovornošću za trgovinu i usluge; Saponia kemijska, prehrambena i farmaceutska industrija d.d.; AUTO DAVOR, društvo s ograničenom odgovornošću za popravak i održavanje motornih vozila i trgovinu zastupanog po punomoćniku Zoran Perić; VODOVOD I KANALIZACIJA, društvo s ograničenom odgovornošću za vodoopskrbu, odvodnju i pročišćavanje otpadnih voda;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zastupanog po punomoćniku Tihomir Luetić; HRVATSKA POLJOPRIVREDNA AGENCIJA; Validus dioničko društvo za upravljanje drugim društvima "u stečaju"; SREDIŠNJE KLIRINŠKO DEPOZITARNO DRUŠTVO, dioničko društvo; JADRANSKA PIVOVARA - SPLIT dioničko društvo za usluge i trgovinu; SUNCE OSIGURANJE dioničko društvo za osiguranje; BRODOMERKUR trgovina i usluge, dioničko društvo; GRAD SPLIT; Basler osiguranje Zagreb d.d.; KIM Mljekara Karlovac društvo s ograničenom odgovornošću zastupanog po punomoćniku ZUO JOSIP JANKOVIĆ, MATE BURAZIN, DARIO BANIĆ i TOMISLAV HORAČKI; GRADSKA SIGURNOST Šimac i sin d.o.o. za obavljanje zaštitarske djelatnosti; ZAGREBAČKI HOLDING, društvo s ograničenom odgovornošću za javni prijevoz, opskrbu vodom, održavanje čistoće, putnička a; Fond za zaštitu okoliša i energetsku učinkovitost; NASTAVNI ZAVOD ZA JAVNO ZDRAVSTVO SPLITSKO-DALMATINSKE ŽUPANIJE; ZLATKO MARIN vl. Marin ugositeljska oprema zastupanog po punomoćniku Anamarija Biočić Siničić; LA LOG transporti i poslovne usluge d.o.o.; UDRUGA MALIH DIONIČARA MILS MLJEKARE SPLIT d.d. zastupanog po punomoćniku ZUO HRVOJE ALAJBEG I JAKŠA TOMIĆ; PRIMARK, društvo s ograničenom odgovornošću za označivanje proizvoda i ambalaže i trgovinu zastupanog po punomoćniku ALIJA HRASTINSKI &amp; GRAF</derivirana_varijabla>
  </DomainObject.Predmet.StrankaFormated>
  <DomainObject.Predmet.StrankaFormatedOIB>
    <izvorni_sadrzaj>  Financijska agencija, OIB 85821130368; Ivan Mioč, OIB 10374743160; Željko Grubišić, OIB 93023032915; Tatjana Parađina, OIB 57288345899; Grgo Pandza, OIB 22030524806; Katja Malbašić, OIB 35301382218; Jasminka Jukić, OIB 53353285303; Tea Matijašević, OIB 44325544696; Ignacijo Žižić, OIB 82207916254; Vlado Bajić, OIB 26609876942; Miro Bulat, OIB 41322573110; Marica Miljak, OIB 99355057833; Marija Franić, OIB 07131849193; Bojan Šegan, OIB 36514930818; Željko Mihaljević, OIB 35095156674; Branko Gotovac, OIB 83437833967; Mario Reljan, OIB 58885828180; Maja Gledec, OIB 50895115120; Ivan Šundov, OIB 56860742642; Davor Brkljača, OIB 31095596919; Marinko Crnjac, OIB 25776321792; Tomislav Krolo, OIB 11300687907; Ivan Nazlić, OIB 66718869794; Josipa Paić, OIB 45047282920; Marko Piplica, OIB 00524249358 zastupanog po punomoćniku ZUO VINKO LJUBIČIĆ, ŽELJKO VRDOLJAK I IVAN MOČIĆ; Nediljko Piplica, OIB 24558029807 zastupanog po punomoćniku ZUO VINKO LJUBIČIĆ, ŽELJKO VRDOLJAK I IVAN MOČIĆ; Ivan Parčina, OIB 84267764328; Maja Pavić, OIB 84307090213; Ariana Stojanac, OIB 79262574510; Jozo Šapina, OIB 90037633279; Rosa Uvodić, OIB 23582882049; Dušan Vugdelija, OIB 90883692569; Branko Bulovan, OIB 64813239197; Nenad Andabaka, OIB 12782163386; Ante Baran, OIB 74574249160; Dragan Šundov, OIB 64719327839; Luka Grubišić, OIB 36168682856; Mario Modrić, OIB 92466258165; Đovana Milas, OIB 25841623711; Draganka Matković, OIB 28654242217; Jadranka Majić, OIB 49961056129; Divna Majić, OIB 43292304107; Joško Kuzmanić, OIB 18845872416 zastupanog po punomoćniku ZUO VINKO LJUBIČIĆ, ŽELJKO VRDOLJAK I IVAN MOČIĆ; Nives Kunčević, OIB 77660819043; Dražen Karninčić, OIB 76970519046; Nedeljko Buklijaš, OIB 63090049155 zastupanog po punomoćniku ZUO VINKO LJUBIČIĆ, ŽELJKO VRDOLJAK I IVAN MOČIĆ; Mislav Boban, OIB 01360586784; Ivan Jelavić-šako, OIB 32207133237; Danilo Gogošević, OIB 43390915246; Ivica Ramljak, OIB 36238607566; Marko Šetka, OIB 53081771960; Jurica Dadić, OIB 04225649266; Sašenko Brdar, OIB 11958723680; Sanja Bilić, OIB 93622044406; Ljiljanka Babić, OIB 04905535565; Slobodan Živković, OIB 46704207608; Zvonko Smajić, OIB 94290705040; Ivica Latinac, OIB 72087922578; Janja Prižmić, OIB 04442424757; Jakov Strinić, OIB 23379961078; Nada Šesto, OIB 24227320769; Inga Tomašević, OIB 84735071536; Marijo Bulić Ivezić, OIB 91594118232; Željko Plazonja, OIB 86658301726; Špiro Pavelin, OIB 21567750569; Petar Radnić, OIB 26870131103; Dušan Vugdelija, OIB 90883692569 zastupanog po punomoćniku ZUO VINKO LJUBIČIĆ, ŽELJKO VRDOLJAK I IVAN MOČIĆ; Boris Bogdanović, OIB 66066047780 zastupanog po punomoćniku ZUO VINKO LJUBIČIĆ, ŽELJKO VRDOLJAK I IVAN MOČIĆ; Marko Piplica, OIB 00524249358; Joško Kuzmanić, OIB 18845872416; Nedeljko Buklijaš, OIB 63090049155; Nediljko Piplica, OIB 24558029807; Ante Katić, OIB 12466550619 zastupanog po punomoćniku ZUO VINKO LJUBIČIĆ, ŽELJKO VRDOLJAK I IVAN MOČIĆ; Miroslav Jelaska, OIB 85282459602 zastupanog po punomoćniku ZUO VINKO LJUBIČIĆ, ŽELJKO VRDOLJAK I IVAN MOČIĆ; Ivan Jelavić-šako, OIB 32207133237 zastupanog po punomoćniku ZUO VINKO LJUBIČIĆ, ŽELJKO VRDOLJAK I IVAN MOČIĆ; Iva Delić, OIB 46720127905 zastupanog po punomoćniku ZAJEDNIČKI ODVJETNIČKI URED IGOR KALEBIĆ I JADRANKA KALEBIĆ; Lada Barić, OIB 76576912546 zastupanog po punomoćniku ZAJEDNIČKI ODVJETNIČKI URED IGOR KALEBIĆ I JADRANKA KALEBIĆ; Mirjana Mravak, OIB 45574616770 zastupanog po punomoćniku ZAJEDNIČKI ODVJETNIČKI URED IGOR KALEBIĆ I JADRANKA KALEBIĆ; ANA PARAT, OIB 36864834371 zastupanog po punomoćniku ZAJEDNIČKI ODVJETNIČKI URED IGOR KALEBIĆ I JADRANKA KALEBIĆ; Anđelka Uvodić, OIB 49764368679 zastupanog po punomoćniku ZAJEDNIČKI ODVJETNIČKI URED IGOR KALEBIĆ I JADRANKA KALEBIĆ; Vedrana Mlačić, OIB 96569678150 zastupanog po punomoćniku ZAJEDNIČKI ODVJETNIČKI URED IGOR KALEBIĆ I JADRANKA KALEBIĆ; Žarko Uvodić, OIB 88977353985 zastupanog po punomoćniku ZAJEDNIČKI ODVJETNIČKI URED IGOR KALEBIĆ I JADRANKA KALEBIĆ; Ivan Marijanović, OIB 87446561234 zastupanog po punomoćniku ZAJEDNIČKI ODVJETNIČKI URED IGOR KALEBIĆ I JADRANKA KALEBIĆ; Tea Mimica, OIB 81096492412 zastupanog po punomoćniku ZAJEDNIČKI ODVJETNIČKI URED IGOR KALEBIĆ I JADRANKA KALEBIĆ; Zrinka Blažević, OIB 18591355230 zastupanog po punomoćniku ZAJEDNIČKI ODVJETNIČKI URED IGOR KALEBIĆ I JADRANKA KALEBIĆ; Tino Marijanović, OIB 99861559666 zastupanog po punomoćniku ZAJEDNIČKI ODVJETNIČKI URED IGOR KALEBIĆ I JADRANKA KALEBIĆ; DUB-INŽENJERING, društvo s ograničenom odgovornošću za upravljanje nekretninama i građenje, OIB 81391368092; Hrvatske vode, pravna osoba za upravljanje vodama, OIB 28921383001; MI-VI MAZIVA društvo s ograničenom odgovornošću za trgovinu i usluge, OIB 39235083631 zastupanog po punomoćniku ODVJETNIČKO DRUŠTVO BELOŠA &amp; JUKIĆ j.t.d.; GS1 Croatia-Hrvatsko udruženje za automatsku identifikaciju, elektroničku razmjenu podataka i upravljanje poslovnim procesima, OIB 03365973101 zastupanog po punomoćniku VONČINA, GRUBIŠIĆ, LOVIĆ, LALIĆ; HRVATSKE ŠUME društvo s ograničenom odgovornošću, OIB 69693144506 zastupanog po punomoćniku Zoran Tomić; ALFA-NOVA društvo s ograničenom odgovornošću za unutrašnju i vanjsku trgovinu i zastupanje stranih tvrtki, OIB 39098344120 zastupanog po punomoćniku Antun Šagovac; BRINOX d.o.o., OIB ; Hrvatska radiotelevizija, OIB 68419124305 zastupanog po punomoćniku MADIRAZZA &amp; PARTNERI, odvjetničko društvo; HRVATSKA POŠTANSKA BANKA, dioničko društvo, OIB 87939104217; FINANCIJSKA AGENCIJA, OIB 85821130368; Meri Juričko, OIB 50702238975; HRVATSKA BANKA ZA OBNOVU I RAZVITAK, OIB 26702280390; Ljubomir Gladović, OIB ; RH MINISTARSTVO FINANCIJA,POREZNA UPRAVA zastupanog po punomoćniku ŽUPANIJSKO DRŽAVNO ODVJETNIŠTVO U SPLITU; HEP-Operator distribucijskog sustava d.o.o. za distribuciju i opskrbu električne energije, OIB 46830600751; IGEFA d.o.o. za trgovinu i proizvodnju, OIB 64177886695 zastupanog po punomoćniku ODVJETNIČKO DRUŠTVO ČERIN, MAR, ŽUVANIĆ ŠTAMBUK društvo s ograničenom odgovornošću; ČISTOĆA društvo s ograničenom odgovornošću za obavljanje komunalnih djelatnosti održavanja čistoće i odlaganja komunaln, OIB 38812451417; INA-INDUSTRIJA NAFTE, d.d., OIB 27759560625 zastupanog po punomoćniku ODVJETNIČKO DRUŠTVO STANIĆ I PARTNERI društvo s ograničenom odgovornošću; MEDIC, društvo s ograničenom odgovornošću za trgovinu i usluge, OIB 36228944903; SPLITSKO-DALMATINSKA ŽUPANIJA, OIB 40781519492 zastupanog po punomoćniku ODVJETNIČKI URED VINKO SAMARDŽIĆ; HP - Hrvatska pošta d.d., OIB 87311810356; Joško Radić vl. automehaničarsko obrta Radić, OIB 66820408548 zastupanog po punomoćniku Marija Perić; REPUBLIKA HRVATSKA, CARINSKA KUPRAVA, PODRUČNI CARINSKI URED SPLIT; STUDENTSKI CENTAR SPLIT, OIB 25975412650; FELGA društvo s ograničenom odgovornošću za trgovinu i usluge, OIB 67581114415; Saponia kemijska, prehrambena i farmaceutska industrija d.d., OIB 37879152548; AUTO DAVOR, društvo s ograničenom odgovornošću za popravak i održavanje motornih vozila i trgovinu, OIB 37415954013 zastupanog po punomoćniku Zoran Perić; VODOVOD I KANALIZACIJA, društvo s ograničenom odgovornošću za vodoopskrbu, odvodnju i pročišćavanje otpadnih voda, OIB 56826138353; RH MINISTARSTVO POLJOPRIVREDE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zastupanog po punomoćniku Tihomir Luetić; HRVATSKA POLJOPRIVREDNA AGENCIJA, OIB 48006835970; Validus dioničko društvo za upravljanje drugim društvima "u stečaju", OIB 07838648475; SREDIŠNJE KLIRINŠKO DEPOZITARNO DRUŠTVO, dioničko društvo, OIB 64406809162; JADRANSKA PIVOVARA - SPLIT dioničko društvo za usluge i trgovinu, OIB 50466902241; SUNCE OSIGURANJE dioničko društvo za osiguranje, OIB 12012147571; BRODOMERKUR trgovina i usluge, dioničko društvo, OIB 33956120458; GRAD SPLIT, OIB 78755598868; Basler osiguranje Zagreb d.d., OIB 59706054982; KIM Mljekara Karlovac društvo s ograničenom odgovornošću, OIB 93458739954 zastupanog po punomoćniku ZUO JOSIP JANKOVIĆ, MATE BURAZIN, DARIO BANIĆ i TOMISLAV HORAČKI; GRADSKA SIGURNOST Šimac i sin d.o.o. za obavljanje zaštitarske djelatnosti, OIB 16003380887; ZAGREBAČKI HOLDING, društvo s ograničenom odgovornošću za javni prijevoz, opskrbu vodom, održavanje čistoće, putnička a, OIB 85584865987; Fond za zaštitu okoliša i energetsku učinkovitost, OIB 85828625994; NASTAVNI ZAVOD ZA JAVNO ZDRAVSTVO SPLITSKO-DALMATINSKE ŽUPANIJE, OIB 54948902275; ZLATKO MARIN vl. Marin ugositeljska oprema, OIB 92123845489 zastupanog po punomoćniku Anamarija Biočić Siničić; LA LOG transporti i poslovne usluge d.o.o., OIB 98319803940; UDRUGA MALIH DIONIČARA MILS MLJEKARE SPLIT d.d. zastupanog po punomoćniku ZUO HRVOJE ALAJBEG I JAKŠA TOMIĆ; PRIMARK, društvo s ograničenom odgovornošću za označivanje proizvoda i ambalaže i trgovinu, OIB 75653529088 zastupanog po punomoćniku ALIJA HRASTINSKI &amp; GRAF</izvorni_sadrzaj>
    <derivirana_varijabla naziv="DomainObject.Predmet.StrankaFormatedOIB_1">  Financijska agencija, OIB 85821130368; Ivan Mioč, OIB 10374743160; Željko Grubišić, OIB 93023032915; Tatjana Parađina, OIB 57288345899; Grgo Pandza, OIB 22030524806; Katja Malbašić, OIB 35301382218; Jasminka Jukić, OIB 53353285303; Tea Matijašević, OIB 44325544696; Ignacijo Žižić, OIB 82207916254; Vlado Bajić, OIB 26609876942; Miro Bulat, OIB 41322573110; Marica Miljak, OIB 99355057833; Marija Franić, OIB 07131849193; Bojan Šegan, OIB 36514930818; Željko Mihaljević, OIB 35095156674; Branko Gotovac, OIB 83437833967; Mario Reljan, OIB 58885828180; Maja Gledec, OIB 50895115120; Ivan Šundov, OIB 56860742642; Davor Brkljača, OIB 31095596919; Marinko Crnjac, OIB 25776321792; Tomislav Krolo, OIB 11300687907; Ivan Nazlić, OIB 66718869794; Josipa Paić, OIB 45047282920; Marko Piplica, OIB 00524249358 zastupanog po punomoćniku ZUO VINKO LJUBIČIĆ, ŽELJKO VRDOLJAK I IVAN MOČIĆ; Nediljko Piplica, OIB 24558029807 zastupanog po punomoćniku ZUO VINKO LJUBIČIĆ, ŽELJKO VRDOLJAK I IVAN MOČIĆ; Ivan Parčina, OIB 84267764328; Maja Pavić, OIB 84307090213; Ariana Stojanac, OIB 79262574510; Jozo Šapina, OIB 90037633279; Rosa Uvodić, OIB 23582882049; Dušan Vugdelija, OIB 90883692569; Branko Bulovan, OIB 64813239197; Nenad Andabaka, OIB 12782163386; Ante Baran, OIB 74574249160; Dragan Šundov, OIB 64719327839; Luka Grubišić, OIB 36168682856; Mario Modrić, OIB 92466258165; Đovana Milas, OIB 25841623711; Draganka Matković, OIB 28654242217; Jadranka Majić, OIB 49961056129; Divna Majić, OIB 43292304107; Joško Kuzmanić, OIB 18845872416 zastupanog po punomoćniku ZUO VINKO LJUBIČIĆ, ŽELJKO VRDOLJAK I IVAN MOČIĆ; Nives Kunčević, OIB 77660819043; Dražen Karninčić, OIB 76970519046; Nedeljko Buklijaš, OIB 63090049155 zastupanog po punomoćniku ZUO VINKO LJUBIČIĆ, ŽELJKO VRDOLJAK I IVAN MOČIĆ; Mislav Boban, OIB 01360586784; Ivan Jelavić-šako, OIB 32207133237; Danilo Gogošević, OIB 43390915246; Ivica Ramljak, OIB 36238607566; Marko Šetka, OIB 53081771960; Jurica Dadić, OIB 04225649266; Sašenko Brdar, OIB 11958723680; Sanja Bilić, OIB 93622044406; Ljiljanka Babić, OIB 04905535565; Slobodan Živković, OIB 46704207608; Zvonko Smajić, OIB 94290705040; Ivica Latinac, OIB 72087922578; Janja Prižmić, OIB 04442424757; Jakov Strinić, OIB 23379961078; Nada Šesto, OIB 24227320769; Inga Tomašević, OIB 84735071536; Marijo Bulić Ivezić, OIB 91594118232; Željko Plazonja, OIB 86658301726; Špiro Pavelin, OIB 21567750569; Petar Radnić, OIB 26870131103; Dušan Vugdelija, OIB 90883692569 zastupanog po punomoćniku ZUO VINKO LJUBIČIĆ, ŽELJKO VRDOLJAK I IVAN MOČIĆ; Boris Bogdanović, OIB 66066047780 zastupanog po punomoćniku ZUO VINKO LJUBIČIĆ, ŽELJKO VRDOLJAK I IVAN MOČIĆ; Marko Piplica, OIB 00524249358; Joško Kuzmanić, OIB 18845872416; Nedeljko Buklijaš, OIB 63090049155; Nediljko Piplica, OIB 24558029807; Ante Katić, OIB 12466550619 zastupanog po punomoćniku ZUO VINKO LJUBIČIĆ, ŽELJKO VRDOLJAK I IVAN MOČIĆ; Miroslav Jelaska, OIB 85282459602 zastupanog po punomoćniku ZUO VINKO LJUBIČIĆ, ŽELJKO VRDOLJAK I IVAN MOČIĆ; Ivan Jelavić-šako, OIB 32207133237 zastupanog po punomoćniku ZUO VINKO LJUBIČIĆ, ŽELJKO VRDOLJAK I IVAN MOČIĆ; Iva Delić, OIB 46720127905 zastupanog po punomoćniku ZAJEDNIČKI ODVJETNIČKI URED IGOR KALEBIĆ I JADRANKA KALEBIĆ; Lada Barić, OIB 76576912546 zastupanog po punomoćniku ZAJEDNIČKI ODVJETNIČKI URED IGOR KALEBIĆ I JADRANKA KALEBIĆ; Mirjana Mravak, OIB 45574616770 zastupanog po punomoćniku ZAJEDNIČKI ODVJETNIČKI URED IGOR KALEBIĆ I JADRANKA KALEBIĆ; ANA PARAT, OIB 36864834371 zastupanog po punomoćniku ZAJEDNIČKI ODVJETNIČKI URED IGOR KALEBIĆ I JADRANKA KALEBIĆ; Anđelka Uvodić, OIB 49764368679 zastupanog po punomoćniku ZAJEDNIČKI ODVJETNIČKI URED IGOR KALEBIĆ I JADRANKA KALEBIĆ; Vedrana Mlačić, OIB 96569678150 zastupanog po punomoćniku ZAJEDNIČKI ODVJETNIČKI URED IGOR KALEBIĆ I JADRANKA KALEBIĆ; Žarko Uvodić, OIB 88977353985 zastupanog po punomoćniku ZAJEDNIČKI ODVJETNIČKI URED IGOR KALEBIĆ I JADRANKA KALEBIĆ; Ivan Marijanović, OIB 87446561234 zastupanog po punomoćniku ZAJEDNIČKI ODVJETNIČKI URED IGOR KALEBIĆ I JADRANKA KALEBIĆ; Tea Mimica, OIB 81096492412 zastupanog po punomoćniku ZAJEDNIČKI ODVJETNIČKI URED IGOR KALEBIĆ I JADRANKA KALEBIĆ; Zrinka Blažević, OIB 18591355230 zastupanog po punomoćniku ZAJEDNIČKI ODVJETNIČKI URED IGOR KALEBIĆ I JADRANKA KALEBIĆ; Tino Marijanović, OIB 99861559666 zastupanog po punomoćniku ZAJEDNIČKI ODVJETNIČKI URED IGOR KALEBIĆ I JADRANKA KALEBIĆ; DUB-INŽENJERING, društvo s ograničenom odgovornošću za upravljanje nekretninama i građenje, OIB 81391368092; Hrvatske vode, pravna osoba za upravljanje vodama, OIB 28921383001; MI-VI MAZIVA društvo s ograničenom odgovornošću za trgovinu i usluge, OIB 39235083631 zastupanog po punomoćniku ODVJETNIČKO DRUŠTVO BELOŠA &amp; JUKIĆ j.t.d.; GS1 Croatia-Hrvatsko udruženje za automatsku identifikaciju, elektroničku razmjenu podataka i upravljanje poslovnim procesima, OIB 03365973101 zastupanog po punomoćniku VONČINA, GRUBIŠIĆ, LOVIĆ, LALIĆ; HRVATSKE ŠUME društvo s ograničenom odgovornošću, OIB 69693144506 zastupanog po punomoćniku Zoran Tomić; ALFA-NOVA društvo s ograničenom odgovornošću za unutrašnju i vanjsku trgovinu i zastupanje stranih tvrtki, OIB 39098344120 zastupanog po punomoćniku Antun Šagovac; BRINOX d.o.o., OIB ; Hrvatska radiotelevizija, OIB 68419124305 zastupanog po punomoćniku MADIRAZZA &amp; PARTNERI, odvjetničko društvo; HRVATSKA POŠTANSKA BANKA, dioničko društvo, OIB 87939104217; FINANCIJSKA AGENCIJA, OIB 85821130368; Meri Juričko, OIB 50702238975; HRVATSKA BANKA ZA OBNOVU I RAZVITAK, OIB 26702280390; Ljubomir Gladović, OIB ; RH MINISTARSTVO FINANCIJA,POREZNA UPRAVA zastupanog po punomoćniku ŽUPANIJSKO DRŽAVNO ODVJETNIŠTVO U SPLITU; HEP-Operator distribucijskog sustava d.o.o. za distribuciju i opskrbu električne energije, OIB 46830600751; IGEFA d.o.o. za trgovinu i proizvodnju, OIB 64177886695 zastupanog po punomoćniku ODVJETNIČKO DRUŠTVO ČERIN, MAR, ŽUVANIĆ ŠTAMBUK društvo s ograničenom odgovornošću; ČISTOĆA društvo s ograničenom odgovornošću za obavljanje komunalnih djelatnosti održavanja čistoće i odlaganja komunaln, OIB 38812451417; INA-INDUSTRIJA NAFTE, d.d., OIB 27759560625 zastupanog po punomoćniku ODVJETNIČKO DRUŠTVO STANIĆ I PARTNERI društvo s ograničenom odgovornošću; MEDIC, društvo s ograničenom odgovornošću za trgovinu i usluge, OIB 36228944903; SPLITSKO-DALMATINSKA ŽUPANIJA, OIB 40781519492 zastupanog po punomoćniku ODVJETNIČKI URED VINKO SAMARDŽIĆ; HP - Hrvatska pošta d.d., OIB 87311810356; Joško Radić vl. automehaničarsko obrta Radić, OIB 66820408548 zastupanog po punomoćniku Marija Perić; REPUBLIKA HRVATSKA, CARINSKA KUPRAVA, PODRUČNI CARINSKI URED SPLIT; STUDENTSKI CENTAR SPLIT, OIB 25975412650; FELGA društvo s ograničenom odgovornošću za trgovinu i usluge, OIB 67581114415; Saponia kemijska, prehrambena i farmaceutska industrija d.d., OIB 37879152548; AUTO DAVOR, društvo s ograničenom odgovornošću za popravak i održavanje motornih vozila i trgovinu, OIB 37415954013 zastupanog po punomoćniku Zoran Perić; VODOVOD I KANALIZACIJA, društvo s ograničenom odgovornošću za vodoopskrbu, odvodnju i pročišćavanje otpadnih voda, OIB 56826138353; RH MINISTARSTVO POLJOPRIVREDE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zastupanog po punomoćniku Tihomir Luetić; HRVATSKA POLJOPRIVREDNA AGENCIJA, OIB 48006835970; Validus dioničko društvo za upravljanje drugim društvima "u stečaju", OIB 07838648475; SREDIŠNJE KLIRINŠKO DEPOZITARNO DRUŠTVO, dioničko društvo, OIB 64406809162; JADRANSKA PIVOVARA - SPLIT dioničko društvo za usluge i trgovinu, OIB 50466902241; SUNCE OSIGURANJE dioničko društvo za osiguranje, OIB 12012147571; BRODOMERKUR trgovina i usluge, dioničko društvo, OIB 33956120458; GRAD SPLIT, OIB 78755598868; Basler osiguranje Zagreb d.d., OIB 59706054982; KIM Mljekara Karlovac društvo s ograničenom odgovornošću, OIB 93458739954 zastupanog po punomoćniku ZUO JOSIP JANKOVIĆ, MATE BURAZIN, DARIO BANIĆ i TOMISLAV HORAČKI; GRADSKA SIGURNOST Šimac i sin d.o.o. za obavljanje zaštitarske djelatnosti, OIB 16003380887; ZAGREBAČKI HOLDING, društvo s ograničenom odgovornošću za javni prijevoz, opskrbu vodom, održavanje čistoće, putnička a, OIB 85584865987; Fond za zaštitu okoliša i energetsku učinkovitost, OIB 85828625994; NASTAVNI ZAVOD ZA JAVNO ZDRAVSTVO SPLITSKO-DALMATINSKE ŽUPANIJE, OIB 54948902275; ZLATKO MARIN vl. Marin ugositeljska oprema, OIB 92123845489 zastupanog po punomoćniku Anamarija Biočić Siničić; LA LOG transporti i poslovne usluge d.o.o., OIB 98319803940; UDRUGA MALIH DIONIČARA MILS MLJEKARE SPLIT d.d. zastupanog po punomoćniku ZUO HRVOJE ALAJBEG I JAKŠA TOMIĆ; PRIMARK, društvo s ograničenom odgovornošću za označivanje proizvoda i ambalaže i trgovinu, OIB 75653529088 zastupanog po punomoćniku ALIJA HRASTINSKI &amp; GRAF</derivirana_varijabla>
  </DomainObject.Predmet.StrankaFormatedOIB>
  <DomainObject.Predmet.StrankaFormatedWithAdress>
    <izvorni_sadrzaj> Financijska agencija, Aven. Vukovar 70, 10000 Zagreb; Ivan Mioč, Gorice 9, 21212 Kaštel Sućurac; Željko Grubišić, Matoševa Ulica 54, 21210 Solin; Tatjana Parađina, Gašpini 23, 21210 Solin; Grgo Pandza, Zagorski Put 109, 21217 Kaštel Stari; Katja Malbašić, Ante Petravića 7, 21000 Split; Jasminka Jukić, Ulica Otočkih Mučenika 20, 21238 Otok; Tea Matijašević, Pujanke 3, 21000 Split; Ignacijo Žižić, Rimski Put 6, 21212 Kaštel Sućurac; Vlado Bajić, Put Brodarice 7, 21000 Split; Miro Bulat, Put Smokovika 35, 21000 Split; Marica Miljak, Hercegovačka 143, 21000 Split; Marija Franić, Željeznička 24, 21217 Kaštel Stari; Bojan Šegan, Šegani 84, 47300 Otok Oštarijski; Željko Mihaljević, Varaždinska 19a, 21000 Split; Branko Gotovac, Gašpini, 21210 Solin; Mario Reljan, Danilska 37, 22000 Šibenik; Maja Gledec, Kramarići 2, 10010 Zagreb; Ivan Šundov, Grge Novaka 117, 21000 Split; Davor Brkljača, Ljubuška 1, 21000 Split; Marinko Crnjac, Imotska 16, 21000 Split; Tomislav Krolo, Muć gornji 00, 21203 Gornji Muć; Ivan Nazlić, Ulica Antuna Mihanovića 78, 21204 Koprivno; Josipa Paić, Ive Tijardovića 20, 21000 Split; Marko Piplica, Podgradina 12, 21203 Neorić zastupanog po punomoćniku ZUO VINKO LJUBIČIĆ, ŽELJKO VRDOLJAK I IVAN MOČIĆ; Nediljko Piplica, Neorić 32, 21203 Neorić zastupanog po punomoćniku ZUO VINKO LJUBIČIĆ, ŽELJKO VRDOLJAK I IVAN MOČIĆ; Ivan Parčina, Put Duge Njive I 19, 21212 Kaštel Sućurac; Maja Pavić, Kmanski prilaz VII 2, 21000 Split; Ariana Stojanac, Velebitska 99, 21000 Split; Jozo Šapina, Put Sv. Ižidora 45, 21000 Split; Rosa Uvodić, Seget 10 Otok, 21230 Sinj; Dušan Vugdelija, Seget 10 Otok, 21230 Sinj; Branko Bulovan, Osječka 24, 21000 Split; Nenad Andabaka, Hercegovačka 30, 21000 Split; Ante Baran, Kladnjice 0, 21202 Kladnjice; Dragan Šundov, Put Studenca 5, 21000 Split; Luka Grubišić, Stonska 12, 21000 Split; Mario Modrić, Kneza Branimira 4, 21230 Sinj; Đovana Milas, Kneza Trpimira 23, 21220 Trogir; Draganka Matković, Dubrovačka 55, 21000 Split; Jadranka Majić, Doverska 1, 21000 Split; Divna Majić, Ulica Uz Vrtle 55, 21217 Kaštel Novi; Joško Kuzmanić, Marjanski put 34, 21000 Split zastupanog po punomoćniku ZUO VINKO LJUBIČIĆ, ŽELJKO VRDOLJAK I IVAN MOČIĆ; Nives Kunčević, Kralja Tomislava 194, 22300 Knin; Dražen Karninčić, Mažuranićevo šetalište 8b, 21000 Split; Nedeljko Buklijaš, Smojina 5, 21000 Split zastupanog po punomoćniku ZUO VINKO LJUBIČIĆ, ŽELJKO VRDOLJAK I IVAN MOČIĆ; Mislav Boban, Spinutska 5, 21000 Split; Ivan Jelavić-šako, Zelovo Sutinsko 0, 21203 Zelovo Sutinsko; Danilo Gogošević, Ispod sv. Lovre 17, 21000 Split; Ivica Ramljak, Emanuela Vidovića 21, 21210 Solin; Marko Šetka, Terzićeva 5, 21000 Split; Jurica Dadić, Ruđera Boškovića 20, 21000 Split; Sašenko Brdar, Mosećka 72, 21000 Split; Sanja Bilić, Šižgorićeva 28, 21000 Split; Ljiljanka Babić, Gospe u Siti 33, 21311 Podstrana; Slobodan Živković, Vukovarska 109b, 21000 Split; Zvonko Smajić, Sarajevska 71, 21000 Split; Ivica Latinac, Sv. Mihovila 55, 21240 Trilj; Janja Prižmić, Starčevićeva 32, 21000 Split; Jakov Strinić, Budislavićeva 1B, 21220 Trogir; Nada Šesto, Don M. Mihanovića 2, 21210 Solin; Inga Tomašević, Serdara Tomaševića 20, 21230 Sinj; Marijo Bulić Ivezić, K. Kačića 7, 21310 Omiš; Željko Plazonja, Mostarska 111, 21000 Split; Špiro Pavelin, Hrvatskih žrtava 82, 21210 Solin; Petar Radnić, Hrvatskih žrtava 82, 21210 Solin; Dušan Vugdelija, Otok bb, 21238 Obrovac Sinjski zastupanog po punomoćniku ZUO VINKO LJUBIČIĆ, ŽELJKO VRDOLJAK I IVAN MOČIĆ; Boris Bogdanović, Ante Starčevića 146a, 21210 Solin zastupanog po punomoćniku ZUO VINKO LJUBIČIĆ, ŽELJKO VRDOLJAK I IVAN MOČIĆ; Marko Piplica, Podgradina 12, 21203 Neorić; Joško Kuzmanić, Marjanski put 34, 21000 Split; Nedeljko Buklijaš, Put Firula 14, 21000 Split; Nediljko Piplica, Neorić 32, 21203 Neorić; Ante Katić, Otok 490, 21238 Obrovac Sinjski zastupanog po punomoćniku ZUO VINKO LJUBIČIĆ, ŽELJKO VRDOLJAK I IVAN MOČIĆ; Miroslav Jelaska, Pujanke 59, 21000 Split zastupanog po punomoćniku ZUO VINKO LJUBIČIĆ, ŽELJKO VRDOLJAK I IVAN MOČIĆ; Ivan Jelavić-šako, Zelovo Sutinsko 0, 21203 Zelovo Sutinsko zastupanog po punomoćniku ZUO VINKO LJUBIČIĆ, ŽELJKO VRDOLJAK I IVAN MOČIĆ; Iva Delić, Obala Hrvatskog Narodnog Prepo 7, 21000 Split zastupanog po punomoćniku ZAJEDNIČKI ODVJETNIČKI URED IGOR KALEBIĆ I JADRANKA KALEBIĆ; Lada Barić, Table 12, 21000 Split zastupanog po punomoćniku ZAJEDNIČKI ODVJETNIČKI URED IGOR KALEBIĆ I JADRANKA KALEBIĆ; Mirjana Mravak, Plitvička 6, 21000 Split zastupanog po punomoćniku ZAJEDNIČKI ODVJETNIČKI URED IGOR KALEBIĆ I JADRANKA KALEBIĆ; ANA PARAT, Smiljanićeva 8b, 21000 Split zastupanog po punomoćniku ZAJEDNIČKI ODVJETNIČKI URED IGOR KALEBIĆ I JADRANKA KALEBIĆ; Anđelka Uvodić, Klis-kosa 119, 21210 Solin zastupanog po punomoćniku ZAJEDNIČKI ODVJETNIČKI URED IGOR KALEBIĆ I JADRANKA KALEBIĆ; Vedrana Mlačić, Kneza Trpimira 9, 21220 Trogir zastupanog po punomoćniku ZAJEDNIČKI ODVJETNIČKI URED IGOR KALEBIĆ I JADRANKA KALEBIĆ; Žarko Uvodić, Petravićeva 33, 21000 Split zastupanog po punomoćniku ZAJEDNIČKI ODVJETNIČKI URED IGOR KALEBIĆ I JADRANKA KALEBIĆ; Ivan Marijanović, Hercegovačka 108, 21000 Split zastupanog po punomoćniku ZAJEDNIČKI ODVJETNIČKI URED IGOR KALEBIĆ I JADRANKA KALEBIĆ; Tea Mimica, Grge Novaka 22, 21000 Split zastupanog po punomoćniku ZAJEDNIČKI ODVJETNIČKI URED IGOR KALEBIĆ I JADRANKA KALEBIĆ; Zrinka Blažević, Sela 51, 21217 Kaštel Stari zastupanog po punomoćniku ZAJEDNIČKI ODVJETNIČKI URED IGOR KALEBIĆ I JADRANKA KALEBIĆ; Tino Marijanović, Hercegovačka 108, 21000 Split zastupanog po punomoćniku ZAJEDNIČKI ODVJETNIČKI URED IGOR KALEBIĆ I JADRANKA KALEBIĆ; DUB-INŽENJERING, društvo s ograničenom odgovornošću za upravljanje nekretninama i građenje, Šimićeva 9/A, 21000 Split; Hrvatske vode, pravna osoba za upravljanje vodama, Grada Vukovara 220, Zagreb; MI-VI MAZIVA društvo s ograničenom odgovornošću za trgovinu i usluge, Popovec, Varaždinska cesta 29, 10360 Sesvete zastupanog po punomoćniku ODVJETNIČKO DRUŠTVO BELOŠA &amp; JUKIĆ j.t.d.; GS1 Croatia-Hrvatsko udruženje za automatsku identifikaciju, elektroničku razmjenu podataka i upravljanje poslovnim procesima, Tuškanac 14, 10000 Zagreb zastupanog po punomoćniku VONČINA, GRUBIŠIĆ, LOVIĆ, LALIĆ; HRVATSKE ŠUME društvo s ograničenom odgovornošću, Ul.Ljudevita Farkaša Vukotinovića 2, Zagreb zastupanog po punomoćniku Zoran Tomić; ALFA-NOVA društvo s ograničenom odgovornošću za unutrašnju i vanjsku trgovinu i zastupanje stranih tvrtki, Ljerke Šram 18, Zagreb zastupanog po punomoćniku Antun Šagovac; BRINOX d.o.o., Sora 21, 1215 Medvode; Hrvatska radiotelevizija, Prisavlje 3, Zagreb zastupanog po punomoćniku MADIRAZZA &amp; PARTNERI, odvjetničko društvo; HRVATSKA POŠTANSKA BANKA, dioničko društvo, Jurišićeva 4, Zagreb; FINANCIJSKA AGENCIJA, Vrtni put 3, 10000 Zagreb; Meri Juričko, Ćiril-Metodova 38, 21000 Split; HRVATSKA BANKA ZA OBNOVU I RAZVITAK, Strossmayerov trg 9, 10000 Zagreb; Ljubomir Gladović, Osječka 24a, 21000 Split; RH MINISTARSTVO FINANCIJA,POREZNA UPRAVA zastupanog po punomoćniku ŽUPANIJSKO DRŽAVNO ODVJETNIŠTVO U SPLITU; HEP-Operator distribucijskog sustava d.o.o. za distribuciju i opskrbu električne energije, Poljička cesta 73, 21000 Split; IGEFA d.o.o. za trgovinu i proizvodnju, Savska 2a, 10360 Sesvete zastupanog po punomoćniku ODVJETNIČKO DRUŠTVO ČERIN, MAR, ŽUVANIĆ ŠTAMBUK društvo s ograničenom odgovornošću; ČISTOĆA društvo s ograničenom odgovornošću za obavljanje komunalnih djelatnosti održavanja čistoće i odlaganja komunaln, Put Plokita 81, 21000 Split; INA-INDUSTRIJA NAFTE, d.d. zastupanog po punomoćniku ODVJETNIČKO DRUŠTVO STANIĆ I PARTNERI društvo s ograničenom odgovornošću; MEDIC, društvo s ograničenom odgovornošću za trgovinu i usluge; SPLITSKO-DALMATINSKA ŽUPANIJA, Domovinskog rata 2, 21000 Split zastupanog po punomoćniku ODVJETNIČKI URED VINKO SAMARDŽIĆ; HP - Hrvatska pošta d.d.; Joško Radić vl. automehaničarsko obrta Radić, Put Kave 16, 21212 Kaštel Sućurac zastupanog po punomoćniku Marija Perić; REPUBLIKA HRVATSKA, CARINSKA KUPRAVA, PODRUČNI CARINSKI URED SPLIT, Zrinsko-Frankopanska 60, 21000 Split; STUDENTSKI CENTAR SPLIT, Sinjska 6, 21000 Split; FELGA društvo s ograničenom odgovornošću za trgovinu i usluge, Put Firula 57, 21000 Split; Saponia kemijska, prehrambena i farmaceutska industrija d.d., Matije Gupca 2, 31000 Osijek; AUTO DAVOR, društvo s ograničenom odgovornošću za popravak i održavanje motornih vozila i trgovinu, Hercegovačka Ulica 74, 21000 Split zastupanog po punomoćniku Zoran Perić; VODOVOD I KANALIZACIJA, društvo s ograničenom odgovornošću za vodoopskrbu, odvodnju i pročišćavanje otpadnih voda, Biokovska 3, 21000 Split;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Tršćanska 1, 21000 Split zastupanog po punomoćniku Tihomir Luetić; HRVATSKA POLJOPRIVREDNA AGENCIJA, Križevačka 185, 48260 Križevci; Validus dioničko društvo za upravljanje drugim društvima "u stečaju", Anina Ulica 2, 42000 Varaždin; SREDIŠNJE KLIRINŠKO DEPOZITARNO DRUŠTVO, dioničko društvo; JADRANSKA PIVOVARA - SPLIT dioničko društvo za usluge i trgovinu, Vranjički put 14, 21210 Vranjic; SUNCE OSIGURANJE dioničko društvo za osiguranje, Trnjanska cesta 108, 10000 Zagreb; BRODOMERKUR trgovina i usluge, dioničko društvo, Poljička Cesta 35, 21000 Split; GRAD SPLIT, Branimirova obala 17, 21000 Split; Basler osiguranje Zagreb d.d.; KIM Mljekara Karlovac društvo s ograničenom odgovornošću, Mekušanska cesta 51, 47000 Karlovac zastupanog po punomoćniku ZUO JOSIP JANKOVIĆ, MATE BURAZIN, DARIO BANIĆ i TOMISLAV HORAČKI; GRADSKA SIGURNOST Šimac i sin d.o.o. za obavljanje zaštitarske djelatnosti, Kroz Smrdečac 45, 21000 Split; ZAGREBAČKI HOLDING, društvo s ograničenom odgovornošću za javni prijevoz, opskrbu vodom, održavanje čistoće, putnička a, Šubićeva 40/III, 10000 Zagreb; Fond za zaštitu okoliša i energetsku učinkovitost, Ksaver 208, Zagreb; NASTAVNI ZAVOD ZA JAVNO ZDRAVSTVO SPLITSKO-DALMATINSKE ŽUPANIJE, Vukovarska Ulica 46, 21000 Split; ZLATKO MARIN vl. Marin ugositeljska oprema, Dubrovačka 11, 21204 Dugopolje zastupanog po punomoćniku Anamarija Biočić Siničić; LA LOG transporti i poslovne usluge d.o.o., Slatinska 1, 10360 Sesvete; UDRUGA MALIH DIONIČARA MILS MLJEKARE SPLIT d.d., Komulovića put 4, 21000 Split zastupanog po punomoćniku ZUO HRVOJE ALAJBEG I JAKŠA TOMIĆ; PRIMARK, društvo s ograničenom odgovornošću za označivanje proizvoda i ambalaže i trgovinu, Novačka cesta 10/A, 10437 Rakitje zastupanog po punomoćniku ALIJA HRASTINSKI &amp; GRAF</izvorni_sadrzaj>
    <derivirana_varijabla naziv="DomainObject.Predmet.StrankaFormatedWithAdress_1"> Financijska agencija, Aven. Vukovar 70, 10000 Zagreb; Ivan Mioč, Gorice 9, 21212 Kaštel Sućurac; Željko Grubišić, Matoševa Ulica 54, 21210 Solin; Tatjana Parađina, Gašpini 23, 21210 Solin; Grgo Pandza, Zagorski Put 109, 21217 Kaštel Stari; Katja Malbašić, Ante Petravića 7, 21000 Split; Jasminka Jukić, Ulica Otočkih Mučenika 20, 21238 Otok; Tea Matijašević, Pujanke 3, 21000 Split; Ignacijo Žižić, Rimski Put 6, 21212 Kaštel Sućurac; Vlado Bajić, Put Brodarice 7, 21000 Split; Miro Bulat, Put Smokovika 35, 21000 Split; Marica Miljak, Hercegovačka 143, 21000 Split; Marija Franić, Željeznička 24, 21217 Kaštel Stari; Bojan Šegan, Šegani 84, 47300 Otok Oštarijski; Željko Mihaljević, Varaždinska 19a, 21000 Split; Branko Gotovac, Gašpini, 21210 Solin; Mario Reljan, Danilska 37, 22000 Šibenik; Maja Gledec, Kramarići 2, 10010 Zagreb; Ivan Šundov, Grge Novaka 117, 21000 Split; Davor Brkljača, Ljubuška 1, 21000 Split; Marinko Crnjac, Imotska 16, 21000 Split; Tomislav Krolo, Muć gornji 00, 21203 Gornji Muć; Ivan Nazlić, Ulica Antuna Mihanovića 78, 21204 Koprivno; Josipa Paić, Ive Tijardovića 20, 21000 Split; Marko Piplica, Podgradina 12, 21203 Neorić zastupanog po punomoćniku ZUO VINKO LJUBIČIĆ, ŽELJKO VRDOLJAK I IVAN MOČIĆ; Nediljko Piplica, Neorić 32, 21203 Neorić zastupanog po punomoćniku ZUO VINKO LJUBIČIĆ, ŽELJKO VRDOLJAK I IVAN MOČIĆ; Ivan Parčina, Put Duge Njive I 19, 21212 Kaštel Sućurac; Maja Pavić, Kmanski prilaz VII 2, 21000 Split; Ariana Stojanac, Velebitska 99, 21000 Split; Jozo Šapina, Put Sv. Ižidora 45, 21000 Split; Rosa Uvodić, Seget 10 Otok, 21230 Sinj; Dušan Vugdelija, Seget 10 Otok, 21230 Sinj; Branko Bulovan, Osječka 24, 21000 Split; Nenad Andabaka, Hercegovačka 30, 21000 Split; Ante Baran, Kladnjice 0, 21202 Kladnjice; Dragan Šundov, Put Studenca 5, 21000 Split; Luka Grubišić, Stonska 12, 21000 Split; Mario Modrić, Kneza Branimira 4, 21230 Sinj; Đovana Milas, Kneza Trpimira 23, 21220 Trogir; Draganka Matković, Dubrovačka 55, 21000 Split; Jadranka Majić, Doverska 1, 21000 Split; Divna Majić, Ulica Uz Vrtle 55, 21217 Kaštel Novi; Joško Kuzmanić, Marjanski put 34, 21000 Split zastupanog po punomoćniku ZUO VINKO LJUBIČIĆ, ŽELJKO VRDOLJAK I IVAN MOČIĆ; Nives Kunčević, Kralja Tomislava 194, 22300 Knin; Dražen Karninčić, Mažuranićevo šetalište 8b, 21000 Split; Nedeljko Buklijaš, Smojina 5, 21000 Split zastupanog po punomoćniku ZUO VINKO LJUBIČIĆ, ŽELJKO VRDOLJAK I IVAN MOČIĆ; Mislav Boban, Spinutska 5, 21000 Split; Ivan Jelavić-šako, Zelovo Sutinsko 0, 21203 Zelovo Sutinsko; Danilo Gogošević, Ispod sv. Lovre 17, 21000 Split; Ivica Ramljak, Emanuela Vidovića 21, 21210 Solin; Marko Šetka, Terzićeva 5, 21000 Split; Jurica Dadić, Ruđera Boškovića 20, 21000 Split; Sašenko Brdar, Mosećka 72, 21000 Split; Sanja Bilić, Šižgorićeva 28, 21000 Split; Ljiljanka Babić, Gospe u Siti 33, 21311 Podstrana; Slobodan Živković, Vukovarska 109b, 21000 Split; Zvonko Smajić, Sarajevska 71, 21000 Split; Ivica Latinac, Sv. Mihovila 55, 21240 Trilj; Janja Prižmić, Starčevićeva 32, 21000 Split; Jakov Strinić, Budislavićeva 1B, 21220 Trogir; Nada Šesto, Don M. Mihanovića 2, 21210 Solin; Inga Tomašević, Serdara Tomaševića 20, 21230 Sinj; Marijo Bulić Ivezić, K. Kačića 7, 21310 Omiš; Željko Plazonja, Mostarska 111, 21000 Split; Špiro Pavelin, Hrvatskih žrtava 82, 21210 Solin; Petar Radnić, Hrvatskih žrtava 82, 21210 Solin; Dušan Vugdelija, Otok bb, 21238 Obrovac Sinjski zastupanog po punomoćniku ZUO VINKO LJUBIČIĆ, ŽELJKO VRDOLJAK I IVAN MOČIĆ; Boris Bogdanović, Ante Starčevića 146a, 21210 Solin zastupanog po punomoćniku ZUO VINKO LJUBIČIĆ, ŽELJKO VRDOLJAK I IVAN MOČIĆ; Marko Piplica, Podgradina 12, 21203 Neorić; Joško Kuzmanić, Marjanski put 34, 21000 Split; Nedeljko Buklijaš, Put Firula 14, 21000 Split; Nediljko Piplica, Neorić 32, 21203 Neorić; Ante Katić, Otok 490, 21238 Obrovac Sinjski zastupanog po punomoćniku ZUO VINKO LJUBIČIĆ, ŽELJKO VRDOLJAK I IVAN MOČIĆ; Miroslav Jelaska, Pujanke 59, 21000 Split zastupanog po punomoćniku ZUO VINKO LJUBIČIĆ, ŽELJKO VRDOLJAK I IVAN MOČIĆ; Ivan Jelavić-šako, Zelovo Sutinsko 0, 21203 Zelovo Sutinsko zastupanog po punomoćniku ZUO VINKO LJUBIČIĆ, ŽELJKO VRDOLJAK I IVAN MOČIĆ; Iva Delić, Obala Hrvatskog Narodnog Prepo 7, 21000 Split zastupanog po punomoćniku ZAJEDNIČKI ODVJETNIČKI URED IGOR KALEBIĆ I JADRANKA KALEBIĆ; Lada Barić, Table 12, 21000 Split zastupanog po punomoćniku ZAJEDNIČKI ODVJETNIČKI URED IGOR KALEBIĆ I JADRANKA KALEBIĆ; Mirjana Mravak, Plitvička 6, 21000 Split zastupanog po punomoćniku ZAJEDNIČKI ODVJETNIČKI URED IGOR KALEBIĆ I JADRANKA KALEBIĆ; ANA PARAT, Smiljanićeva 8b, 21000 Split zastupanog po punomoćniku ZAJEDNIČKI ODVJETNIČKI URED IGOR KALEBIĆ I JADRANKA KALEBIĆ; Anđelka Uvodić, Klis-kosa 119, 21210 Solin zastupanog po punomoćniku ZAJEDNIČKI ODVJETNIČKI URED IGOR KALEBIĆ I JADRANKA KALEBIĆ; Vedrana Mlačić, Kneza Trpimira 9, 21220 Trogir zastupanog po punomoćniku ZAJEDNIČKI ODVJETNIČKI URED IGOR KALEBIĆ I JADRANKA KALEBIĆ; Žarko Uvodić, Petravićeva 33, 21000 Split zastupanog po punomoćniku ZAJEDNIČKI ODVJETNIČKI URED IGOR KALEBIĆ I JADRANKA KALEBIĆ; Ivan Marijanović, Hercegovačka 108, 21000 Split zastupanog po punomoćniku ZAJEDNIČKI ODVJETNIČKI URED IGOR KALEBIĆ I JADRANKA KALEBIĆ; Tea Mimica, Grge Novaka 22, 21000 Split zastupanog po punomoćniku ZAJEDNIČKI ODVJETNIČKI URED IGOR KALEBIĆ I JADRANKA KALEBIĆ; Zrinka Blažević, Sela 51, 21217 Kaštel Stari zastupanog po punomoćniku ZAJEDNIČKI ODVJETNIČKI URED IGOR KALEBIĆ I JADRANKA KALEBIĆ; Tino Marijanović, Hercegovačka 108, 21000 Split zastupanog po punomoćniku ZAJEDNIČKI ODVJETNIČKI URED IGOR KALEBIĆ I JADRANKA KALEBIĆ; DUB-INŽENJERING, društvo s ograničenom odgovornošću za upravljanje nekretninama i građenje, Šimićeva 9/A, 21000 Split; Hrvatske vode, pravna osoba za upravljanje vodama, Grada Vukovara 220, Zagreb; MI-VI MAZIVA društvo s ograničenom odgovornošću za trgovinu i usluge, Popovec, Varaždinska cesta 29, 10360 Sesvete zastupanog po punomoćniku ODVJETNIČKO DRUŠTVO BELOŠA &amp; JUKIĆ j.t.d.; GS1 Croatia-Hrvatsko udruženje za automatsku identifikaciju, elektroničku razmjenu podataka i upravljanje poslovnim procesima, Tuškanac 14, 10000 Zagreb zastupanog po punomoćniku VONČINA, GRUBIŠIĆ, LOVIĆ, LALIĆ; HRVATSKE ŠUME društvo s ograničenom odgovornošću, Ul.Ljudevita Farkaša Vukotinovića 2, Zagreb zastupanog po punomoćniku Zoran Tomić; ALFA-NOVA društvo s ograničenom odgovornošću za unutrašnju i vanjsku trgovinu i zastupanje stranih tvrtki, Ljerke Šram 18, Zagreb zastupanog po punomoćniku Antun Šagovac; BRINOX d.o.o., Sora 21, 1215 Medvode; Hrvatska radiotelevizija, Prisavlje 3, Zagreb zastupanog po punomoćniku MADIRAZZA &amp; PARTNERI, odvjetničko društvo; HRVATSKA POŠTANSKA BANKA, dioničko društvo, Jurišićeva 4, Zagreb; FINANCIJSKA AGENCIJA, Vrtni put 3, 10000 Zagreb; Meri Juričko, Ćiril-Metodova 38, 21000 Split; HRVATSKA BANKA ZA OBNOVU I RAZVITAK, Strossmayerov trg 9, 10000 Zagreb; Ljubomir Gladović, Osječka 24a, 21000 Split; RH MINISTARSTVO FINANCIJA,POREZNA UPRAVA zastupanog po punomoćniku ŽUPANIJSKO DRŽAVNO ODVJETNIŠTVO U SPLITU; HEP-Operator distribucijskog sustava d.o.o. za distribuciju i opskrbu električne energije, Poljička cesta 73, 21000 Split; IGEFA d.o.o. za trgovinu i proizvodnju, Savska 2a, 10360 Sesvete zastupanog po punomoćniku ODVJETNIČKO DRUŠTVO ČERIN, MAR, ŽUVANIĆ ŠTAMBUK društvo s ograničenom odgovornošću; ČISTOĆA društvo s ograničenom odgovornošću za obavljanje komunalnih djelatnosti održavanja čistoće i odlaganja komunaln, Put Plokita 81, 21000 Split; INA-INDUSTRIJA NAFTE, d.d. zastupanog po punomoćniku ODVJETNIČKO DRUŠTVO STANIĆ I PARTNERI društvo s ograničenom odgovornošću; MEDIC, društvo s ograničenom odgovornošću za trgovinu i usluge; SPLITSKO-DALMATINSKA ŽUPANIJA, Domovinskog rata 2, 21000 Split zastupanog po punomoćniku ODVJETNIČKI URED VINKO SAMARDŽIĆ; HP - Hrvatska pošta d.d.; Joško Radić vl. automehaničarsko obrta Radić, Put Kave 16, 21212 Kaštel Sućurac zastupanog po punomoćniku Marija Perić; REPUBLIKA HRVATSKA, CARINSKA KUPRAVA, PODRUČNI CARINSKI URED SPLIT, Zrinsko-Frankopanska 60, 21000 Split; STUDENTSKI CENTAR SPLIT, Sinjska 6, 21000 Split; FELGA društvo s ograničenom odgovornošću za trgovinu i usluge, Put Firula 57, 21000 Split; Saponia kemijska, prehrambena i farmaceutska industrija d.d., Matije Gupca 2, 31000 Osijek; AUTO DAVOR, društvo s ograničenom odgovornošću za popravak i održavanje motornih vozila i trgovinu, Hercegovačka Ulica 74, 21000 Split zastupanog po punomoćniku Zoran Perić; VODOVOD I KANALIZACIJA, društvo s ograničenom odgovornošću za vodoopskrbu, odvodnju i pročišćavanje otpadnih voda, Biokovska 3, 21000 Split; RH MINISTARSTVO POLJOPRIVREDE zastupanog po punomoćniku ŽUPANIJSKO DRŽAVNO ODVJETNIŠTVO U SPLITU; Coface Hrvatska d.o.o. za usluge upravljanja rizicima zastupanog po punomoćniku ODVJETNIČKI URED ANTUN ŠAGOVAC; SGS ADRIATICA društvo za ugovornu kontrolu robe, d. o. o. zastupanog po punomoćniku Josip Marohnić; HEP - Opskrba d.o.o. za opskrbu potrošača električnom, toplinskom energijom i plinom; CESTAR društvo s ograničenom odgovornošću za građevinarstvo, Tršćanska 1, 21000 Split zastupanog po punomoćniku Tihomir Luetić; HRVATSKA POLJOPRIVREDNA AGENCIJA, Križevačka 185, 48260 Križevci; Validus dioničko društvo za upravljanje drugim društvima "u stečaju", Anina Ulica 2, 42000 Varaždin; SREDIŠNJE KLIRINŠKO DEPOZITARNO DRUŠTVO, dioničko društvo; JADRANSKA PIVOVARA - SPLIT dioničko društvo za usluge i trgovinu, Vranjički put 14, 21210 Vranjic; SUNCE OSIGURANJE dioničko društvo za osiguranje, Trnjanska cesta 108, 10000 Zagreb; BRODOMERKUR trgovina i usluge, dioničko društvo, Poljička Cesta 35, 21000 Split; GRAD SPLIT, Branimirova obala 17, 21000 Split; Basler osiguranje Zagreb d.d.; KIM Mljekara Karlovac društvo s ograničenom odgovornošću, Mekušanska cesta 51, 47000 Karlovac zastupanog po punomoćniku ZUO JOSIP JANKOVIĆ, MATE BURAZIN, DARIO BANIĆ i TOMISLAV HORAČKI; GRADSKA SIGURNOST Šimac i sin d.o.o. za obavljanje zaštitarske djelatnosti, Kroz Smrdečac 45, 21000 Split; ZAGREBAČKI HOLDING, društvo s ograničenom odgovornošću za javni prijevoz, opskrbu vodom, održavanje čistoće, putnička a, Šubićeva 40/III, 10000 Zagreb; Fond za zaštitu okoliša i energetsku učinkovitost, Ksaver 208, Zagreb; NASTAVNI ZAVOD ZA JAVNO ZDRAVSTVO SPLITSKO-DALMATINSKE ŽUPANIJE, Vukovarska Ulica 46, 21000 Split; ZLATKO MARIN vl. Marin ugositeljska oprema, Dubrovačka 11, 21204 Dugopolje zastupanog po punomoćniku Anamarija Biočić Siničić; LA LOG transporti i poslovne usluge d.o.o., Slatinska 1, 10360 Sesvete; UDRUGA MALIH DIONIČARA MILS MLJEKARE SPLIT d.d., Komulovića put 4, 21000 Split zastupanog po punomoćniku ZUO HRVOJE ALAJBEG I JAKŠA TOMIĆ; PRIMARK, društvo s ograničenom odgovornošću za označivanje proizvoda i ambalaže i trgovinu, Novačka cesta 10/A, 10437 Rakitje zastupanog po punomoćniku ALIJA HRASTINSKI &amp; GRAF</derivirana_varijabla>
  </DomainObject.Predmet.StrankaFormatedWithAdress>
  <DomainObject.Predmet.StrankaFormatedWithAdressOIB>
    <izvorni_sadrzaj> Financijska agencija, OIB 85821130368, Aven. Vukovar 70, 10000 Zagreb; Ivan Mioč, OIB 10374743160, Gorice 9, 21212 Kaštel Sućurac; Željko Grubišić, OIB 93023032915, Matoševa Ulica 54, 21210 Solin; Tatjana Parađina, OIB 57288345899, Gašpini 23, 21210 Solin; Grgo Pandza, OIB 22030524806, Zagorski Put 109, 21217 Kaštel Stari; Katja Malbašić, OIB 35301382218, Ante Petravića 7, 21000 Split; Jasminka Jukić, OIB 53353285303, Ulica Otočkih Mučenika 20, 21238 Otok; Tea Matijašević, OIB 44325544696, Pujanke 3, 21000 Split; Ignacijo Žižić, OIB 82207916254, Rimski Put 6, 21212 Kaštel Sućurac; Vlado Bajić, OIB 26609876942, Put Brodarice 7, 21000 Split; Miro Bulat, OIB 41322573110, Put Smokovika 35, 21000 Split; Marica Miljak, OIB 99355057833, Hercegovačka 143, 21000 Split; Marija Franić, OIB 07131849193, Željeznička 24, 21217 Kaštel Stari; Bojan Šegan, OIB 36514930818, Šegani 84, 47300 Otok Oštarijski; Željko Mihaljević, OIB 35095156674, Varaždinska 19a, 21000 Split; Branko Gotovac, OIB 83437833967, Gašpini, 21210 Solin; Mario Reljan, OIB 58885828180, Danilska 37, 22000 Šibenik; Maja Gledec, OIB 50895115120, Kramarići 2, 10010 Zagreb; Ivan Šundov, OIB 56860742642, Grge Novaka 117, 21000 Split; Davor Brkljača, OIB 31095596919, Ljubuška 1, 21000 Split; Marinko Crnjac, OIB 25776321792, Imotska 16, 21000 Split; Tomislav Krolo, OIB 11300687907, Muć gornji 00, 21203 Gornji Muć; Ivan Nazlić, OIB 66718869794, Ulica Antuna Mihanovića 78, 21204 Koprivno; Josipa Paić, OIB 45047282920, Ive Tijardovića 20, 21000 Split; Marko Piplica, OIB 00524249358, Podgradina 12, 21203 Neorić zastupanog po punomoćniku ZUO VINKO LJUBIČIĆ, ŽELJKO VRDOLJAK I IVAN MOČIĆ; Nediljko Piplica, OIB 24558029807, Neorić 32, 21203 Neorić zastupanog po punomoćniku ZUO VINKO LJUBIČIĆ, ŽELJKO VRDOLJAK I IVAN MOČIĆ; Ivan Parčina, OIB 84267764328, Put Duge Njive I 19, 21212 Kaštel Sućurac; Maja Pavić, OIB 84307090213, Kmanski prilaz VII 2, 21000 Split; Ariana Stojanac, OIB 79262574510, Velebitska 99, 21000 Split; Jozo Šapina, OIB 90037633279, Put Sv. Ižidora 45, 21000 Split; Rosa Uvodić, OIB 23582882049, Seget 10 Otok, 21230 Sinj; Dušan Vugdelija, OIB 90883692569, Seget 10 Otok, 21230 Sinj; Branko Bulovan, OIB 64813239197, Osječka 24, 21000 Split; Nenad Andabaka, OIB 12782163386, Hercegovačka 30, 21000 Split; Ante Baran, OIB 74574249160, Kladnjice 0, 21202 Kladnjice; Dragan Šundov, OIB 64719327839, Put Studenca 5, 21000 Split; Luka Grubišić, OIB 36168682856, Stonska 12, 21000 Split; Mario Modrić, OIB 92466258165, Kneza Branimira 4, 21230 Sinj; Đovana Milas, OIB 25841623711, Kneza Trpimira 23, 21220 Trogir; Draganka Matković, OIB 28654242217, Dubrovačka 55, 21000 Split; Jadranka Majić, OIB 49961056129, Doverska 1, 21000 Split; Divna Majić, OIB 43292304107, Ulica Uz Vrtle 55, 21217 Kaštel Novi; Joško Kuzmanić, OIB 18845872416, Marjanski put 34, 21000 Split zastupanog po punomoćniku ZUO VINKO LJUBIČIĆ, ŽELJKO VRDOLJAK I IVAN MOČIĆ; Nives Kunčević, OIB 77660819043, Kralja Tomislava 194, 22300 Knin; Dražen Karninčić, OIB 76970519046, Mažuranićevo šetalište 8b, 21000 Split; Nedeljko Buklijaš, OIB 63090049155, Smojina 5, 21000 Split zastupanog po punomoćniku ZUO VINKO LJUBIČIĆ, ŽELJKO VRDOLJAK I IVAN MOČIĆ; Mislav Boban, OIB 01360586784, Spinutska 5, 21000 Split; Ivan Jelavić-šako, OIB 32207133237, Zelovo Sutinsko 0, 21203 Zelovo Sutinsko; Danilo Gogošević, OIB 43390915246, Ispod sv. Lovre 17, 21000 Split; Ivica Ramljak, OIB 36238607566, Emanuela Vidovića 21, 21210 Solin; Marko Šetka, OIB 53081771960, Terzićeva 5, 21000 Split; Jurica Dadić, OIB 04225649266, Ruđera Boškovića 20, 21000 Split; Sašenko Brdar, OIB 11958723680, Mosećka 72, 21000 Split; Sanja Bilić, OIB 93622044406, Šižgorićeva 28, 21000 Split; Ljiljanka Babić, OIB 04905535565, Gospe u Siti 33, 21311 Podstrana; Slobodan Živković, OIB 46704207608, Vukovarska 109b, 21000 Split; Zvonko Smajić, OIB 94290705040, Sarajevska 71, 21000 Split; Ivica Latinac, OIB 72087922578, Sv. Mihovila 55, 21240 Trilj; Janja Prižmić, OIB 04442424757, Starčevićeva 32, 21000 Split; Jakov Strinić, OIB 23379961078, Budislavićeva 1B, 21220 Trogir; Nada Šesto, OIB 24227320769, Don M. Mihanovića 2, 21210 Solin; Inga Tomašević, OIB 84735071536, Serdara Tomaševića 20, 21230 Sinj; Marijo Bulić Ivezić, OIB 91594118232, K. Kačića 7, 21310 Omiš; Željko Plazonja, OIB 86658301726, Mostarska 111, 21000 Split; Špiro Pavelin, OIB 21567750569, Hrvatskih žrtava 82, 21210 Solin; Petar Radnić, OIB 26870131103, Hrvatskih žrtava 82, 21210 Solin; Dušan Vugdelija, OIB 90883692569, Otok bb, 21238 Obrovac Sinjski zastupanog po punomoćniku ZUO VINKO LJUBIČIĆ, ŽELJKO VRDOLJAK I IVAN MOČIĆ; Boris Bogdanović, OIB 66066047780, Ante Starčevića 146a, 21210 Solin zastupanog po punomoćniku ZUO VINKO LJUBIČIĆ, ŽELJKO VRDOLJAK I IVAN MOČIĆ; Marko Piplica, OIB 00524249358, Podgradina 12, 21203 Neorić; Joško Kuzmanić, OIB 18845872416, Marjanski put 34, 21000 Split; Nedeljko Buklijaš, OIB 63090049155, Put Firula 14, 21000 Split; Nediljko Piplica, OIB 24558029807, Neorić 32, 21203 Neorić; Ante Katić, OIB 12466550619, Otok 490, 21238 Obrovac Sinjski zastupanog po punomoćniku ZUO VINKO LJUBIČIĆ, ŽELJKO VRDOLJAK I IVAN MOČIĆ; Miroslav Jelaska, OIB 85282459602, Pujanke 59, 21000 Split zastupanog po punomoćniku ZUO VINKO LJUBIČIĆ, ŽELJKO VRDOLJAK I IVAN MOČIĆ; Ivan Jelavić-šako, OIB 32207133237, Zelovo Sutinsko 0, 21203 Zelovo Sutinsko zastupanog po punomoćniku ZUO VINKO LJUBIČIĆ, ŽELJKO VRDOLJAK I IVAN MOČIĆ; Iva Delić, OIB 46720127905, Obala Hrvatskog Narodnog Prepo 7, 21000 Split zastupanog po punomoćniku ZAJEDNIČKI ODVJETNIČKI URED IGOR KALEBIĆ I JADRANKA KALEBIĆ; Lada Barić, OIB 76576912546, Table 12, 21000 Split zastupanog po punomoćniku ZAJEDNIČKI ODVJETNIČKI URED IGOR KALEBIĆ I JADRANKA KALEBIĆ; Mirjana Mravak, OIB 45574616770, Plitvička 6, 21000 Split zastupanog po punomoćniku ZAJEDNIČKI ODVJETNIČKI URED IGOR KALEBIĆ I JADRANKA KALEBIĆ; ANA PARAT, OIB 36864834371, Smiljanićeva 8b, 21000 Split zastupanog po punomoćniku ZAJEDNIČKI ODVJETNIČKI URED IGOR KALEBIĆ I JADRANKA KALEBIĆ; Anđelka Uvodić, OIB 49764368679, Klis-kosa 119, 21210 Solin zastupanog po punomoćniku ZAJEDNIČKI ODVJETNIČKI URED IGOR KALEBIĆ I JADRANKA KALEBIĆ; Vedrana Mlačić, OIB 96569678150, Kneza Trpimira 9, 21220 Trogir zastupanog po punomoćniku ZAJEDNIČKI ODVJETNIČKI URED IGOR KALEBIĆ I JADRANKA KALEBIĆ; Žarko Uvodić, OIB 88977353985, Petravićeva 33, 21000 Split zastupanog po punomoćniku ZAJEDNIČKI ODVJETNIČKI URED IGOR KALEBIĆ I JADRANKA KALEBIĆ; Ivan Marijanović, OIB 87446561234, Hercegovačka 108, 21000 Split zastupanog po punomoćniku ZAJEDNIČKI ODVJETNIČKI URED IGOR KALEBIĆ I JADRANKA KALEBIĆ; Tea Mimica, OIB 81096492412, Grge Novaka 22, 21000 Split zastupanog po punomoćniku ZAJEDNIČKI ODVJETNIČKI URED IGOR KALEBIĆ I JADRANKA KALEBIĆ; Zrinka Blažević, OIB 18591355230, Sela 51, 21217 Kaštel Stari zastupanog po punomoćniku ZAJEDNIČKI ODVJETNIČKI URED IGOR KALEBIĆ I JADRANKA KALEBIĆ; Tino Marijanović, OIB 99861559666, Hercegovačka 108, 21000 Split zastupanog po punomoćniku ZAJEDNIČKI ODVJETNIČKI URED IGOR KALEBIĆ I JADRANKA KALEBIĆ; DUB-INŽENJERING, društvo s ograničenom odgovornošću za upravljanje nekretninama i građenje, OIB 81391368092, Šimićeva 9/A, 21000 Split; Hrvatske vode, pravna osoba za upravljanje vodama, OIB 28921383001, Grada Vukovara 220, Zagreb; MI-VI MAZIVA društvo s ograničenom odgovornošću za trgovinu i usluge, OIB 39235083631, Popovec, Varaždinska cesta 29, 10360 Sesvete zastupanog po punomoćniku ODVJETNIČKO DRUŠTVO BELOŠA &amp; JUKIĆ j.t.d.; GS1 Croatia-Hrvatsko udruženje za automatsku identifikaciju, elektroničku razmjenu podataka i upravljanje poslovnim procesima, OIB 03365973101, Tuškanac 14, 10000 Zagreb zastupanog po punomoćniku VONČINA, GRUBIŠIĆ, LOVIĆ, LALIĆ; HRVATSKE ŠUME društvo s ograničenom odgovornošću, OIB 69693144506, Ul.Ljudevita Farkaša Vukotinovića 2, Zagreb zastupanog po punomoćniku Zoran Tomić; ALFA-NOVA društvo s ograničenom odgovornošću za unutrašnju i vanjsku trgovinu i zastupanje stranih tvrtki, OIB 39098344120, Ljerke Šram 18, Zagreb zastupanog po punomoćniku Antun Šagovac; BRINOX d.o.o., OIB , Sora 21, 1215 Medvode; Hrvatska radiotelevizija, OIB 68419124305, Prisavlje 3, Zagreb zastupanog po punomoćniku MADIRAZZA &amp; PARTNERI, odvjetničko društvo; HRVATSKA POŠTANSKA BANKA, dioničko društvo, OIB 87939104217, Jurišićeva 4, Zagreb; FINANCIJSKA AGENCIJA, OIB 85821130368, Vrtni put 3, 10000 Zagreb; Meri Juričko, OIB 50702238975, Ćiril-Metodova 38, 21000 Split; HRVATSKA BANKA ZA OBNOVU I RAZVITAK, OIB 26702280390, Strossmayerov trg 9, 10000 Zagreb; Ljubomir Gladović, OIB , Osječka 24a, 21000 Split; RH MINISTARSTVO FINANCIJA,POREZNA UPRAVA zastupanog po punomoćniku ŽUPANIJSKO DRŽAVNO ODVJETNIŠTVO U SPLITU; HEP-Operator distribucijskog sustava d.o.o. za distribuciju i opskrbu električne energije, OIB 46830600751, Poljička cesta 73, 21000 Split; IGEFA d.o.o. za trgovinu i proizvodnju, OIB 64177886695, Savska 2a, 10360 Sesvete zastupanog po punomoćniku ODVJETNIČKO DRUŠTVO ČERIN, MAR, ŽUVANIĆ ŠTAMBUK društvo s ograničenom odgovornošću; ČISTOĆA društvo s ograničenom odgovornošću za obavljanje komunalnih djelatnosti održavanja čistoće i odlaganja komunaln, OIB 38812451417, Put Plokita 81, 21000 Split; INA-INDUSTRIJA NAFTE, d.d., OIB 27759560625 zastupanog po punomoćniku ODVJETNIČKO DRUŠTVO STANIĆ I PARTNERI društvo s ograničenom odgovornošću; MEDIC, društvo s ograničenom odgovornošću za trgovinu i usluge, OIB 36228944903; SPLITSKO-DALMATINSKA ŽUPANIJA, OIB 40781519492, Domovinskog rata 2, 21000 Split zastupanog po punomoćniku ODVJETNIČKI URED VINKO SAMARDŽIĆ; HP - Hrvatska pošta d.d., OIB 87311810356; Joško Radić vl. automehaničarsko obrta Radić, OIB 66820408548, Put Kave 16, 21212 Kaštel Sućurac zastupanog po punomoćniku Marija Perić; REPUBLIKA HRVATSKA, CARINSKA KUPRAVA, PODRUČNI CARINSKI URED SPLIT, Zrinsko-Frankopanska 60, 21000 Split; STUDENTSKI CENTAR SPLIT, OIB 25975412650, Sinjska 6, 21000 Split; FELGA društvo s ograničenom odgovornošću za trgovinu i usluge, OIB 67581114415, Put Firula 57, 21000 Split; Saponia kemijska, prehrambena i farmaceutska industrija d.d., OIB 37879152548, Matije Gupca 2, 31000 Osijek; AUTO DAVOR, društvo s ograničenom odgovornošću za popravak i održavanje motornih vozila i trgovinu, OIB 37415954013, Hercegovačka Ulica 74, 21000 Split zastupanog po punomoćniku Zoran Perić; VODOVOD I KANALIZACIJA, društvo s ograničenom odgovornošću za vodoopskrbu, odvodnju i pročišćavanje otpadnih voda, OIB 56826138353, Biokovska 3, 21000 Split; RH MINISTARSTVO POLJOPRIVREDE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Tršćanska 1, 21000 Split zastupanog po punomoćniku Tihomir Luetić; HRVATSKA POLJOPRIVREDNA AGENCIJA, OIB 48006835970, Križevačka 185, 48260 Križevci; Validus dioničko društvo za upravljanje drugim društvima "u stečaju", OIB 07838648475, Anina Ulica 2, 42000 Varaždin; SREDIŠNJE KLIRINŠKO DEPOZITARNO DRUŠTVO, dioničko društvo, OIB 64406809162; JADRANSKA PIVOVARA - SPLIT dioničko društvo za usluge i trgovinu, OIB 50466902241, Vranjički put 14, 21210 Vranjic; SUNCE OSIGURANJE dioničko društvo za osiguranje, OIB 12012147571, Trnjanska cesta 108, 10000 Zagreb; BRODOMERKUR trgovina i usluge, dioničko društvo, OIB 33956120458, Poljička Cesta 35, 21000 Split; GRAD SPLIT, OIB 78755598868, Branimirova obala 17, 21000 Split; Basler osiguranje Zagreb d.d., OIB 59706054982; KIM Mljekara Karlovac društvo s ograničenom odgovornošću, OIB 93458739954, Mekušanska cesta 51, 47000 Karlovac zastupanog po punomoćniku ZUO JOSIP JANKOVIĆ, MATE BURAZIN, DARIO BANIĆ i TOMISLAV HORAČKI; GRADSKA SIGURNOST Šimac i sin d.o.o. za obavljanje zaštitarske djelatnosti, OIB 16003380887, Kroz Smrdečac 45, 21000 Split; ZAGREBAČKI HOLDING, društvo s ograničenom odgovornošću za javni prijevoz, opskrbu vodom, održavanje čistoće, putnička a, OIB 85584865987, Šubićeva 40/III, 10000 Zagreb; Fond za zaštitu okoliša i energetsku učinkovitost, OIB 85828625994, Ksaver 208, Zagreb; NASTAVNI ZAVOD ZA JAVNO ZDRAVSTVO SPLITSKO-DALMATINSKE ŽUPANIJE, OIB 54948902275, Vukovarska Ulica 46, 21000 Split; ZLATKO MARIN vl. Marin ugositeljska oprema, OIB 92123845489, Dubrovačka 11, 21204 Dugopolje zastupanog po punomoćniku Anamarija Biočić Siničić; LA LOG transporti i poslovne usluge d.o.o., OIB 98319803940, Slatinska 1, 10360 Sesvete; UDRUGA MALIH DIONIČARA MILS MLJEKARE SPLIT d.d., Komulovića put 4, 21000 Split zastupanog po punomoćniku ZUO HRVOJE ALAJBEG I JAKŠA TOMIĆ; PRIMARK, društvo s ograničenom odgovornošću za označivanje proizvoda i ambalaže i trgovinu, OIB 75653529088, Novačka cesta 10/A, 10437 Rakitje zastupanog po punomoćniku ALIJA HRASTINSKI &amp; GRAF</izvorni_sadrzaj>
    <derivirana_varijabla naziv="DomainObject.Predmet.StrankaFormatedWithAdressOIB_1"> Financijska agencija, OIB 85821130368, Aven. Vukovar 70, 10000 Zagreb; Ivan Mioč, OIB 10374743160, Gorice 9, 21212 Kaštel Sućurac; Željko Grubišić, OIB 93023032915, Matoševa Ulica 54, 21210 Solin; Tatjana Parađina, OIB 57288345899, Gašpini 23, 21210 Solin; Grgo Pandza, OIB 22030524806, Zagorski Put 109, 21217 Kaštel Stari; Katja Malbašić, OIB 35301382218, Ante Petravića 7, 21000 Split; Jasminka Jukić, OIB 53353285303, Ulica Otočkih Mučenika 20, 21238 Otok; Tea Matijašević, OIB 44325544696, Pujanke 3, 21000 Split; Ignacijo Žižić, OIB 82207916254, Rimski Put 6, 21212 Kaštel Sućurac; Vlado Bajić, OIB 26609876942, Put Brodarice 7, 21000 Split; Miro Bulat, OIB 41322573110, Put Smokovika 35, 21000 Split; Marica Miljak, OIB 99355057833, Hercegovačka 143, 21000 Split; Marija Franić, OIB 07131849193, Željeznička 24, 21217 Kaštel Stari; Bojan Šegan, OIB 36514930818, Šegani 84, 47300 Otok Oštarijski; Željko Mihaljević, OIB 35095156674, Varaždinska 19a, 21000 Split; Branko Gotovac, OIB 83437833967, Gašpini, 21210 Solin; Mario Reljan, OIB 58885828180, Danilska 37, 22000 Šibenik; Maja Gledec, OIB 50895115120, Kramarići 2, 10010 Zagreb; Ivan Šundov, OIB 56860742642, Grge Novaka 117, 21000 Split; Davor Brkljača, OIB 31095596919, Ljubuška 1, 21000 Split; Marinko Crnjac, OIB 25776321792, Imotska 16, 21000 Split; Tomislav Krolo, OIB 11300687907, Muć gornji 00, 21203 Gornji Muć; Ivan Nazlić, OIB 66718869794, Ulica Antuna Mihanovića 78, 21204 Koprivno; Josipa Paić, OIB 45047282920, Ive Tijardovića 20, 21000 Split; Marko Piplica, OIB 00524249358, Podgradina 12, 21203 Neorić zastupanog po punomoćniku ZUO VINKO LJUBIČIĆ, ŽELJKO VRDOLJAK I IVAN MOČIĆ; Nediljko Piplica, OIB 24558029807, Neorić 32, 21203 Neorić zastupanog po punomoćniku ZUO VINKO LJUBIČIĆ, ŽELJKO VRDOLJAK I IVAN MOČIĆ; Ivan Parčina, OIB 84267764328, Put Duge Njive I 19, 21212 Kaštel Sućurac; Maja Pavić, OIB 84307090213, Kmanski prilaz VII 2, 21000 Split; Ariana Stojanac, OIB 79262574510, Velebitska 99, 21000 Split; Jozo Šapina, OIB 90037633279, Put Sv. Ižidora 45, 21000 Split; Rosa Uvodić, OIB 23582882049, Seget 10 Otok, 21230 Sinj; Dušan Vugdelija, OIB 90883692569, Seget 10 Otok, 21230 Sinj; Branko Bulovan, OIB 64813239197, Osječka 24, 21000 Split; Nenad Andabaka, OIB 12782163386, Hercegovačka 30, 21000 Split; Ante Baran, OIB 74574249160, Kladnjice 0, 21202 Kladnjice; Dragan Šundov, OIB 64719327839, Put Studenca 5, 21000 Split; Luka Grubišić, OIB 36168682856, Stonska 12, 21000 Split; Mario Modrić, OIB 92466258165, Kneza Branimira 4, 21230 Sinj; Đovana Milas, OIB 25841623711, Kneza Trpimira 23, 21220 Trogir; Draganka Matković, OIB 28654242217, Dubrovačka 55, 21000 Split; Jadranka Majić, OIB 49961056129, Doverska 1, 21000 Split; Divna Majić, OIB 43292304107, Ulica Uz Vrtle 55, 21217 Kaštel Novi; Joško Kuzmanić, OIB 18845872416, Marjanski put 34, 21000 Split zastupanog po punomoćniku ZUO VINKO LJUBIČIĆ, ŽELJKO VRDOLJAK I IVAN MOČIĆ; Nives Kunčević, OIB 77660819043, Kralja Tomislava 194, 22300 Knin; Dražen Karninčić, OIB 76970519046, Mažuranićevo šetalište 8b, 21000 Split; Nedeljko Buklijaš, OIB 63090049155, Smojina 5, 21000 Split zastupanog po punomoćniku ZUO VINKO LJUBIČIĆ, ŽELJKO VRDOLJAK I IVAN MOČIĆ; Mislav Boban, OIB 01360586784, Spinutska 5, 21000 Split; Ivan Jelavić-šako, OIB 32207133237, Zelovo Sutinsko 0, 21203 Zelovo Sutinsko; Danilo Gogošević, OIB 43390915246, Ispod sv. Lovre 17, 21000 Split; Ivica Ramljak, OIB 36238607566, Emanuela Vidovića 21, 21210 Solin; Marko Šetka, OIB 53081771960, Terzićeva 5, 21000 Split; Jurica Dadić, OIB 04225649266, Ruđera Boškovića 20, 21000 Split; Sašenko Brdar, OIB 11958723680, Mosećka 72, 21000 Split; Sanja Bilić, OIB 93622044406, Šižgorićeva 28, 21000 Split; Ljiljanka Babić, OIB 04905535565, Gospe u Siti 33, 21311 Podstrana; Slobodan Živković, OIB 46704207608, Vukovarska 109b, 21000 Split; Zvonko Smajić, OIB 94290705040, Sarajevska 71, 21000 Split; Ivica Latinac, OIB 72087922578, Sv. Mihovila 55, 21240 Trilj; Janja Prižmić, OIB 04442424757, Starčevićeva 32, 21000 Split; Jakov Strinić, OIB 23379961078, Budislavićeva 1B, 21220 Trogir; Nada Šesto, OIB 24227320769, Don M. Mihanovića 2, 21210 Solin; Inga Tomašević, OIB 84735071536, Serdara Tomaševića 20, 21230 Sinj; Marijo Bulić Ivezić, OIB 91594118232, K. Kačića 7, 21310 Omiš; Željko Plazonja, OIB 86658301726, Mostarska 111, 21000 Split; Špiro Pavelin, OIB 21567750569, Hrvatskih žrtava 82, 21210 Solin; Petar Radnić, OIB 26870131103, Hrvatskih žrtava 82, 21210 Solin; Dušan Vugdelija, OIB 90883692569, Otok bb, 21238 Obrovac Sinjski zastupanog po punomoćniku ZUO VINKO LJUBIČIĆ, ŽELJKO VRDOLJAK I IVAN MOČIĆ; Boris Bogdanović, OIB 66066047780, Ante Starčevića 146a, 21210 Solin zastupanog po punomoćniku ZUO VINKO LJUBIČIĆ, ŽELJKO VRDOLJAK I IVAN MOČIĆ; Marko Piplica, OIB 00524249358, Podgradina 12, 21203 Neorić; Joško Kuzmanić, OIB 18845872416, Marjanski put 34, 21000 Split; Nedeljko Buklijaš, OIB 63090049155, Put Firula 14, 21000 Split; Nediljko Piplica, OIB 24558029807, Neorić 32, 21203 Neorić; Ante Katić, OIB 12466550619, Otok 490, 21238 Obrovac Sinjski zastupanog po punomoćniku ZUO VINKO LJUBIČIĆ, ŽELJKO VRDOLJAK I IVAN MOČIĆ; Miroslav Jelaska, OIB 85282459602, Pujanke 59, 21000 Split zastupanog po punomoćniku ZUO VINKO LJUBIČIĆ, ŽELJKO VRDOLJAK I IVAN MOČIĆ; Ivan Jelavić-šako, OIB 32207133237, Zelovo Sutinsko 0, 21203 Zelovo Sutinsko zastupanog po punomoćniku ZUO VINKO LJUBIČIĆ, ŽELJKO VRDOLJAK I IVAN MOČIĆ; Iva Delić, OIB 46720127905, Obala Hrvatskog Narodnog Prepo 7, 21000 Split zastupanog po punomoćniku ZAJEDNIČKI ODVJETNIČKI URED IGOR KALEBIĆ I JADRANKA KALEBIĆ; Lada Barić, OIB 76576912546, Table 12, 21000 Split zastupanog po punomoćniku ZAJEDNIČKI ODVJETNIČKI URED IGOR KALEBIĆ I JADRANKA KALEBIĆ; Mirjana Mravak, OIB 45574616770, Plitvička 6, 21000 Split zastupanog po punomoćniku ZAJEDNIČKI ODVJETNIČKI URED IGOR KALEBIĆ I JADRANKA KALEBIĆ; ANA PARAT, OIB 36864834371, Smiljanićeva 8b, 21000 Split zastupanog po punomoćniku ZAJEDNIČKI ODVJETNIČKI URED IGOR KALEBIĆ I JADRANKA KALEBIĆ; Anđelka Uvodić, OIB 49764368679, Klis-kosa 119, 21210 Solin zastupanog po punomoćniku ZAJEDNIČKI ODVJETNIČKI URED IGOR KALEBIĆ I JADRANKA KALEBIĆ; Vedrana Mlačić, OIB 96569678150, Kneza Trpimira 9, 21220 Trogir zastupanog po punomoćniku ZAJEDNIČKI ODVJETNIČKI URED IGOR KALEBIĆ I JADRANKA KALEBIĆ; Žarko Uvodić, OIB 88977353985, Petravićeva 33, 21000 Split zastupanog po punomoćniku ZAJEDNIČKI ODVJETNIČKI URED IGOR KALEBIĆ I JADRANKA KALEBIĆ; Ivan Marijanović, OIB 87446561234, Hercegovačka 108, 21000 Split zastupanog po punomoćniku ZAJEDNIČKI ODVJETNIČKI URED IGOR KALEBIĆ I JADRANKA KALEBIĆ; Tea Mimica, OIB 81096492412, Grge Novaka 22, 21000 Split zastupanog po punomoćniku ZAJEDNIČKI ODVJETNIČKI URED IGOR KALEBIĆ I JADRANKA KALEBIĆ; Zrinka Blažević, OIB 18591355230, Sela 51, 21217 Kaštel Stari zastupanog po punomoćniku ZAJEDNIČKI ODVJETNIČKI URED IGOR KALEBIĆ I JADRANKA KALEBIĆ; Tino Marijanović, OIB 99861559666, Hercegovačka 108, 21000 Split zastupanog po punomoćniku ZAJEDNIČKI ODVJETNIČKI URED IGOR KALEBIĆ I JADRANKA KALEBIĆ; DUB-INŽENJERING, društvo s ograničenom odgovornošću za upravljanje nekretninama i građenje, OIB 81391368092, Šimićeva 9/A, 21000 Split; Hrvatske vode, pravna osoba za upravljanje vodama, OIB 28921383001, Grada Vukovara 220, Zagreb; MI-VI MAZIVA društvo s ograničenom odgovornošću za trgovinu i usluge, OIB 39235083631, Popovec, Varaždinska cesta 29, 10360 Sesvete zastupanog po punomoćniku ODVJETNIČKO DRUŠTVO BELOŠA &amp; JUKIĆ j.t.d.; GS1 Croatia-Hrvatsko udruženje za automatsku identifikaciju, elektroničku razmjenu podataka i upravljanje poslovnim procesima, OIB 03365973101, Tuškanac 14, 10000 Zagreb zastupanog po punomoćniku VONČINA, GRUBIŠIĆ, LOVIĆ, LALIĆ; HRVATSKE ŠUME društvo s ograničenom odgovornošću, OIB 69693144506, Ul.Ljudevita Farkaša Vukotinovića 2, Zagreb zastupanog po punomoćniku Zoran Tomić; ALFA-NOVA društvo s ograničenom odgovornošću za unutrašnju i vanjsku trgovinu i zastupanje stranih tvrtki, OIB 39098344120, Ljerke Šram 18, Zagreb zastupanog po punomoćniku Antun Šagovac; BRINOX d.o.o., OIB , Sora 21, 1215 Medvode; Hrvatska radiotelevizija, OIB 68419124305, Prisavlje 3, Zagreb zastupanog po punomoćniku MADIRAZZA &amp; PARTNERI, odvjetničko društvo; HRVATSKA POŠTANSKA BANKA, dioničko društvo, OIB 87939104217, Jurišićeva 4, Zagreb; FINANCIJSKA AGENCIJA, OIB 85821130368, Vrtni put 3, 10000 Zagreb; Meri Juričko, OIB 50702238975, Ćiril-Metodova 38, 21000 Split; HRVATSKA BANKA ZA OBNOVU I RAZVITAK, OIB 26702280390, Strossmayerov trg 9, 10000 Zagreb; Ljubomir Gladović, OIB , Osječka 24a, 21000 Split; RH MINISTARSTVO FINANCIJA,POREZNA UPRAVA zastupanog po punomoćniku ŽUPANIJSKO DRŽAVNO ODVJETNIŠTVO U SPLITU; HEP-Operator distribucijskog sustava d.o.o. za distribuciju i opskrbu električne energije, OIB 46830600751, Poljička cesta 73, 21000 Split; IGEFA d.o.o. za trgovinu i proizvodnju, OIB 64177886695, Savska 2a, 10360 Sesvete zastupanog po punomoćniku ODVJETNIČKO DRUŠTVO ČERIN, MAR, ŽUVANIĆ ŠTAMBUK društvo s ograničenom odgovornošću; ČISTOĆA društvo s ograničenom odgovornošću za obavljanje komunalnih djelatnosti održavanja čistoće i odlaganja komunaln, OIB 38812451417, Put Plokita 81, 21000 Split; INA-INDUSTRIJA NAFTE, d.d., OIB 27759560625 zastupanog po punomoćniku ODVJETNIČKO DRUŠTVO STANIĆ I PARTNERI društvo s ograničenom odgovornošću; MEDIC, društvo s ograničenom odgovornošću za trgovinu i usluge, OIB 36228944903; SPLITSKO-DALMATINSKA ŽUPANIJA, OIB 40781519492, Domovinskog rata 2, 21000 Split zastupanog po punomoćniku ODVJETNIČKI URED VINKO SAMARDŽIĆ; HP - Hrvatska pošta d.d., OIB 87311810356; Joško Radić vl. automehaničarsko obrta Radić, OIB 66820408548, Put Kave 16, 21212 Kaštel Sućurac zastupanog po punomoćniku Marija Perić; REPUBLIKA HRVATSKA, CARINSKA KUPRAVA, PODRUČNI CARINSKI URED SPLIT, Zrinsko-Frankopanska 60, 21000 Split; STUDENTSKI CENTAR SPLIT, OIB 25975412650, Sinjska 6, 21000 Split; FELGA društvo s ograničenom odgovornošću za trgovinu i usluge, OIB 67581114415, Put Firula 57, 21000 Split; Saponia kemijska, prehrambena i farmaceutska industrija d.d., OIB 37879152548, Matije Gupca 2, 31000 Osijek; AUTO DAVOR, društvo s ograničenom odgovornošću za popravak i održavanje motornih vozila i trgovinu, OIB 37415954013, Hercegovačka Ulica 74, 21000 Split zastupanog po punomoćniku Zoran Perić; VODOVOD I KANALIZACIJA, društvo s ograničenom odgovornošću za vodoopskrbu, odvodnju i pročišćavanje otpadnih voda, OIB 56826138353, Biokovska 3, 21000 Split; RH MINISTARSTVO POLJOPRIVREDE zastupanog po punomoćniku ŽUPANIJSKO DRŽAVNO ODVJETNIŠTVO U SPLITU; Coface Hrvatska d.o.o. za usluge upravljanja rizicima, OIB 96745150921 zastupanog po punomoćniku ODVJETNIČKI URED ANTUN ŠAGOVAC; SGS ADRIATICA društvo za ugovornu kontrolu robe, d. o. o., OIB 69359376226 zastupanog po punomoćniku Josip Marohnić; HEP - Opskrba d.o.o. za opskrbu potrošača električnom, toplinskom energijom i plinom, OIB 63073332379; CESTAR društvo s ograničenom odgovornošću za građevinarstvo, OIB 27471262195, Tršćanska 1, 21000 Split zastupanog po punomoćniku Tihomir Luetić; HRVATSKA POLJOPRIVREDNA AGENCIJA, OIB 48006835970, Križevačka 185, 48260 Križevci; Validus dioničko društvo za upravljanje drugim društvima "u stečaju", OIB 07838648475, Anina Ulica 2, 42000 Varaždin; SREDIŠNJE KLIRINŠKO DEPOZITARNO DRUŠTVO, dioničko društvo, OIB 64406809162; JADRANSKA PIVOVARA - SPLIT dioničko društvo za usluge i trgovinu, OIB 50466902241, Vranjički put 14, 21210 Vranjic; SUNCE OSIGURANJE dioničko društvo za osiguranje, OIB 12012147571, Trnjanska cesta 108, 10000 Zagreb; BRODOMERKUR trgovina i usluge, dioničko društvo, OIB 33956120458, Poljička Cesta 35, 21000 Split; GRAD SPLIT, OIB 78755598868, Branimirova obala 17, 21000 Split; Basler osiguranje Zagreb d.d., OIB 59706054982; KIM Mljekara Karlovac društvo s ograničenom odgovornošću, OIB 93458739954, Mekušanska cesta 51, 47000 Karlovac zastupanog po punomoćniku ZUO JOSIP JANKOVIĆ, MATE BURAZIN, DARIO BANIĆ i TOMISLAV HORAČKI; GRADSKA SIGURNOST Šimac i sin d.o.o. za obavljanje zaštitarske djelatnosti, OIB 16003380887, Kroz Smrdečac 45, 21000 Split; ZAGREBAČKI HOLDING, društvo s ograničenom odgovornošću za javni prijevoz, opskrbu vodom, održavanje čistoće, putnička a, OIB 85584865987, Šubićeva 40/III, 10000 Zagreb; Fond za zaštitu okoliša i energetsku učinkovitost, OIB 85828625994, Ksaver 208, Zagreb; NASTAVNI ZAVOD ZA JAVNO ZDRAVSTVO SPLITSKO-DALMATINSKE ŽUPANIJE, OIB 54948902275, Vukovarska Ulica 46, 21000 Split; ZLATKO MARIN vl. Marin ugositeljska oprema, OIB 92123845489, Dubrovačka 11, 21204 Dugopolje zastupanog po punomoćniku Anamarija Biočić Siničić; LA LOG transporti i poslovne usluge d.o.o., OIB 98319803940, Slatinska 1, 10360 Sesvete; UDRUGA MALIH DIONIČARA MILS MLJEKARE SPLIT d.d., Komulovića put 4, 21000 Split zastupanog po punomoćniku ZUO HRVOJE ALAJBEG I JAKŠA TOMIĆ; PRIMARK, društvo s ograničenom odgovornošću za označivanje proizvoda i ambalaže i trgovinu, OIB 75653529088, Novačka cesta 10/A, 10437 Rakitje zastupanog po punomoćniku ALIJA HRASTINSKI &amp; GRAF</derivirana_varijabla>
  </DomainObject.Predmet.StrankaFormatedWithAdressOIB>
  <DomainObject.Predmet.StrankaWithAdress>
    <izvorni_sadrzaj>Financijska agencija Aven. Vukovar 70,10000 Zagreb,Ivan Mioč Gorice 9,21212 Kaštel Sućurac,Željko Grubišić Matoševa Ulica 54,21210 Solin,Tatjana Parađina Gašpini 23,21210 Solin,Grgo Pandza Zagorski Put 109,21217 Kaštel Stari,Katja Malbašić Ante Petravića 7,21000 Split,Jasminka Jukić Ulica Otočkih Mučenika 20,21238 Otok,Tea Matijašević Pujanke 3,21000 Split,Ignacijo Žižić Rimski Put 6,21212 Kaštel Sućurac,Vlado Bajić Put Brodarice 7,21000 Split,Miro Bulat Put Smokovika 35,21000 Split,Marica Miljak Hercegovačka 143,21000 Split,Marija Franić Željeznička 24,21217 Kaštel Stari,Bojan Šegan Šegani 84,47300 Otok Oštarijski,Željko Mihaljević Varaždinska 19a,21000 Split,Branko Gotovac Gašpini,21210 Solin,Mario Reljan Danilska 37,22000 Šibenik,Maja Gledec Kramarići 2,10010 Zagreb,Ivan Šundov Grge Novaka 117,21000 Split,Davor Brkljača Ljubuška 1,21000 Split,Marinko Crnjac Imotska 16,21000 Split,Tomislav Krolo Muć gornji 00,21203 Gornji Muć,Ivan Nazlić Ulica Antuna Mihanovića 78,21204 Koprivno,Josipa Paić Ive Tijardovića 20,21000 Split,Marko Piplica Podgradina 12,21203 Neorić,Nediljko Piplica Neorić 32,21203 Neorić,Ivan Parčina Put Duge Njive I 19,21212 Kaštel Sućurac,Maja Pavić Kmanski prilaz VII 2,21000 Split,Ariana Stojanac Velebitska 99,21000 Split,Jozo Šapina Put Sv. Ižidora 45,21000 Split,Rosa Uvodić Seget 10 Otok,21230 Sinj,Dušan Vugdelija Seget 10 Otok,21230 Sinj,Branko Bulovan Osječka 24,21000 Split,Nenad Andabaka Hercegovačka 30,21000 Split,Ante Baran Kladnjice 0,21202 Kladnjice,Dragan Šundov Put Studenca 5,21000 Split,Luka Grubišić Stonska 12,21000 Split,Mario Modrić Kneza Branimira 4,21230 Sinj,Đovana Milas Kneza Trpimira 23,21220 Trogir,Draganka Matković Dubrovačka 55,21000 Split,Jadranka Majić Doverska 1,21000 Split,Divna Majić Ulica Uz Vrtle 55,21217 Kaštel Novi,Joško Kuzmanić Marjanski put 34,21000 Split,Nives Kunčević Kralja Tomislava 194,22300 Knin,Dražen Karninčić Mažuranićevo šetalište 8b,21000 Split,Nedeljko Buklijaš Smojina 5,21000 Split,Mislav Boban Spinutska 5,21000 Split,Ivan Jelavić-šako Zelovo Sutinsko 0,21203 Zelovo Sutinsko,Danilo Gogošević Ispod sv. Lovre 17,21000 Split,Ivica Ramljak Emanuela Vidovića 21,21210 Solin,Marko Šetka Terzićeva 5,21000 Split,Jurica Dadić Ruđera Boškovića 20,21000 Split,Sašenko Brdar Mosećka 72,21000 Split,Sanja Bilić Šižgorićeva 28,21000 Split,Ljiljanka Babić Gospe u Siti 33,21311 Podstrana,Slobodan Živković Vukovarska 109b,21000 Split,Zvonko Smajić Sarajevska 71,21000 Split,Ivica Latinac Sv. Mihovila 55,21240 Trilj,Janja Prižmić Starčevićeva 32,21000 Split,Jakov Strinić Budislavićeva 1B,21220 Trogir,Nada Šesto Don M. Mihanovića 2,21210 Solin,Inga Tomašević Serdara Tomaševića 20,21230 Sinj,Marijo Bulić Ivezić K. Kačića 7,21310 Omiš,Željko Plazonja Mostarska 111,21000 Split,Špiro Pavelin Hrvatskih žrtava 82,21210 Solin,Petar Radnić Hrvatskih žrtava 82,21210 Solin,Dušan Vugdelija Otok bb,21238 Obrovac Sinjski,Boris Bogdanović Ante Starčevića 146a,21210 Solin,Marko Piplica Podgradina 12,21203 Neorić,Joško Kuzmanić Marjanski put 34,21000 Split,Nedeljko Buklijaš Put Firula 14,21000 Split,Nediljko Piplica Neorić 32,21203 Neorić,Ante Katić Otok 490,21238 Obrovac Sinjski,Miroslav Jelaska Pujanke 59,21000 Split,Ivan Jelavić-šako Zelovo Sutinsko 0,21203 Zelovo Sutinsko,Iva Delić Obala Hrvatskog Narodnog Prepo 7,21000 Split,Lada Barić Table 12,21000 Split,Mirjana Mravak Plitvička 6,21000 Split,ANA PARAT Smiljanićeva 8b,21000 Split,Anđelka Uvodić Klis-kosa 119,21210 Solin,Vedrana Mlačić Kneza Trpimira 9,21220 Trogir,Žarko Uvodić Petravićeva 33,21000 Split,Ivan Marijanović Hercegovačka 108,21000 Split,Tea Mimica Grge Novaka 22,21000 Split,Zrinka Blažević Sela 51,21217 Kaštel Stari,Tino Marijanović Hercegovačka 108,21000 Split,DUB-INŽENJERING, društvo s ograničenom odgovornošću za upravljanje nekretninama i građenje Šimićeva 9/A,21000 Split,Hrvatske vode, pravna osoba za upravljanje vodama Grada Vukovara 220,Zagreb,MI-VI MAZIVA društvo s ograničenom odgovornošću za trgovinu i usluge Popovec, Varaždinska cesta 29,10360 Sesvete,GS1 Croatia-Hrvatsko udruženje za automatsku identifikaciju, elektroničku razmjenu podataka i upravljanje poslovnim procesima Tuškanac 14,10000 Zagreb,HRVATSKE ŠUME društvo s ograničenom odgovornošću Ul.Ljudevita Farkaša Vukotinovića 2,Zagreb,ALFA-NOVA društvo s ograničenom odgovornošću za unutrašnju i vanjsku trgovinu i zastupanje stranih tvrtki Ljerke Šram 18,Zagreb,BRINOX d.o.o. Sora 21,1215 Medvode,Hrvatska radiotelevizija Prisavlje 3,Zagreb,HRVATSKA POŠTANSKA BANKA, dioničko društvo Jurišićeva 4,Zagreb,FINANCIJSKA AGENCIJA Vrtni put 3,10000 Zagreb,Meri Juričko Ćiril-Metodova 38,21000 Split,HRVATSKA BANKA ZA OBNOVU I RAZVITAK Strossmayerov trg 9,10000 Zagreb,Ljubomir Gladović Osječka 24a,21000 Split,RH MINISTARSTVO FINANCIJA,POREZNA UPRAVA ,HEP-Operator distribucijskog sustava d.o.o. za distribuciju i opskrbu električne energije Poljička cesta 73,21000 Split,IGEFA d.o.o. za trgovinu i proizvodnju Savska 2a,10360 Sesvete,ČISTOĆA društvo s ograničenom odgovornošću za obavljanje komunalnih djelatnosti održavanja čistoće i odlaganja komunaln Put Plokita 81,21000 Split,INA-INDUSTRIJA NAFTE, d.d. ,MEDIC, društvo s ograničenom odgovornošću za trgovinu i usluge ,SPLITSKO-DALMATINSKA ŽUPANIJA Domovinskog rata 2,21000 Split,HP - Hrvatska pošta d.d. ,Joško Radić vl. automehaničarsko obrta Radić Put Kave 16,21212 Kaštel Sućurac,REPUBLIKA HRVATSKA, CARINSKA KUPRAVA, PODRUČNI CARINSKI URED SPLIT Zrinsko-Frankopanska 60,21000 Split,STUDENTSKI CENTAR SPLIT Sinjska 6,21000 Split,FELGA društvo s ograničenom odgovornošću za trgovinu i usluge Put Firula 57,21000 Split,Saponia kemijska, prehrambena i farmaceutska industrija d.d. Matije Gupca 2,31000 Osijek,AUTO DAVOR, društvo s ograničenom odgovornošću za popravak i održavanje motornih vozila i trgovinu Hercegovačka Ulica 74,21000 Split,VODOVOD I KANALIZACIJA, društvo s ograničenom odgovornošću za vodoopskrbu, odvodnju i pročišćavanje otpadnih voda Biokovska 3,21000 Split,RH MINISTARSTVO POLJOPRIVREDE ,Coface Hrvatska d.o.o. za usluge upravljanja rizicima ,SGS ADRIATICA društvo za ugovornu kontrolu robe, d. o. o. ,HEP - Opskrba d.o.o. za opskrbu potrošača električnom, toplinskom energijom i plinom ,CESTAR društvo s ograničenom odgovornošću za građevinarstvo Tršćanska 1,21000 Split,HRVATSKA POLJOPRIVREDNA AGENCIJA Križevačka 185,48260 Križevci,Validus dioničko društvo za upravljanje drugim društvima "u stečaju" Anina Ulica 2,42000 Varaždin,SREDIŠNJE KLIRINŠKO DEPOZITARNO DRUŠTVO, dioničko društvo ,JADRANSKA PIVOVARA - SPLIT dioničko društvo za usluge i trgovinu Vranjički put 14,21210 Vranjic,SUNCE OSIGURANJE dioničko društvo za osiguranje Trnjanska cesta 108,10000 Zagreb,BRODOMERKUR trgovina i usluge, dioničko društvo Poljička Cesta 35,21000 Split,GRAD SPLIT Branimirova obala 17,21000 Split,Basler osiguranje Zagreb d.d. ,KIM Mljekara Karlovac društvo s ograničenom odgovornošću Mekušanska cesta 51,47000 Karlovac,GRADSKA SIGURNOST Šimac i sin d.o.o. za obavljanje zaštitarske djelatnosti Kroz Smrdečac 45,21000 Split,ZAGREBAČKI HOLDING, društvo s ograničenom odgovornošću za javni prijevoz, opskrbu vodom, održavanje čistoće, putnička a Šubićeva 40/III,10000 Zagreb,Fond za zaštitu okoliša i energetsku učinkovitost Ksaver 208,Zagreb,NASTAVNI ZAVOD ZA JAVNO ZDRAVSTVO SPLITSKO-DALMATINSKE ŽUPANIJE Vukovarska Ulica 46,21000 Split,ZLATKO MARIN vl. Marin ugositeljska oprema Dubrovačka 11,21204 Dugopolje,LA LOG transporti i poslovne usluge d.o.o. Slatinska 1,10360 Sesvete,UDRUGA MALIH DIONIČARA MILS MLJEKARE SPLIT d.d. Komulovića put 4,21000 Split,PRIMARK, društvo s ograničenom odgovornošću za označivanje proizvoda i ambalaže i trgovinu Novačka cesta 10/A,10437 Rakitje</izvorni_sadrzaj>
    <derivirana_varijabla naziv="DomainObject.Predmet.StrankaWithAdress_1">Financijska agencija Aven. Vukovar 70,10000 Zagreb,Ivan Mioč Gorice 9,21212 Kaštel Sućurac,Željko Grubišić Matoševa Ulica 54,21210 Solin,Tatjana Parađina Gašpini 23,21210 Solin,Grgo Pandza Zagorski Put 109,21217 Kaštel Stari,Katja Malbašić Ante Petravića 7,21000 Split,Jasminka Jukić Ulica Otočkih Mučenika 20,21238 Otok,Tea Matijašević Pujanke 3,21000 Split,Ignacijo Žižić Rimski Put 6,21212 Kaštel Sućurac,Vlado Bajić Put Brodarice 7,21000 Split,Miro Bulat Put Smokovika 35,21000 Split,Marica Miljak Hercegovačka 143,21000 Split,Marija Franić Željeznička 24,21217 Kaštel Stari,Bojan Šegan Šegani 84,47300 Otok Oštarijski,Željko Mihaljević Varaždinska 19a,21000 Split,Branko Gotovac Gašpini,21210 Solin,Mario Reljan Danilska 37,22000 Šibenik,Maja Gledec Kramarići 2,10010 Zagreb,Ivan Šundov Grge Novaka 117,21000 Split,Davor Brkljača Ljubuška 1,21000 Split,Marinko Crnjac Imotska 16,21000 Split,Tomislav Krolo Muć gornji 00,21203 Gornji Muć,Ivan Nazlić Ulica Antuna Mihanovića 78,21204 Koprivno,Josipa Paić Ive Tijardovića 20,21000 Split,Marko Piplica Podgradina 12,21203 Neorić,Nediljko Piplica Neorić 32,21203 Neorić,Ivan Parčina Put Duge Njive I 19,21212 Kaštel Sućurac,Maja Pavić Kmanski prilaz VII 2,21000 Split,Ariana Stojanac Velebitska 99,21000 Split,Jozo Šapina Put Sv. Ižidora 45,21000 Split,Rosa Uvodić Seget 10 Otok,21230 Sinj,Dušan Vugdelija Seget 10 Otok,21230 Sinj,Branko Bulovan Osječka 24,21000 Split,Nenad Andabaka Hercegovačka 30,21000 Split,Ante Baran Kladnjice 0,21202 Kladnjice,Dragan Šundov Put Studenca 5,21000 Split,Luka Grubišić Stonska 12,21000 Split,Mario Modrić Kneza Branimira 4,21230 Sinj,Đovana Milas Kneza Trpimira 23,21220 Trogir,Draganka Matković Dubrovačka 55,21000 Split,Jadranka Majić Doverska 1,21000 Split,Divna Majić Ulica Uz Vrtle 55,21217 Kaštel Novi,Joško Kuzmanić Marjanski put 34,21000 Split,Nives Kunčević Kralja Tomislava 194,22300 Knin,Dražen Karninčić Mažuranićevo šetalište 8b,21000 Split,Nedeljko Buklijaš Smojina 5,21000 Split,Mislav Boban Spinutska 5,21000 Split,Ivan Jelavić-šako Zelovo Sutinsko 0,21203 Zelovo Sutinsko,Danilo Gogošević Ispod sv. Lovre 17,21000 Split,Ivica Ramljak Emanuela Vidovića 21,21210 Solin,Marko Šetka Terzićeva 5,21000 Split,Jurica Dadić Ruđera Boškovića 20,21000 Split,Sašenko Brdar Mosećka 72,21000 Split,Sanja Bilić Šižgorićeva 28,21000 Split,Ljiljanka Babić Gospe u Siti 33,21311 Podstrana,Slobodan Živković Vukovarska 109b,21000 Split,Zvonko Smajić Sarajevska 71,21000 Split,Ivica Latinac Sv. Mihovila 55,21240 Trilj,Janja Prižmić Starčevićeva 32,21000 Split,Jakov Strinić Budislavićeva 1B,21220 Trogir,Nada Šesto Don M. Mihanovića 2,21210 Solin,Inga Tomašević Serdara Tomaševića 20,21230 Sinj,Marijo Bulić Ivezić K. Kačića 7,21310 Omiš,Željko Plazonja Mostarska 111,21000 Split,Špiro Pavelin Hrvatskih žrtava 82,21210 Solin,Petar Radnić Hrvatskih žrtava 82,21210 Solin,Dušan Vugdelija Otok bb,21238 Obrovac Sinjski,Boris Bogdanović Ante Starčevića 146a,21210 Solin,Marko Piplica Podgradina 12,21203 Neorić,Joško Kuzmanić Marjanski put 34,21000 Split,Nedeljko Buklijaš Put Firula 14,21000 Split,Nediljko Piplica Neorić 32,21203 Neorić,Ante Katić Otok 490,21238 Obrovac Sinjski,Miroslav Jelaska Pujanke 59,21000 Split,Ivan Jelavić-šako Zelovo Sutinsko 0,21203 Zelovo Sutinsko,Iva Delić Obala Hrvatskog Narodnog Prepo 7,21000 Split,Lada Barić Table 12,21000 Split,Mirjana Mravak Plitvička 6,21000 Split,ANA PARAT Smiljanićeva 8b,21000 Split,Anđelka Uvodić Klis-kosa 119,21210 Solin,Vedrana Mlačić Kneza Trpimira 9,21220 Trogir,Žarko Uvodić Petravićeva 33,21000 Split,Ivan Marijanović Hercegovačka 108,21000 Split,Tea Mimica Grge Novaka 22,21000 Split,Zrinka Blažević Sela 51,21217 Kaštel Stari,Tino Marijanović Hercegovačka 108,21000 Split,DUB-INŽENJERING, društvo s ograničenom odgovornošću za upravljanje nekretninama i građenje Šimićeva 9/A,21000 Split,Hrvatske vode, pravna osoba za upravljanje vodama Grada Vukovara 220,Zagreb,MI-VI MAZIVA društvo s ograničenom odgovornošću za trgovinu i usluge Popovec, Varaždinska cesta 29,10360 Sesvete,GS1 Croatia-Hrvatsko udruženje za automatsku identifikaciju, elektroničku razmjenu podataka i upravljanje poslovnim procesima Tuškanac 14,10000 Zagreb,HRVATSKE ŠUME društvo s ograničenom odgovornošću Ul.Ljudevita Farkaša Vukotinovića 2,Zagreb,ALFA-NOVA društvo s ograničenom odgovornošću za unutrašnju i vanjsku trgovinu i zastupanje stranih tvrtki Ljerke Šram 18,Zagreb,BRINOX d.o.o. Sora 21,1215 Medvode,Hrvatska radiotelevizija Prisavlje 3,Zagreb,HRVATSKA POŠTANSKA BANKA, dioničko društvo Jurišićeva 4,Zagreb,FINANCIJSKA AGENCIJA Vrtni put 3,10000 Zagreb,Meri Juričko Ćiril-Metodova 38,21000 Split,HRVATSKA BANKA ZA OBNOVU I RAZVITAK Strossmayerov trg 9,10000 Zagreb,Ljubomir Gladović Osječka 24a,21000 Split,RH MINISTARSTVO FINANCIJA,POREZNA UPRAVA ,HEP-Operator distribucijskog sustava d.o.o. za distribuciju i opskrbu električne energije Poljička cesta 73,21000 Split,IGEFA d.o.o. za trgovinu i proizvodnju Savska 2a,10360 Sesvete,ČISTOĆA društvo s ograničenom odgovornošću za obavljanje komunalnih djelatnosti održavanja čistoće i odlaganja komunaln Put Plokita 81,21000 Split,INA-INDUSTRIJA NAFTE, d.d. ,MEDIC, društvo s ograničenom odgovornošću za trgovinu i usluge ,SPLITSKO-DALMATINSKA ŽUPANIJA Domovinskog rata 2,21000 Split,HP - Hrvatska pošta d.d. ,Joško Radić vl. automehaničarsko obrta Radić Put Kave 16,21212 Kaštel Sućurac,REPUBLIKA HRVATSKA, CARINSKA KUPRAVA, PODRUČNI CARINSKI URED SPLIT Zrinsko-Frankopanska 60,21000 Split,STUDENTSKI CENTAR SPLIT Sinjska 6,21000 Split,FELGA društvo s ograničenom odgovornošću za trgovinu i usluge Put Firula 57,21000 Split,Saponia kemijska, prehrambena i farmaceutska industrija d.d. Matije Gupca 2,31000 Osijek,AUTO DAVOR, društvo s ograničenom odgovornošću za popravak i održavanje motornih vozila i trgovinu Hercegovačka Ulica 74,21000 Split,VODOVOD I KANALIZACIJA, društvo s ograničenom odgovornošću za vodoopskrbu, odvodnju i pročišćavanje otpadnih voda Biokovska 3,21000 Split,RH MINISTARSTVO POLJOPRIVREDE ,Coface Hrvatska d.o.o. za usluge upravljanja rizicima ,SGS ADRIATICA društvo za ugovornu kontrolu robe, d. o. o. ,HEP - Opskrba d.o.o. za opskrbu potrošača električnom, toplinskom energijom i plinom ,CESTAR društvo s ograničenom odgovornošću za građevinarstvo Tršćanska 1,21000 Split,HRVATSKA POLJOPRIVREDNA AGENCIJA Križevačka 185,48260 Križevci,Validus dioničko društvo za upravljanje drugim društvima "u stečaju" Anina Ulica 2,42000 Varaždin,SREDIŠNJE KLIRINŠKO DEPOZITARNO DRUŠTVO, dioničko društvo ,JADRANSKA PIVOVARA - SPLIT dioničko društvo za usluge i trgovinu Vranjički put 14,21210 Vranjic,SUNCE OSIGURANJE dioničko društvo za osiguranje Trnjanska cesta 108,10000 Zagreb,BRODOMERKUR trgovina i usluge, dioničko društvo Poljička Cesta 35,21000 Split,GRAD SPLIT Branimirova obala 17,21000 Split,Basler osiguranje Zagreb d.d. ,KIM Mljekara Karlovac društvo s ograničenom odgovornošću Mekušanska cesta 51,47000 Karlovac,GRADSKA SIGURNOST Šimac i sin d.o.o. za obavljanje zaštitarske djelatnosti Kroz Smrdečac 45,21000 Split,ZAGREBAČKI HOLDING, društvo s ograničenom odgovornošću za javni prijevoz, opskrbu vodom, održavanje čistoće, putnička a Šubićeva 40/III,10000 Zagreb,Fond za zaštitu okoliša i energetsku učinkovitost Ksaver 208,Zagreb,NASTAVNI ZAVOD ZA JAVNO ZDRAVSTVO SPLITSKO-DALMATINSKE ŽUPANIJE Vukovarska Ulica 46,21000 Split,ZLATKO MARIN vl. Marin ugositeljska oprema Dubrovačka 11,21204 Dugopolje,LA LOG transporti i poslovne usluge d.o.o. Slatinska 1,10360 Sesvete,UDRUGA MALIH DIONIČARA MILS MLJEKARE SPLIT d.d. Komulovića put 4,21000 Split,PRIMARK, društvo s ograničenom odgovornošću za označivanje proizvoda i ambalaže i trgovinu Novačka cesta 10/A,10437 Rakitje</derivirana_varijabla>
  </DomainObject.Predmet.StrankaWithAdress>
  <DomainObject.Predmet.StrankaWithAdressOIB>
    <izvorni_sadrzaj>Financijska agencija, OIB 85821130368, Aven. Vukovar 70,10000 Zagreb,Ivan Mioč, OIB 10374743160, Gorice 9,21212 Kaštel Sućurac,Željko Grubišić, OIB 93023032915, Matoševa Ulica 54,21210 Solin,Tatjana Parađina, OIB 57288345899, Gašpini 23,21210 Solin,Grgo Pandza, OIB 22030524806, Zagorski Put 109,21217 Kaštel Stari,Katja Malbašić, OIB 35301382218, Ante Petravića 7,21000 Split,Jasminka Jukić, OIB 53353285303, Ulica Otočkih Mučenika 20,21238 Otok,Tea Matijašević, OIB 44325544696, Pujanke 3,21000 Split,Ignacijo Žižić, OIB 82207916254, Rimski Put 6,21212 Kaštel Sućurac,Vlado Bajić, OIB 26609876942, Put Brodarice 7,21000 Split,Miro Bulat, OIB 41322573110, Put Smokovika 35,21000 Split,Marica Miljak, OIB 99355057833, Hercegovačka 143,21000 Split,Marija Franić, OIB 07131849193, Željeznička 24,21217 Kaštel Stari,Bojan Šegan, OIB 36514930818, Šegani 84,47300 Otok Oštarijski,Željko Mihaljević, OIB 35095156674, Varaždinska 19a,21000 Split,Branko Gotovac, OIB 83437833967, Gašpini,21210 Solin,Mario Reljan, OIB 58885828180, Danilska 37,22000 Šibenik,Maja Gledec, OIB 50895115120, Kramarići 2,10010 Zagreb,Ivan Šundov, OIB 56860742642, Grge Novaka 117,21000 Split,Davor Brkljača, OIB 31095596919, Ljubuška 1,21000 Split,Marinko Crnjac, OIB 25776321792, Imotska 16,21000 Split,Tomislav Krolo, OIB 11300687907, Muć gornji 00,21203 Gornji Muć,Ivan Nazlić, OIB 66718869794, Ulica Antuna Mihanovića 78,21204 Koprivno,Josipa Paić, OIB 45047282920, Ive Tijardovića 20,21000 Split,Marko Piplica, OIB 00524249358, Podgradina 12,21203 Neorić,Nediljko Piplica, OIB 24558029807, Neorić 32,21203 Neorić,Ivan Parčina, OIB 84267764328, Put Duge Njive I 19,21212 Kaštel Sućurac,Maja Pavić, OIB 84307090213, Kmanski prilaz VII 2,21000 Split,Ariana Stojanac, OIB 79262574510, Velebitska 99,21000 Split,Jozo Šapina, OIB 90037633279, Put Sv. Ižidora 45,21000 Split,Rosa Uvodić, OIB 23582882049, Seget 10 Otok,21230 Sinj,Dušan Vugdelija, OIB 90883692569, Seget 10 Otok,21230 Sinj,Branko Bulovan, OIB 64813239197, Osječka 24,21000 Split,Nenad Andabaka, OIB 12782163386, Hercegovačka 30,21000 Split,Ante Baran, OIB 74574249160, Kladnjice 0,21202 Kladnjice,Dragan Šundov, OIB 64719327839, Put Studenca 5,21000 Split,Luka Grubišić, OIB 36168682856, Stonska 12,21000 Split,Mario Modrić, OIB 92466258165, Kneza Branimira 4,21230 Sinj,Đovana Milas, OIB 25841623711, Kneza Trpimira 23,21220 Trogir,Draganka Matković, OIB 28654242217, Dubrovačka 55,21000 Split,Jadranka Majić, OIB 49961056129, Doverska 1,21000 Split,Divna Majić, OIB 43292304107, Ulica Uz Vrtle 55,21217 Kaštel Novi,Joško Kuzmanić, OIB 18845872416, Marjanski put 34,21000 Split,Nives Kunčević, OIB 77660819043, Kralja Tomislava 194,22300 Knin,Dražen Karninčić, OIB 76970519046, Mažuranićevo šetalište 8b,21000 Split,Nedeljko Buklijaš, OIB 63090049155, Smojina 5,21000 Split,Mislav Boban, OIB 01360586784, Spinutska 5,21000 Split,Ivan Jelavić-šako, OIB 32207133237, Zelovo Sutinsko 0,21203 Zelovo Sutinsko,Danilo Gogošević, OIB 43390915246, Ispod sv. Lovre 17,21000 Split,Ivica Ramljak, OIB 36238607566, Emanuela Vidovića 21,21210 Solin,Marko Šetka, OIB 53081771960, Terzićeva 5,21000 Split,Jurica Dadić, OIB 04225649266, Ruđera Boškovića 20,21000 Split,Sašenko Brdar, OIB 11958723680, Mosećka 72,21000 Split,Sanja Bilić, OIB 93622044406, Šižgorićeva 28,21000 Split,Ljiljanka Babić, OIB 04905535565, Gospe u Siti 33,21311 Podstrana,Slobodan Živković, OIB 46704207608, Vukovarska 109b,21000 Split,Zvonko Smajić, OIB 94290705040, Sarajevska 71,21000 Split,Ivica Latinac, OIB 72087922578, Sv. Mihovila 55,21240 Trilj,Janja Prižmić, OIB 04442424757, Starčevićeva 32,21000 Split,Jakov Strinić, OIB 23379961078, Budislavićeva 1B,21220 Trogir,Nada Šesto, OIB 24227320769, Don M. Mihanovića 2,21210 Solin,Inga Tomašević, OIB 84735071536, Serdara Tomaševića 20,21230 Sinj,Marijo Bulić Ivezić, OIB 91594118232, K. Kačića 7,21310 Omiš,Željko Plazonja, OIB 86658301726, Mostarska 111,21000 Split,Špiro Pavelin, OIB 21567750569, Hrvatskih žrtava 82,21210 Solin,Petar Radnić, OIB 26870131103, Hrvatskih žrtava 82,21210 Solin,Dušan Vugdelija, OIB 90883692569, Otok bb,21238 Obrovac Sinjski,Boris Bogdanović, OIB 66066047780, Ante Starčevića 146a,21210 Solin,Marko Piplica, OIB 00524249358, Podgradina 12,21203 Neorić,Joško Kuzmanić, OIB 18845872416, Marjanski put 34,21000 Split,Nedeljko Buklijaš, OIB 63090049155, Put Firula 14,21000 Split,Nediljko Piplica, OIB 24558029807, Neorić 32,21203 Neorić,Ante Katić, OIB 12466550619, Otok 490,21238 Obrovac Sinjski,Miroslav Jelaska, OIB 85282459602, Pujanke 59,21000 Split,Ivan Jelavić-šako, OIB 32207133237, Zelovo Sutinsko 0,21203 Zelovo Sutinsko,Iva Delić, OIB 46720127905, Obala Hrvatskog Narodnog Prepo 7,21000 Split,Lada Barić, OIB 76576912546, Table 12,21000 Split,Mirjana Mravak, OIB 45574616770, Plitvička 6,21000 Split,ANA PARAT, OIB 36864834371, Smiljanićeva 8b,21000 Split,Anđelka Uvodić, OIB 49764368679, Klis-kosa 119,21210 Solin,Vedrana Mlačić, OIB 96569678150, Kneza Trpimira 9,21220 Trogir,Žarko Uvodić, OIB 88977353985, Petravićeva 33,21000 Split,Ivan Marijanović, OIB 87446561234, Hercegovačka 108,21000 Split,Tea Mimica, OIB 81096492412, Grge Novaka 22,21000 Split,Zrinka Blažević, OIB 18591355230, Sela 51,21217 Kaštel Stari,Tino Marijanović, OIB 99861559666, Hercegovačka 108,21000 Split,DUB-INŽENJERING, društvo s ograničenom odgovornošću za upravljanje nekretninama i građenje, OIB 81391368092, Šimićeva 9/A,21000 Split,Hrvatske vode, pravna osoba za upravljanje vodama, OIB 28921383001, Grada Vukovara 220,Zagreb,MI-VI MAZIVA društvo s ograničenom odgovornošću za trgovinu i usluge, OIB 39235083631, Popovec, Varaždinska cesta 29,10360 Sesvete,GS1 Croatia-Hrvatsko udruženje za automatsku identifikaciju, elektroničku razmjenu podataka i upravljanje poslovnim procesima, OIB 03365973101, Tuškanac 14,10000 Zagreb,HRVATSKE ŠUME društvo s ograničenom odgovornošću, OIB 69693144506, Ul.Ljudevita Farkaša Vukotinovića 2,Zagreb,ALFA-NOVA društvo s ograničenom odgovornošću za unutrašnju i vanjsku trgovinu i zastupanje stranih tvrtki, OIB 39098344120, Ljerke Šram 18,Zagreb,BRINOX d.o.o., OIB , Sora 21,1215 Medvode,Hrvatska radiotelevizija, OIB 68419124305, Prisavlje 3,Zagreb,HRVATSKA POŠTANSKA BANKA, dioničko društvo, OIB 87939104217, Jurišićeva 4,Zagreb,FINANCIJSKA AGENCIJA, OIB 85821130368, Vrtni put 3,10000 Zagreb,Meri Juričko, OIB 50702238975, Ćiril-Metodova 38,21000 Split,HRVATSKA BANKA ZA OBNOVU I RAZVITAK, OIB 26702280390, Strossmayerov trg 9,10000 Zagreb,Ljubomir Gladović, OIB , Osječka 24a,21000 Split,RH MINISTARSTVO FINANCIJA,POREZNA UPRAVA,HEP-Operator distribucijskog sustava d.o.o. za distribuciju i opskrbu električne energije, OIB 46830600751, Poljička cesta 73,21000 Split,IGEFA d.o.o. za trgovinu i proizvodnju, OIB 64177886695, Savska 2a,10360 Sesvete,ČISTOĆA društvo s ograničenom odgovornošću za obavljanje komunalnih djelatnosti održavanja čistoće i odlaganja komunaln, OIB 38812451417, Put Plokita 81,21000 Split,INA-INDUSTRIJA NAFTE, d.d., OIB 27759560625,MEDIC, društvo s ograničenom odgovornošću za trgovinu i usluge, OIB 36228944903,SPLITSKO-DALMATINSKA ŽUPANIJA, OIB 40781519492, Domovinskog rata 2,21000 Split,HP - Hrvatska pošta d.d., OIB 87311810356,Joško Radić vl. automehaničarsko obrta Radić, OIB 66820408548, Put Kave 16,21212 Kaštel Sućurac,REPUBLIKA HRVATSKA, CARINSKA KUPRAVA, PODRUČNI CARINSKI URED SPLIT, Zrinsko-Frankopanska 60,21000 Split,STUDENTSKI CENTAR SPLIT, OIB 25975412650, Sinjska 6,21000 Split,FELGA društvo s ograničenom odgovornošću za trgovinu i usluge, OIB 67581114415, Put Firula 57,21000 Split,Saponia kemijska, prehrambena i farmaceutska industrija d.d., OIB 37879152548, Matije Gupca 2,31000 Osijek,AUTO DAVOR, društvo s ograničenom odgovornošću za popravak i održavanje motornih vozila i trgovinu, OIB 37415954013, Hercegovačka Ulica 74,21000 Split,VODOVOD I KANALIZACIJA, društvo s ograničenom odgovornošću za vodoopskrbu, odvodnju i pročišćavanje otpadnih voda, OIB 56826138353, Biokovska 3,21000 Split,RH MINISTARSTVO POLJOPRIVREDE,Coface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 Tršćanska 1,21000 Split,HRVATSKA POLJOPRIVREDNA AGENCIJA, OIB 48006835970, Križevačka 185,48260 Križevci,Validus dioničko društvo za upravljanje drugim društvima "u stečaju", OIB 07838648475, Anina Ulica 2,42000 Varaždin,SREDIŠNJE KLIRINŠKO DEPOZITARNO DRUŠTVO, dioničko društvo, OIB 64406809162,JADRANSKA PIVOVARA - SPLIT dioničko društvo za usluge i trgovinu, OIB 50466902241, Vranjički put 14,21210 Vranjic,SUNCE OSIGURANJE dioničko društvo za osiguranje, OIB 12012147571, Trnjanska cesta 108,10000 Zagreb,BRODOMERKUR trgovina i usluge, dioničko društvo, OIB 33956120458, Poljička Cesta 35,21000 Split,GRAD SPLIT, OIB 78755598868, Branimirova obala 17,21000 Split,Basler osiguranje Zagreb d.d., OIB 59706054982,KIM Mljekara Karlovac društvo s ograničenom odgovornošću, OIB 93458739954, Mekušanska cesta 51,47000 Karlovac,GRADSKA SIGURNOST Šimac i sin d.o.o. za obavljanje zaštitarske djelatnosti, OIB 16003380887, Kroz Smrdečac 45,21000 Split,ZAGREBAČKI HOLDING, društvo s ograničenom odgovornošću za javni prijevoz, opskrbu vodom, održavanje čistoće, putnička a, OIB 85584865987, Šubićeva 40/III,10000 Zagreb,Fond za zaštitu okoliša i energetsku učinkovitost, OIB 85828625994, Ksaver 208,Zagreb,NASTAVNI ZAVOD ZA JAVNO ZDRAVSTVO SPLITSKO-DALMATINSKE ŽUPANIJE, OIB 54948902275, Vukovarska Ulica 46,21000 Split,ZLATKO MARIN vl. Marin ugositeljska oprema, OIB 92123845489, Dubrovačka 11,21204 Dugopolje,LA LOG transporti i poslovne usluge d.o.o., OIB 98319803940, Slatinska 1,10360 Sesvete,UDRUGA MALIH DIONIČARA MILS MLJEKARE SPLIT d.d., Komulovića put 4,21000 Split,PRIMARK, društvo s ograničenom odgovornošću za označivanje proizvoda i ambalaže i trgovinu, OIB 75653529088, Novačka cesta 10/A,10437 Rakitje</izvorni_sadrzaj>
    <derivirana_varijabla naziv="DomainObject.Predmet.StrankaWithAdressOIB_1">Financijska agencija, OIB 85821130368, Aven. Vukovar 70,10000 Zagreb,Ivan Mioč, OIB 10374743160, Gorice 9,21212 Kaštel Sućurac,Željko Grubišić, OIB 93023032915, Matoševa Ulica 54,21210 Solin,Tatjana Parađina, OIB 57288345899, Gašpini 23,21210 Solin,Grgo Pandza, OIB 22030524806, Zagorski Put 109,21217 Kaštel Stari,Katja Malbašić, OIB 35301382218, Ante Petravića 7,21000 Split,Jasminka Jukić, OIB 53353285303, Ulica Otočkih Mučenika 20,21238 Otok,Tea Matijašević, OIB 44325544696, Pujanke 3,21000 Split,Ignacijo Žižić, OIB 82207916254, Rimski Put 6,21212 Kaštel Sućurac,Vlado Bajić, OIB 26609876942, Put Brodarice 7,21000 Split,Miro Bulat, OIB 41322573110, Put Smokovika 35,21000 Split,Marica Miljak, OIB 99355057833, Hercegovačka 143,21000 Split,Marija Franić, OIB 07131849193, Željeznička 24,21217 Kaštel Stari,Bojan Šegan, OIB 36514930818, Šegani 84,47300 Otok Oštarijski,Željko Mihaljević, OIB 35095156674, Varaždinska 19a,21000 Split,Branko Gotovac, OIB 83437833967, Gašpini,21210 Solin,Mario Reljan, OIB 58885828180, Danilska 37,22000 Šibenik,Maja Gledec, OIB 50895115120, Kramarići 2,10010 Zagreb,Ivan Šundov, OIB 56860742642, Grge Novaka 117,21000 Split,Davor Brkljača, OIB 31095596919, Ljubuška 1,21000 Split,Marinko Crnjac, OIB 25776321792, Imotska 16,21000 Split,Tomislav Krolo, OIB 11300687907, Muć gornji 00,21203 Gornji Muć,Ivan Nazlić, OIB 66718869794, Ulica Antuna Mihanovića 78,21204 Koprivno,Josipa Paić, OIB 45047282920, Ive Tijardovića 20,21000 Split,Marko Piplica, OIB 00524249358, Podgradina 12,21203 Neorić,Nediljko Piplica, OIB 24558029807, Neorić 32,21203 Neorić,Ivan Parčina, OIB 84267764328, Put Duge Njive I 19,21212 Kaštel Sućurac,Maja Pavić, OIB 84307090213, Kmanski prilaz VII 2,21000 Split,Ariana Stojanac, OIB 79262574510, Velebitska 99,21000 Split,Jozo Šapina, OIB 90037633279, Put Sv. Ižidora 45,21000 Split,Rosa Uvodić, OIB 23582882049, Seget 10 Otok,21230 Sinj,Dušan Vugdelija, OIB 90883692569, Seget 10 Otok,21230 Sinj,Branko Bulovan, OIB 64813239197, Osječka 24,21000 Split,Nenad Andabaka, OIB 12782163386, Hercegovačka 30,21000 Split,Ante Baran, OIB 74574249160, Kladnjice 0,21202 Kladnjice,Dragan Šundov, OIB 64719327839, Put Studenca 5,21000 Split,Luka Grubišić, OIB 36168682856, Stonska 12,21000 Split,Mario Modrić, OIB 92466258165, Kneza Branimira 4,21230 Sinj,Đovana Milas, OIB 25841623711, Kneza Trpimira 23,21220 Trogir,Draganka Matković, OIB 28654242217, Dubrovačka 55,21000 Split,Jadranka Majić, OIB 49961056129, Doverska 1,21000 Split,Divna Majić, OIB 43292304107, Ulica Uz Vrtle 55,21217 Kaštel Novi,Joško Kuzmanić, OIB 18845872416, Marjanski put 34,21000 Split,Nives Kunčević, OIB 77660819043, Kralja Tomislava 194,22300 Knin,Dražen Karninčić, OIB 76970519046, Mažuranićevo šetalište 8b,21000 Split,Nedeljko Buklijaš, OIB 63090049155, Smojina 5,21000 Split,Mislav Boban, OIB 01360586784, Spinutska 5,21000 Split,Ivan Jelavić-šako, OIB 32207133237, Zelovo Sutinsko 0,21203 Zelovo Sutinsko,Danilo Gogošević, OIB 43390915246, Ispod sv. Lovre 17,21000 Split,Ivica Ramljak, OIB 36238607566, Emanuela Vidovića 21,21210 Solin,Marko Šetka, OIB 53081771960, Terzićeva 5,21000 Split,Jurica Dadić, OIB 04225649266, Ruđera Boškovića 20,21000 Split,Sašenko Brdar, OIB 11958723680, Mosećka 72,21000 Split,Sanja Bilić, OIB 93622044406, Šižgorićeva 28,21000 Split,Ljiljanka Babić, OIB 04905535565, Gospe u Siti 33,21311 Podstrana,Slobodan Živković, OIB 46704207608, Vukovarska 109b,21000 Split,Zvonko Smajić, OIB 94290705040, Sarajevska 71,21000 Split,Ivica Latinac, OIB 72087922578, Sv. Mihovila 55,21240 Trilj,Janja Prižmić, OIB 04442424757, Starčevićeva 32,21000 Split,Jakov Strinić, OIB 23379961078, Budislavićeva 1B,21220 Trogir,Nada Šesto, OIB 24227320769, Don M. Mihanovića 2,21210 Solin,Inga Tomašević, OIB 84735071536, Serdara Tomaševića 20,21230 Sinj,Marijo Bulić Ivezić, OIB 91594118232, K. Kačića 7,21310 Omiš,Željko Plazonja, OIB 86658301726, Mostarska 111,21000 Split,Špiro Pavelin, OIB 21567750569, Hrvatskih žrtava 82,21210 Solin,Petar Radnić, OIB 26870131103, Hrvatskih žrtava 82,21210 Solin,Dušan Vugdelija, OIB 90883692569, Otok bb,21238 Obrovac Sinjski,Boris Bogdanović, OIB 66066047780, Ante Starčevića 146a,21210 Solin,Marko Piplica, OIB 00524249358, Podgradina 12,21203 Neorić,Joško Kuzmanić, OIB 18845872416, Marjanski put 34,21000 Split,Nedeljko Buklijaš, OIB 63090049155, Put Firula 14,21000 Split,Nediljko Piplica, OIB 24558029807, Neorić 32,21203 Neorić,Ante Katić, OIB 12466550619, Otok 490,21238 Obrovac Sinjski,Miroslav Jelaska, OIB 85282459602, Pujanke 59,21000 Split,Ivan Jelavić-šako, OIB 32207133237, Zelovo Sutinsko 0,21203 Zelovo Sutinsko,Iva Delić, OIB 46720127905, Obala Hrvatskog Narodnog Prepo 7,21000 Split,Lada Barić, OIB 76576912546, Table 12,21000 Split,Mirjana Mravak, OIB 45574616770, Plitvička 6,21000 Split,ANA PARAT, OIB 36864834371, Smiljanićeva 8b,21000 Split,Anđelka Uvodić, OIB 49764368679, Klis-kosa 119,21210 Solin,Vedrana Mlačić, OIB 96569678150, Kneza Trpimira 9,21220 Trogir,Žarko Uvodić, OIB 88977353985, Petravićeva 33,21000 Split,Ivan Marijanović, OIB 87446561234, Hercegovačka 108,21000 Split,Tea Mimica, OIB 81096492412, Grge Novaka 22,21000 Split,Zrinka Blažević, OIB 18591355230, Sela 51,21217 Kaštel Stari,Tino Marijanović, OIB 99861559666, Hercegovačka 108,21000 Split,DUB-INŽENJERING, društvo s ograničenom odgovornošću za upravljanje nekretninama i građenje, OIB 81391368092, Šimićeva 9/A,21000 Split,Hrvatske vode, pravna osoba za upravljanje vodama, OIB 28921383001, Grada Vukovara 220,Zagreb,MI-VI MAZIVA društvo s ograničenom odgovornošću za trgovinu i usluge, OIB 39235083631, Popovec, Varaždinska cesta 29,10360 Sesvete,GS1 Croatia-Hrvatsko udruženje za automatsku identifikaciju, elektroničku razmjenu podataka i upravljanje poslovnim procesima, OIB 03365973101, Tuškanac 14,10000 Zagreb,HRVATSKE ŠUME društvo s ograničenom odgovornošću, OIB 69693144506, Ul.Ljudevita Farkaša Vukotinovića 2,Zagreb,ALFA-NOVA društvo s ograničenom odgovornošću za unutrašnju i vanjsku trgovinu i zastupanje stranih tvrtki, OIB 39098344120, Ljerke Šram 18,Zagreb,BRINOX d.o.o., OIB , Sora 21,1215 Medvode,Hrvatska radiotelevizija, OIB 68419124305, Prisavlje 3,Zagreb,HRVATSKA POŠTANSKA BANKA, dioničko društvo, OIB 87939104217, Jurišićeva 4,Zagreb,FINANCIJSKA AGENCIJA, OIB 85821130368, Vrtni put 3,10000 Zagreb,Meri Juričko, OIB 50702238975, Ćiril-Metodova 38,21000 Split,HRVATSKA BANKA ZA OBNOVU I RAZVITAK, OIB 26702280390, Strossmayerov trg 9,10000 Zagreb,Ljubomir Gladović, OIB , Osječka 24a,21000 Split,RH MINISTARSTVO FINANCIJA,POREZNA UPRAVA,HEP-Operator distribucijskog sustava d.o.o. za distribuciju i opskrbu električne energije, OIB 46830600751, Poljička cesta 73,21000 Split,IGEFA d.o.o. za trgovinu i proizvodnju, OIB 64177886695, Savska 2a,10360 Sesvete,ČISTOĆA društvo s ograničenom odgovornošću za obavljanje komunalnih djelatnosti održavanja čistoće i odlaganja komunaln, OIB 38812451417, Put Plokita 81,21000 Split,INA-INDUSTRIJA NAFTE, d.d., OIB 27759560625,MEDIC, društvo s ograničenom odgovornošću za trgovinu i usluge, OIB 36228944903,SPLITSKO-DALMATINSKA ŽUPANIJA, OIB 40781519492, Domovinskog rata 2,21000 Split,HP - Hrvatska pošta d.d., OIB 87311810356,Joško Radić vl. automehaničarsko obrta Radić, OIB 66820408548, Put Kave 16,21212 Kaštel Sućurac,REPUBLIKA HRVATSKA, CARINSKA KUPRAVA, PODRUČNI CARINSKI URED SPLIT, Zrinsko-Frankopanska 60,21000 Split,STUDENTSKI CENTAR SPLIT, OIB 25975412650, Sinjska 6,21000 Split,FELGA društvo s ograničenom odgovornošću za trgovinu i usluge, OIB 67581114415, Put Firula 57,21000 Split,Saponia kemijska, prehrambena i farmaceutska industrija d.d., OIB 37879152548, Matije Gupca 2,31000 Osijek,AUTO DAVOR, društvo s ograničenom odgovornošću za popravak i održavanje motornih vozila i trgovinu, OIB 37415954013, Hercegovačka Ulica 74,21000 Split,VODOVOD I KANALIZACIJA, društvo s ograničenom odgovornošću za vodoopskrbu, odvodnju i pročišćavanje otpadnih voda, OIB 56826138353, Biokovska 3,21000 Split,RH MINISTARSTVO POLJOPRIVREDE,Coface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 Tršćanska 1,21000 Split,HRVATSKA POLJOPRIVREDNA AGENCIJA, OIB 48006835970, Križevačka 185,48260 Križevci,Validus dioničko društvo za upravljanje drugim društvima "u stečaju", OIB 07838648475, Anina Ulica 2,42000 Varaždin,SREDIŠNJE KLIRINŠKO DEPOZITARNO DRUŠTVO, dioničko društvo, OIB 64406809162,JADRANSKA PIVOVARA - SPLIT dioničko društvo za usluge i trgovinu, OIB 50466902241, Vranjički put 14,21210 Vranjic,SUNCE OSIGURANJE dioničko društvo za osiguranje, OIB 12012147571, Trnjanska cesta 108,10000 Zagreb,BRODOMERKUR trgovina i usluge, dioničko društvo, OIB 33956120458, Poljička Cesta 35,21000 Split,GRAD SPLIT, OIB 78755598868, Branimirova obala 17,21000 Split,Basler osiguranje Zagreb d.d., OIB 59706054982,KIM Mljekara Karlovac društvo s ograničenom odgovornošću, OIB 93458739954, Mekušanska cesta 51,47000 Karlovac,GRADSKA SIGURNOST Šimac i sin d.o.o. za obavljanje zaštitarske djelatnosti, OIB 16003380887, Kroz Smrdečac 45,21000 Split,ZAGREBAČKI HOLDING, društvo s ograničenom odgovornošću za javni prijevoz, opskrbu vodom, održavanje čistoće, putnička a, OIB 85584865987, Šubićeva 40/III,10000 Zagreb,Fond za zaštitu okoliša i energetsku učinkovitost, OIB 85828625994, Ksaver 208,Zagreb,NASTAVNI ZAVOD ZA JAVNO ZDRAVSTVO SPLITSKO-DALMATINSKE ŽUPANIJE, OIB 54948902275, Vukovarska Ulica 46,21000 Split,ZLATKO MARIN vl. Marin ugositeljska oprema, OIB 92123845489, Dubrovačka 11,21204 Dugopolje,LA LOG transporti i poslovne usluge d.o.o., OIB 98319803940, Slatinska 1,10360 Sesvete,UDRUGA MALIH DIONIČARA MILS MLJEKARE SPLIT d.d., Komulovića put 4,21000 Split,PRIMARK, društvo s ograničenom odgovornošću za označivanje proizvoda i ambalaže i trgovinu, OIB 75653529088, Novačka cesta 10/A,10437 Rakitje</derivirana_varijabla>
  </DomainObject.Predmet.StrankaWithAdressOIB>
  <DomainObject.Predmet.StrankaNazivFormated>
    <izvorni_sadrzaj>Financijska agencija,Ivan Mioč,Željko Grubišić,Tatjana Parađina,Grgo Pandza,Katja Malbašić,Jasminka Jukić,Tea Matijašević,Ignacijo Žižić,Vlado Bajić,Miro Bulat,Marica Miljak,Marija Franić,Bojan Šegan,Željko Mihaljević,Branko Gotovac,Mario Reljan,Maja Gledec,Ivan Šundov,Davor Brkljača,Marinko Crnjac,Tomislav Krolo,Ivan Nazlić,Josipa Paić,Marko Piplica,Nediljko Piplica,Ivan Parčina,Maja Pavić,Ariana Stojanac,Jozo Šapina,Rosa Uvodić,Dušan Vugdelija,Branko Bulovan,Nenad Andabaka,Ante Baran,Dragan Šundov,Luka Grubišić,Mario Modrić,Đovana Milas,Draganka Matković,Jadranka Majić,Divna Majić,Joško Kuzmanić,Nives Kunčević,Dražen Karninčić,Nedeljko Buklijaš,Mislav Boban,Ivan Jelavić-šako,Danilo Gogošević,Ivica Ramljak,Marko Šetka,Jurica Dadić,Sašenko Brdar,Sanja Bilić,Ljiljanka Babić,Slobodan Živković,Zvonko Smajić,Ivica Latinac,Janja Prižmić,Jakov Strinić,Nada Šesto,Inga Tomašević,Marijo Bulić Ivezić,Željko Plazonja,Špiro Pavelin,Petar Radnić,Dušan Vugdelija,Boris Bogdanović,Marko Piplica,Joško Kuzmanić,Nedeljko Buklijaš,Nediljko Piplica,Ante Katić,Miroslav Jelaska,Ivan Jelavić-šako,Iva Delić,Lada Barić,Mirjana Mravak,ANA PARAT,Anđelka Uvodić,Vedrana Mlačić,Žarko Uvodić,Ivan Marijanović,Tea Mimica,Zrinka Blažević,Tino Marijanović,DUB-INŽENJERING, društvo s ograničenom odgovornošću za upravljanje nekretninama i građenje,Hrvatske vode, pravna osoba za upravljanje vodama,MI-VI MAZIVA društvo s ograničenom odgovornošću za trgovinu i usluge,GS1 Croatia-Hrvatsko udruženje za automatsku identifikaciju, elektroničku razmjenu podataka i upravljanje poslovnim procesima,HRVATSKE ŠUME društvo s ograničenom odgovornošću,ALFA-NOVA društvo s ograničenom odgovornošću za unutrašnju i vanjsku trgovinu i zastupanje stranih tvrtki,BRINOX d.o.o.,Hrvatska radiotelevizija,HRVATSKA POŠTANSKA BANKA, dioničko društvo,FINANCIJSKA AGENCIJA,Meri Juričko,HRVATSKA BANKA ZA OBNOVU I RAZVITAK,Ljubomir Gladović,RH MINISTARSTVO FINANCIJA,POREZNA UPRAVA,HEP-Operator distribucijskog sustava d.o.o. za distribuciju i opskrbu električne energije,IGEFA d.o.o. za trgovinu i proizvodnju,ČISTOĆA društvo s ograničenom odgovornošću za obavljanje komunalnih djelatnosti održavanja čistoće i odlaganja komunaln,INA-INDUSTRIJA NAFTE, d.d.,MEDIC, društvo s ograničenom odgovornošću za trgovinu i usluge,SPLITSKO-DALMATINSKA ŽUPANIJA,HP - Hrvatska pošta d.d.,Joško Radić vl. automehaničarsko obrta Radić,REPUBLIKA HRVATSKA, CARINSKA KUPRAVA, PODRUČNI CARINSKI URED SPLIT,STUDENTSKI CENTAR SPLIT,FELGA društvo s ograničenom odgovornošću za trgovinu i usluge,Saponia kemijska, prehrambena i farmaceutska industrija d.d.,AUTO DAVOR, društvo s ograničenom odgovornošću za popravak i održavanje motornih vozila i trgovinu,VODOVOD I KANALIZACIJA, društvo s ograničenom odgovornošću za vodoopskrbu, odvodnju i pročišćavanje otpadnih voda,RH MINISTARSTVO POLJOPRIVREDE,Coface Hrvatska d.o.o. za usluge upravljanja rizicima,SGS ADRIATICA društvo za ugovornu kontrolu robe, d. o. o.,HEP - Opskrba d.o.o. za opskrbu potrošača električnom, toplinskom energijom i plinom,CESTAR društvo s ograničenom odgovornošću za građevinarstvo,HRVATSKA POLJOPRIVREDNA AGENCIJA,Validus dioničko društvo za upravljanje drugim društvima "u stečaju",SREDIŠNJE KLIRINŠKO DEPOZITARNO DRUŠTVO, dioničko društvo,JADRANSKA PIVOVARA - SPLIT dioničko društvo za usluge i trgovinu,SUNCE OSIGURANJE dioničko društvo za osiguranje,BRODOMERKUR trgovina i usluge, dioničko društvo,GRAD SPLIT,Basler osiguranje Zagreb d.d.,KIM Mljekara Karlovac društvo s ograničenom odgovornošću,GRADSKA SIGURNOST Šimac i sin d.o.o. za obavljanje zaštitarske djelatnosti,ZAGREBAČKI HOLDING, društvo s ograničenom odgovornošću za javni prijevoz, opskrbu vodom, održavanje čistoće, putnička a,Fond za zaštitu okoliša i energetsku učinkovitost,NASTAVNI ZAVOD ZA JAVNO ZDRAVSTVO SPLITSKO-DALMATINSKE ŽUPANIJE,ZLATKO MARIN vl. Marin ugositeljska oprema,LA LOG transporti i poslovne usluge d.o.o.,UDRUGA MALIH DIONIČARA MILS MLJEKARE SPLIT d.d.,PRIMARK, društvo s ograničenom odgovornošću za označivanje proizvoda i ambalaže i trgovinu</izvorni_sadrzaj>
    <derivirana_varijabla naziv="DomainObject.Predmet.StrankaNazivFormated_1">Financijska agencija,Ivan Mioč,Željko Grubišić,Tatjana Parađina,Grgo Pandza,Katja Malbašić,Jasminka Jukić,Tea Matijašević,Ignacijo Žižić,Vlado Bajić,Miro Bulat,Marica Miljak,Marija Franić,Bojan Šegan,Željko Mihaljević,Branko Gotovac,Mario Reljan,Maja Gledec,Ivan Šundov,Davor Brkljača,Marinko Crnjac,Tomislav Krolo,Ivan Nazlić,Josipa Paić,Marko Piplica,Nediljko Piplica,Ivan Parčina,Maja Pavić,Ariana Stojanac,Jozo Šapina,Rosa Uvodić,Dušan Vugdelija,Branko Bulovan,Nenad Andabaka,Ante Baran,Dragan Šundov,Luka Grubišić,Mario Modrić,Đovana Milas,Draganka Matković,Jadranka Majić,Divna Majić,Joško Kuzmanić,Nives Kunčević,Dražen Karninčić,Nedeljko Buklijaš,Mislav Boban,Ivan Jelavić-šako,Danilo Gogošević,Ivica Ramljak,Marko Šetka,Jurica Dadić,Sašenko Brdar,Sanja Bilić,Ljiljanka Babić,Slobodan Živković,Zvonko Smajić,Ivica Latinac,Janja Prižmić,Jakov Strinić,Nada Šesto,Inga Tomašević,Marijo Bulić Ivezić,Željko Plazonja,Špiro Pavelin,Petar Radnić,Dušan Vugdelija,Boris Bogdanović,Marko Piplica,Joško Kuzmanić,Nedeljko Buklijaš,Nediljko Piplica,Ante Katić,Miroslav Jelaska,Ivan Jelavić-šako,Iva Delić,Lada Barić,Mirjana Mravak,ANA PARAT,Anđelka Uvodić,Vedrana Mlačić,Žarko Uvodić,Ivan Marijanović,Tea Mimica,Zrinka Blažević,Tino Marijanović,DUB-INŽENJERING, društvo s ograničenom odgovornošću za upravljanje nekretninama i građenje,Hrvatske vode, pravna osoba za upravljanje vodama,MI-VI MAZIVA društvo s ograničenom odgovornošću za trgovinu i usluge,GS1 Croatia-Hrvatsko udruženje za automatsku identifikaciju, elektroničku razmjenu podataka i upravljanje poslovnim procesima,HRVATSKE ŠUME društvo s ograničenom odgovornošću,ALFA-NOVA društvo s ograničenom odgovornošću za unutrašnju i vanjsku trgovinu i zastupanje stranih tvrtki,BRINOX d.o.o.,Hrvatska radiotelevizija,HRVATSKA POŠTANSKA BANKA, dioničko društvo,FINANCIJSKA AGENCIJA,Meri Juričko,HRVATSKA BANKA ZA OBNOVU I RAZVITAK,Ljubomir Gladović,RH MINISTARSTVO FINANCIJA,POREZNA UPRAVA,HEP-Operator distribucijskog sustava d.o.o. za distribuciju i opskrbu električne energije,IGEFA d.o.o. za trgovinu i proizvodnju,ČISTOĆA društvo s ograničenom odgovornošću za obavljanje komunalnih djelatnosti održavanja čistoće i odlaganja komunaln,INA-INDUSTRIJA NAFTE, d.d.,MEDIC, društvo s ograničenom odgovornošću za trgovinu i usluge,SPLITSKO-DALMATINSKA ŽUPANIJA,HP - Hrvatska pošta d.d.,Joško Radić vl. automehaničarsko obrta Radić,REPUBLIKA HRVATSKA, CARINSKA KUPRAVA, PODRUČNI CARINSKI URED SPLIT,STUDENTSKI CENTAR SPLIT,FELGA društvo s ograničenom odgovornošću za trgovinu i usluge,Saponia kemijska, prehrambena i farmaceutska industrija d.d.,AUTO DAVOR, društvo s ograničenom odgovornošću za popravak i održavanje motornih vozila i trgovinu,VODOVOD I KANALIZACIJA, društvo s ograničenom odgovornošću za vodoopskrbu, odvodnju i pročišćavanje otpadnih voda,RH MINISTARSTVO POLJOPRIVREDE,Coface Hrvatska d.o.o. za usluge upravljanja rizicima,SGS ADRIATICA društvo za ugovornu kontrolu robe, d. o. o.,HEP - Opskrba d.o.o. za opskrbu potrošača električnom, toplinskom energijom i plinom,CESTAR društvo s ograničenom odgovornošću za građevinarstvo,HRVATSKA POLJOPRIVREDNA AGENCIJA,Validus dioničko društvo za upravljanje drugim društvima "u stečaju",SREDIŠNJE KLIRINŠKO DEPOZITARNO DRUŠTVO, dioničko društvo,JADRANSKA PIVOVARA - SPLIT dioničko društvo za usluge i trgovinu,SUNCE OSIGURANJE dioničko društvo za osiguranje,BRODOMERKUR trgovina i usluge, dioničko društvo,GRAD SPLIT,Basler osiguranje Zagreb d.d.,KIM Mljekara Karlovac društvo s ograničenom odgovornošću,GRADSKA SIGURNOST Šimac i sin d.o.o. za obavljanje zaštitarske djelatnosti,ZAGREBAČKI HOLDING, društvo s ograničenom odgovornošću za javni prijevoz, opskrbu vodom, održavanje čistoće, putnička a,Fond za zaštitu okoliša i energetsku učinkovitost,NASTAVNI ZAVOD ZA JAVNO ZDRAVSTVO SPLITSKO-DALMATINSKE ŽUPANIJE,ZLATKO MARIN vl. Marin ugositeljska oprema,LA LOG transporti i poslovne usluge d.o.o.,UDRUGA MALIH DIONIČARA MILS MLJEKARE SPLIT d.d.,PRIMARK, društvo s ograničenom odgovornošću za označivanje proizvoda i ambalaže i trgovinu</derivirana_varijabla>
  </DomainObject.Predmet.StrankaNazivFormated>
  <DomainObject.Predmet.StrankaNazivFormatedOIB>
    <izvorni_sadrzaj>Financijska agencija, OIB 85821130368,Ivan Mioč, OIB 10374743160,Željko Grubišić, OIB 93023032915,Tatjana Parađina, OIB 57288345899,Grgo Pandza, OIB 22030524806,Katja Malbašić, OIB 35301382218,Jasminka Jukić, OIB 53353285303,Tea Matijašević, OIB 44325544696,Ignacijo Žižić, OIB 82207916254,Vlado Bajić, OIB 26609876942,Miro Bulat, OIB 41322573110,Marica Miljak, OIB 99355057833,Marija Franić, OIB 07131849193,Bojan Šegan, OIB 36514930818,Željko Mihaljević, OIB 35095156674,Branko Gotovac, OIB 83437833967,Mario Reljan, OIB 58885828180,Maja Gledec, OIB 50895115120,Ivan Šundov, OIB 56860742642,Davor Brkljača, OIB 31095596919,Marinko Crnjac, OIB 25776321792,Tomislav Krolo, OIB 11300687907,Ivan Nazlić, OIB 66718869794,Josipa Paić, OIB 45047282920,Marko Piplica, OIB 00524249358,Nediljko Piplica, OIB 24558029807,Ivan Parčina, OIB 84267764328,Maja Pavić, OIB 84307090213,Ariana Stojanac, OIB 79262574510,Jozo Šapina, OIB 90037633279,Rosa Uvodić, OIB 23582882049,Dušan Vugdelija, OIB 90883692569,Branko Bulovan, OIB 64813239197,Nenad Andabaka, OIB 12782163386,Ante Baran, OIB 74574249160,Dragan Šundov, OIB 64719327839,Luka Grubišić, OIB 36168682856,Mario Modrić, OIB 92466258165,Đovana Milas, OIB 25841623711,Draganka Matković, OIB 28654242217,Jadranka Majić, OIB 49961056129,Divna Majić, OIB 43292304107,Joško Kuzmanić, OIB 18845872416,Nives Kunčević, OIB 77660819043,Dražen Karninčić, OIB 76970519046,Nedeljko Buklijaš, OIB 63090049155,Mislav Boban, OIB 01360586784,Ivan Jelavić-šako, OIB 32207133237,Danilo Gogošević, OIB 43390915246,Ivica Ramljak, OIB 36238607566,Marko Šetka, OIB 53081771960,Jurica Dadić, OIB 04225649266,Sašenko Brdar, OIB 11958723680,Sanja Bilić, OIB 93622044406,Ljiljanka Babić, OIB 04905535565,Slobodan Živković, OIB 46704207608,Zvonko Smajić, OIB 94290705040,Ivica Latinac, OIB 72087922578,Janja Prižmić, OIB 04442424757,Jakov Strinić, OIB 23379961078,Nada Šesto, OIB 24227320769,Inga Tomašević, OIB 84735071536,Marijo Bulić Ivezić, OIB 91594118232,Željko Plazonja, OIB 86658301726,Špiro Pavelin, OIB 21567750569,Petar Radnić, OIB 26870131103,Dušan Vugdelija, OIB 90883692569,Boris Bogdanović, OIB 66066047780,Marko Piplica, OIB 00524249358,Joško Kuzmanić, OIB 18845872416,Nedeljko Buklijaš, OIB 63090049155,Nediljko Piplica, OIB 24558029807,Ante Katić, OIB 12466550619,Miroslav Jelaska, OIB 85282459602,Ivan Jelavić-šako, OIB 32207133237,Iva Delić, OIB 46720127905,Lada Barić, OIB 76576912546,Mirjana Mravak, OIB 45574616770,ANA PARAT, OIB 36864834371,Anđelka Uvodić, OIB 49764368679,Vedrana Mlačić, OIB 96569678150,Žarko Uvodić, OIB 88977353985,Ivan Marijanović, OIB 87446561234,Tea Mimica, OIB 81096492412,Zrinka Blažević, OIB 18591355230,Tino Marijanović, OIB 99861559666,DUB-INŽENJERING, društvo s ograničenom odgovornošću za upravljanje nekretninama i građenje, OIB 81391368092,Hrvatske vode, pravna osoba za upravljanje vodama, OIB 28921383001,MI-VI MAZIVA društvo s ograničenom odgovornošću za trgovinu i usluge, OIB 39235083631,GS1 Croatia-Hrvatsko udruženje za automatsku identifikaciju, elektroničku razmjenu podataka i upravljanje poslovnim procesima, OIB 03365973101,HRVATSKE ŠUME društvo s ograničenom odgovornošću, OIB 69693144506,ALFA-NOVA društvo s ograničenom odgovornošću za unutrašnju i vanjsku trgovinu i zastupanje stranih tvrtki, OIB 39098344120,BRINOX d.o.o., OIB ,Hrvatska radiotelevizija, OIB 68419124305,HRVATSKA POŠTANSKA BANKA, dioničko društvo, OIB 87939104217,FINANCIJSKA AGENCIJA, OIB 85821130368,Meri Juričko, OIB 50702238975,HRVATSKA BANKA ZA OBNOVU I RAZVITAK, OIB 26702280390,Ljubomir Gladović, OIB ,RH MINISTARSTVO FINANCIJA,POREZNA UPRAVA,HEP-Operator distribucijskog sustava d.o.o. za distribuciju i opskrbu električne energije, OIB 46830600751,IGEFA d.o.o. za trgovinu i proizvodnju, OIB 64177886695,ČISTOĆA društvo s ograničenom odgovornošću za obavljanje komunalnih djelatnosti održavanja čistoće i odlaganja komunaln, OIB 38812451417,INA-INDUSTRIJA NAFTE, d.d., OIB 27759560625,MEDIC, društvo s ograničenom odgovornošću za trgovinu i usluge, OIB 36228944903,SPLITSKO-DALMATINSKA ŽUPANIJA, OIB 40781519492,HP - Hrvatska pošta d.d., OIB 87311810356,Joško Radić vl. automehaničarsko obrta Radić, OIB 66820408548,REPUBLIKA HRVATSKA, CARINSKA KUPRAVA, PODRUČNI CARINSKI URED SPLIT,STUDENTSKI CENTAR SPLIT, OIB 25975412650,FELGA društvo s ograničenom odgovornošću za trgovinu i usluge, OIB 67581114415,Saponia kemijska, prehrambena i farmaceutska industrija d.d., OIB 37879152548,AUTO DAVOR, društvo s ograničenom odgovornošću za popravak i održavanje motornih vozila i trgovinu, OIB 37415954013,VODOVOD I KANALIZACIJA, društvo s ograničenom odgovornošću za vodoopskrbu, odvodnju i pročišćavanje otpadnih voda, OIB 56826138353,RH MINISTARSTVO POLJOPRIVREDE,Coface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27471262195,HRVATSKA POLJOPRIVREDNA AGENCIJA, OIB 48006835970,Validus dioničko društvo za upravljanje drugim društvima "u stečaju", OIB 07838648475,SREDIŠNJE KLIRINŠKO DEPOZITARNO DRUŠTVO, dioničko društvo, OIB 64406809162,JADRANSKA PIVOVARA - SPLIT dioničko društvo za usluge i trgovinu, OIB 50466902241,SUNCE OSIGURANJE dioničko društvo za osiguranje, OIB 12012147571,BRODOMERKUR trgovina i usluge, dioničko društvo, OIB 33956120458,GRAD SPLIT, OIB 78755598868,Basler osiguranje Zagreb d.d., OIB 59706054982,KIM Mljekara Karlovac društvo s ograničenom odgovornošću, OIB 93458739954,GRADSKA SIGURNOST Šimac i sin d.o.o. za obavljanje zaštitarske djelatnosti, OIB 16003380887,ZAGREBAČKI HOLDING, društvo s ograničenom odgovornošću za javni prijevoz, opskrbu vodom, održavanje čistoće, putnička a, OIB 85584865987,Fond za zaštitu okoliša i energetsku učinkovitost, OIB 85828625994,NASTAVNI ZAVOD ZA JAVNO ZDRAVSTVO SPLITSKO-DALMATINSKE ŽUPANIJE, OIB 54948902275,ZLATKO MARIN vl. Marin ugositeljska oprema, OIB 92123845489,LA LOG transporti i poslovne usluge d.o.o., OIB 98319803940,UDRUGA MALIH DIONIČARA MILS MLJEKARE SPLIT d.d.,PRIMARK, društvo s ograničenom odgovornošću za označivanje proizvoda i ambalaže i trgovinu, OIB 75653529088</izvorni_sadrzaj>
    <derivirana_varijabla naziv="DomainObject.Predmet.StrankaNazivFormatedOIB_1">Financijska agencija, OIB 85821130368,Ivan Mioč, OIB 10374743160,Željko Grubišić, OIB 93023032915,Tatjana Parađina, OIB 57288345899,Grgo Pandza, OIB 22030524806,Katja Malbašić, OIB 35301382218,Jasminka Jukić, OIB 53353285303,Tea Matijašević, OIB 44325544696,Ignacijo Žižić, OIB 82207916254,Vlado Bajić, OIB 26609876942,Miro Bulat, OIB 41322573110,Marica Miljak, OIB 99355057833,Marija Franić, OIB 07131849193,Bojan Šegan, OIB 36514930818,Željko Mihaljević, OIB 35095156674,Branko Gotovac, OIB 83437833967,Mario Reljan, OIB 58885828180,Maja Gledec, OIB 50895115120,Ivan Šundov, OIB 56860742642,Davor Brkljača, OIB 31095596919,Marinko Crnjac, OIB 25776321792,Tomislav Krolo, OIB 11300687907,Ivan Nazlić, OIB 66718869794,Josipa Paić, OIB 45047282920,Marko Piplica, OIB 00524249358,Nediljko Piplica, OIB 24558029807,Ivan Parčina, OIB 84267764328,Maja Pavić, OIB 84307090213,Ariana Stojanac, OIB 79262574510,Jozo Šapina, OIB 90037633279,Rosa Uvodić, OIB 23582882049,Dušan Vugdelija, OIB 90883692569,Branko Bulovan, OIB 64813239197,Nenad Andabaka, OIB 12782163386,Ante Baran, OIB 74574249160,Dragan Šundov, OIB 64719327839,Luka Grubišić, OIB 36168682856,Mario Modrić, OIB 92466258165,Đovana Milas, OIB 25841623711,Draganka Matković, OIB 28654242217,Jadranka Majić, OIB 49961056129,Divna Majić, OIB 43292304107,Joško Kuzmanić, OIB 18845872416,Nives Kunčević, OIB 77660819043,Dražen Karninčić, OIB 76970519046,Nedeljko Buklijaš, OIB 63090049155,Mislav Boban, OIB 01360586784,Ivan Jelavić-šako, OIB 32207133237,Danilo Gogošević, OIB 43390915246,Ivica Ramljak, OIB 36238607566,Marko Šetka, OIB 53081771960,Jurica Dadić, OIB 04225649266,Sašenko Brdar, OIB 11958723680,Sanja Bilić, OIB 93622044406,Ljiljanka Babić, OIB 04905535565,Slobodan Živković, OIB 46704207608,Zvonko Smajić, OIB 94290705040,Ivica Latinac, OIB 72087922578,Janja Prižmić, OIB 04442424757,Jakov Strinić, OIB 23379961078,Nada Šesto, OIB 24227320769,Inga Tomašević, OIB 84735071536,Marijo Bulić Ivezić, OIB 91594118232,Željko Plazonja, OIB 86658301726,Špiro Pavelin, OIB 21567750569,Petar Radnić, OIB 26870131103,Dušan Vugdelija, OIB 90883692569,Boris Bogdanović, OIB 66066047780,Marko Piplica, OIB 00524249358,Joško Kuzmanić, OIB 18845872416,Nedeljko Buklijaš, OIB 63090049155,Nediljko Piplica, OIB 24558029807,Ante Katić, OIB 12466550619,Miroslav Jelaska, OIB 85282459602,Ivan Jelavić-šako, OIB 32207133237,Iva Delić, OIB 46720127905,Lada Barić, OIB 76576912546,Mirjana Mravak, OIB 45574616770,ANA PARAT, OIB 36864834371,Anđelka Uvodić, OIB 49764368679,Vedrana Mlačić, OIB 96569678150,Žarko Uvodić, OIB 88977353985,Ivan Marijanović, OIB 87446561234,Tea Mimica, OIB 81096492412,Zrinka Blažević, OIB 18591355230,Tino Marijanović, OIB 99861559666,DUB-INŽENJERING, društvo s ograničenom odgovornošću za upravljanje nekretninama i građenje, OIB 81391368092,Hrvatske vode, pravna osoba za upravljanje vodama, OIB 28921383001,MI-VI MAZIVA društvo s ograničenom odgovornošću za trgovinu i usluge, OIB 39235083631,GS1 Croatia-Hrvatsko udruženje za automatsku identifikaciju, elektroničku razmjenu podataka i upravljanje poslovnim procesima, OIB 03365973101,HRVATSKE ŠUME društvo s ograničenom odgovornošću, OIB 69693144506,ALFA-NOVA društvo s ograničenom odgovornošću za unutrašnju i vanjsku trgovinu i zastupanje stranih tvrtki, OIB 39098344120,BRINOX d.o.o., OIB ,Hrvatska radiotelevizija, OIB 68419124305,HRVATSKA POŠTANSKA BANKA, dioničko društvo, OIB 87939104217,FINANCIJSKA AGENCIJA, OIB 85821130368,Meri Juričko, OIB 50702238975,HRVATSKA BANKA ZA OBNOVU I RAZVITAK, OIB 26702280390,Ljubomir Gladović, OIB ,RH MINISTARSTVO FINANCIJA,POREZNA UPRAVA,HEP-Operator distribucijskog sustava d.o.o. za distribuciju i opskrbu električne energije, OIB 46830600751,IGEFA d.o.o. za trgovinu i proizvodnju, OIB 64177886695,ČISTOĆA društvo s ograničenom odgovornošću za obavljanje komunalnih djelatnosti održavanja čistoće i odlaganja komunaln, OIB 38812451417,INA-INDUSTRIJA NAFTE, d.d., OIB 27759560625,MEDIC, društvo s ograničenom odgovornošću za trgovinu i usluge, OIB 36228944903,SPLITSKO-DALMATINSKA ŽUPANIJA, OIB 40781519492,HP - Hrvatska pošta d.d., OIB 87311810356,Joško Radić vl. automehaničarsko obrta Radić, OIB 66820408548,REPUBLIKA HRVATSKA, CARINSKA KUPRAVA, PODRUČNI CARINSKI URED SPLIT,STUDENTSKI CENTAR SPLIT, OIB 25975412650,FELGA društvo s ograničenom odgovornošću za trgovinu i usluge, OIB 67581114415,Saponia kemijska, prehrambena i farmaceutska industrija d.d., OIB 37879152548,AUTO DAVOR, društvo s ograničenom odgovornošću za popravak i održavanje motornih vozila i trgovinu, OIB 37415954013,VODOVOD I KANALIZACIJA, društvo s ograničenom odgovornošću za vodoopskrbu, odvodnju i pročišćavanje otpadnih voda, OIB 56826138353,RH MINISTARSTVO POLJOPRIVREDE,Coface Hrvatska d.o.o. za usluge upravljanja rizicima, OIB 96745150921,SGS ADRIATICA društvo za ugovornu kontrolu robe, d. o. o., OIB 69359376226,HEP - Opskrba d.o.o. za opskrbu potrošača električnom, toplinskom energijom i plinom, OIB 63073332379,CESTAR društvo s ograničenom odgovornošću za građevinarstvo, OIB 27471262195,HRVATSKA POLJOPRIVREDNA AGENCIJA, OIB 48006835970,Validus dioničko društvo za upravljanje drugim društvima "u stečaju", OIB 07838648475,SREDIŠNJE KLIRINŠKO DEPOZITARNO DRUŠTVO, dioničko društvo, OIB 64406809162,JADRANSKA PIVOVARA - SPLIT dioničko društvo za usluge i trgovinu, OIB 50466902241,SUNCE OSIGURANJE dioničko društvo za osiguranje, OIB 12012147571,BRODOMERKUR trgovina i usluge, dioničko društvo, OIB 33956120458,GRAD SPLIT, OIB 78755598868,Basler osiguranje Zagreb d.d., OIB 59706054982,KIM Mljekara Karlovac društvo s ograničenom odgovornošću, OIB 93458739954,GRADSKA SIGURNOST Šimac i sin d.o.o. za obavljanje zaštitarske djelatnosti, OIB 16003380887,ZAGREBAČKI HOLDING, društvo s ograničenom odgovornošću za javni prijevoz, opskrbu vodom, održavanje čistoće, putnička a, OIB 85584865987,Fond za zaštitu okoliša i energetsku učinkovitost, OIB 85828625994,NASTAVNI ZAVOD ZA JAVNO ZDRAVSTVO SPLITSKO-DALMATINSKE ŽUPANIJE, OIB 54948902275,ZLATKO MARIN vl. Marin ugositeljska oprema, OIB 92123845489,LA LOG transporti i poslovne usluge d.o.o., OIB 98319803940,UDRUGA MALIH DIONIČARA MILS MLJEKARE SPLIT d.d.,PRIMARK, društvo s ograničenom odgovornošću za označivanje proizvoda i ambalaže i trgovinu, OIB 75653529088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 zastupanog po punomoćniku ZUO VINKO LJUBIČIĆ, ŽELJKO VRDOLJAK I IVAN MOČIĆ</item>
      <item>Nediljko Piplica zastupanog po punomoćniku ZUO VINKO LJUBIČIĆ, ŽELJKO VRDOLJAK I IVAN MOČIĆ</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 zastupanog po punomoćniku ZUO VINKO LJUBIČIĆ, ŽELJKO VRDOLJAK I IVAN MOČIĆ</item>
      <item>Nives Kunčević</item>
      <item>Dražen Karninčić</item>
      <item>Nedeljko Buklijaš zastupanog po punomoćniku ZUO VINKO LJUBIČIĆ, ŽELJKO VRDOLJAK I IVAN MOČIĆ</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 zastupanog po punomoćniku ZUO VINKO LJUBIČIĆ, ŽELJKO VRDOLJAK I IVAN MOČIĆ</item>
      <item>Boris Bogdanović zastupanog po punomoćniku ZUO VINKO LJUBIČIĆ, ŽELJKO VRDOLJAK I IVAN MOČIĆ</item>
      <item>Marko Piplica</item>
      <item>Joško Kuzmanić</item>
      <item>Nedeljko Buklijaš</item>
      <item>Nediljko Piplica</item>
      <item>Ante Katić zastupanog po punomoćniku ZUO VINKO LJUBIČIĆ, ŽELJKO VRDOLJAK I IVAN MOČIĆ</item>
      <item>Miroslav Jelaska zastupanog po punomoćniku ZUO VINKO LJUBIČIĆ, ŽELJKO VRDOLJAK I IVAN MOČIĆ</item>
      <item>Ivan Jelavić-šako zastupanog po punomoćniku ZUO VINKO LJUBIČIĆ, ŽELJKO VRDOLJAK I IVAN MOČIĆ</item>
      <item>Iva Delić zastupanog po punomoćniku ZAJEDNIČKI ODVJETNIČKI URED IGOR KALEBIĆ I JADRANKA KALEBIĆ</item>
      <item>Lada Barić zastupanog po punomoćniku ZAJEDNIČKI ODVJETNIČKI URED IGOR KALEBIĆ I JADRANKA KALEBIĆ</item>
      <item>Mirjana Mravak zastupanog po punomoćniku ZAJEDNIČKI ODVJETNIČKI URED IGOR KALEBIĆ I JADRANKA KALEBIĆ</item>
      <item>ANA PARAT zastupanog po punomoćniku ZAJEDNIČKI ODVJETNIČKI URED IGOR KALEBIĆ I JADRANKA KALEBIĆ</item>
      <item>Anđelka Uvodić zastupanog po punomoćniku ZAJEDNIČKI ODVJETNIČKI URED IGOR KALEBIĆ I JADRANKA KALEBIĆ</item>
      <item>Vedrana Mlačić zastupanog po punomoćniku ZAJEDNIČKI ODVJETNIČKI URED IGOR KALEBIĆ I JADRANKA KALEBIĆ</item>
      <item>Žarko Uvodić zastupanog po punomoćniku ZAJEDNIČKI ODVJETNIČKI URED IGOR KALEBIĆ I JADRANKA KALEBIĆ</item>
      <item>Ivan Marijanović zastupanog po punomoćniku ZAJEDNIČKI ODVJETNIČKI URED IGOR KALEBIĆ I JADRANKA KALEBIĆ</item>
      <item>Tea Mimica zastupanog po punomoćniku ZAJEDNIČKI ODVJETNIČKI URED IGOR KALEBIĆ I JADRANKA KALEBIĆ</item>
      <item>Zrinka Blažević zastupanog po punomoćniku ZAJEDNIČKI ODVJETNIČKI URED IGOR KALEBIĆ I JADRANKA KALEBIĆ</item>
      <item>Tino Marijanović zastupanog po punomoćniku 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 zastupanog po punomoćniku ODVJETNIČKO DRUŠTVO BELOŠA &amp; JUKIĆ j.t.d.</item>
      <item>GS1 Croatia-Hrvatsko udruženje za automatsku identifikaciju, elektroničku razmjenu podataka i upravljanje poslovnim procesima zastupanog po punomoćniku VONČINA, GRUBIŠIĆ, LOVIĆ, LALIĆ</item>
      <item>HRVATSKE ŠUME društvo s ograničenom odgovornošću zastupanog po punomoćniku Zoran Tomić</item>
      <item>ALFA-NOVA društvo s ograničenom odgovornošću za unutrašnju i vanjsku trgovinu i zastupanje stranih tvrtki zastupanog po punomoćniku Antun Šagovac</item>
      <item>BRINOX d.o.o.</item>
      <item>Hrvatska radiotelevizija zastupanog po punomoćniku MADIRAZZA &amp; PARTNERI, odvjetničko društvo</item>
      <item>HRVATSKA POŠTANSKA BANKA, dioničko društvo</item>
      <item>FINANCIJSKA AGENCIJA</item>
      <item>Meri Juričko</item>
      <item>HRVATSKA BANKA ZA OBNOVU I RAZVITAK</item>
      <item>Ljubomir Gladović</item>
      <item>RH MINISTARSTVO FINANCIJA,POREZNA UPRAVA zastupanog po punomoćniku ŽUPANIJSKO DRŽAVNO ODVJETNIŠTVO U SPLITU</item>
      <item>HEP-Operator distribucijskog sustava d.o.o. za distribuciju i opskrbu električne energije</item>
      <item>IGEFA d.o.o. za trgovinu i proizvodnju zastupanog po punomoćniku ODVJETNIČKO DRUŠTVO ČERIN, MAR, ŽUVANIĆ ŠTAMBUK društvo s ograničenom odgovornošću</item>
      <item>ČISTOĆA društvo s ograničenom odgovornošću za obavljanje komunalnih djelatnosti održavanja čistoće i odlaganja komunaln</item>
      <item>INA-INDUSTRIJA NAFTE, d.d. zastupanog po punomoćniku ODVJETNIČKO DRUŠTVO STANIĆ I PARTNERI društvo s ograničenom odgovornošću</item>
      <item>MEDIC, društvo s ograničenom odgovornošću za trgovinu i usluge</item>
      <item>SPLITSKO-DALMATINSKA ŽUPANIJA zastupanog po punomoćniku ODVJETNIČKI URED VINKO SAMARDŽIĆ</item>
      <item>HP - Hrvatska pošta d.d.</item>
      <item>Joško Radić vl. automehaničarsko obrta Radić zastupanog po punomoćniku 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 zastupanog po punomoćniku Zoran Perić</item>
      <item>VODOVOD I KANALIZACIJA, društvo s ograničenom odgovornošću za vodoopskrbu, odvodnju i pročišćavanje otpadnih voda</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zastupanog po punomoćniku 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 zastupanog po punomoćniku 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 zastupanog po punomoćniku Anamarija Biočić Siničić</item>
      <item>LA LOG transporti i poslovne usluge d.o.o.</item>
      <item>UDRUGA MALIH DIONIČARA MILS MLJEKARE SPLIT d.d. zastupanog po punomoćniku ZUO HRVOJE ALAJBEG I JAKŠA TOMIĆ</item>
      <item>PRIMARK, društvo s ograničenom odgovornošću za označivanje proizvoda i ambalaže i trgovinu zastupanog po punomoćniku ALIJA HRASTINSKI &amp; GRAF</item>
    </izvorni_sadrzaj>
    <derivirana_varijabla naziv="DomainObject.Predmet.StrankaListFormated_1">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 zastupanog po punomoćniku ZUO VINKO LJUBIČIĆ, ŽELJKO VRDOLJAK I IVAN MOČIĆ</item>
      <item>Nediljko Piplica zastupanog po punomoćniku ZUO VINKO LJUBIČIĆ, ŽELJKO VRDOLJAK I IVAN MOČIĆ</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 zastupanog po punomoćniku ZUO VINKO LJUBIČIĆ, ŽELJKO VRDOLJAK I IVAN MOČIĆ</item>
      <item>Nives Kunčević</item>
      <item>Dražen Karninčić</item>
      <item>Nedeljko Buklijaš zastupanog po punomoćniku ZUO VINKO LJUBIČIĆ, ŽELJKO VRDOLJAK I IVAN MOČIĆ</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 zastupanog po punomoćniku ZUO VINKO LJUBIČIĆ, ŽELJKO VRDOLJAK I IVAN MOČIĆ</item>
      <item>Boris Bogdanović zastupanog po punomoćniku ZUO VINKO LJUBIČIĆ, ŽELJKO VRDOLJAK I IVAN MOČIĆ</item>
      <item>Marko Piplica</item>
      <item>Joško Kuzmanić</item>
      <item>Nedeljko Buklijaš</item>
      <item>Nediljko Piplica</item>
      <item>Ante Katić zastupanog po punomoćniku ZUO VINKO LJUBIČIĆ, ŽELJKO VRDOLJAK I IVAN MOČIĆ</item>
      <item>Miroslav Jelaska zastupanog po punomoćniku ZUO VINKO LJUBIČIĆ, ŽELJKO VRDOLJAK I IVAN MOČIĆ</item>
      <item>Ivan Jelavić-šako zastupanog po punomoćniku ZUO VINKO LJUBIČIĆ, ŽELJKO VRDOLJAK I IVAN MOČIĆ</item>
      <item>Iva Delić zastupanog po punomoćniku ZAJEDNIČKI ODVJETNIČKI URED IGOR KALEBIĆ I JADRANKA KALEBIĆ</item>
      <item>Lada Barić zastupanog po punomoćniku ZAJEDNIČKI ODVJETNIČKI URED IGOR KALEBIĆ I JADRANKA KALEBIĆ</item>
      <item>Mirjana Mravak zastupanog po punomoćniku ZAJEDNIČKI ODVJETNIČKI URED IGOR KALEBIĆ I JADRANKA KALEBIĆ</item>
      <item>ANA PARAT zastupanog po punomoćniku ZAJEDNIČKI ODVJETNIČKI URED IGOR KALEBIĆ I JADRANKA KALEBIĆ</item>
      <item>Anđelka Uvodić zastupanog po punomoćniku ZAJEDNIČKI ODVJETNIČKI URED IGOR KALEBIĆ I JADRANKA KALEBIĆ</item>
      <item>Vedrana Mlačić zastupanog po punomoćniku ZAJEDNIČKI ODVJETNIČKI URED IGOR KALEBIĆ I JADRANKA KALEBIĆ</item>
      <item>Žarko Uvodić zastupanog po punomoćniku ZAJEDNIČKI ODVJETNIČKI URED IGOR KALEBIĆ I JADRANKA KALEBIĆ</item>
      <item>Ivan Marijanović zastupanog po punomoćniku ZAJEDNIČKI ODVJETNIČKI URED IGOR KALEBIĆ I JADRANKA KALEBIĆ</item>
      <item>Tea Mimica zastupanog po punomoćniku ZAJEDNIČKI ODVJETNIČKI URED IGOR KALEBIĆ I JADRANKA KALEBIĆ</item>
      <item>Zrinka Blažević zastupanog po punomoćniku ZAJEDNIČKI ODVJETNIČKI URED IGOR KALEBIĆ I JADRANKA KALEBIĆ</item>
      <item>Tino Marijanović zastupanog po punomoćniku 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 zastupanog po punomoćniku ODVJETNIČKO DRUŠTVO BELOŠA &amp; JUKIĆ j.t.d.</item>
      <item>GS1 Croatia-Hrvatsko udruženje za automatsku identifikaciju, elektroničku razmjenu podataka i upravljanje poslovnim procesima zastupanog po punomoćniku VONČINA, GRUBIŠIĆ, LOVIĆ, LALIĆ</item>
      <item>HRVATSKE ŠUME društvo s ograničenom odgovornošću zastupanog po punomoćniku Zoran Tomić</item>
      <item>ALFA-NOVA društvo s ograničenom odgovornošću za unutrašnju i vanjsku trgovinu i zastupanje stranih tvrtki zastupanog po punomoćniku Antun Šagovac</item>
      <item>BRINOX d.o.o.</item>
      <item>Hrvatska radiotelevizija zastupanog po punomoćniku MADIRAZZA &amp; PARTNERI, odvjetničko društvo</item>
      <item>HRVATSKA POŠTANSKA BANKA, dioničko društvo</item>
      <item>FINANCIJSKA AGENCIJA</item>
      <item>Meri Juričko</item>
      <item>HRVATSKA BANKA ZA OBNOVU I RAZVITAK</item>
      <item>Ljubomir Gladović</item>
      <item>RH MINISTARSTVO FINANCIJA,POREZNA UPRAVA zastupanog po punomoćniku ŽUPANIJSKO DRŽAVNO ODVJETNIŠTVO U SPLITU</item>
      <item>HEP-Operator distribucijskog sustava d.o.o. za distribuciju i opskrbu električne energije</item>
      <item>IGEFA d.o.o. za trgovinu i proizvodnju zastupanog po punomoćniku ODVJETNIČKO DRUŠTVO ČERIN, MAR, ŽUVANIĆ ŠTAMBUK društvo s ograničenom odgovornošću</item>
      <item>ČISTOĆA društvo s ograničenom odgovornošću za obavljanje komunalnih djelatnosti održavanja čistoće i odlaganja komunaln</item>
      <item>INA-INDUSTRIJA NAFTE, d.d. zastupanog po punomoćniku ODVJETNIČKO DRUŠTVO STANIĆ I PARTNERI društvo s ograničenom odgovornošću</item>
      <item>MEDIC, društvo s ograničenom odgovornošću za trgovinu i usluge</item>
      <item>SPLITSKO-DALMATINSKA ŽUPANIJA zastupanog po punomoćniku ODVJETNIČKI URED VINKO SAMARDŽIĆ</item>
      <item>HP - Hrvatska pošta d.d.</item>
      <item>Joško Radić vl. automehaničarsko obrta Radić zastupanog po punomoćniku 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 zastupanog po punomoćniku Zoran Perić</item>
      <item>VODOVOD I KANALIZACIJA, društvo s ograničenom odgovornošću za vodoopskrbu, odvodnju i pročišćavanje otpadnih voda</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zastupanog po punomoćniku 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 zastupanog po punomoćniku 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 zastupanog po punomoćniku Anamarija Biočić Siničić</item>
      <item>LA LOG transporti i poslovne usluge d.o.o.</item>
      <item>UDRUGA MALIH DIONIČARA MILS MLJEKARE SPLIT d.d. zastupanog po punomoćniku ZUO HRVOJE ALAJBEG I JAKŠA TOMIĆ</item>
      <item>PRIMARK, društvo s ograničenom odgovornošću za označivanje proizvoda i ambalaže i trgovinu zastupanog po punomoćniku ALIJA HRASTINSKI &amp; GRAF</item>
    </derivirana_varijabla>
  </DomainObject.Predmet.StrankaListFormated>
  <DomainObject.Predmet.StrankaListFormatedOIB>
    <izvorni_sadrzaj>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 zastupanog po punomoćniku ZUO VINKO LJUBIČIĆ, ŽELJKO VRDOLJAK I IVAN MOČIĆ</item>
      <item>Nediljko Piplica, OIB 24558029807 zastupanog po punomoćniku ZUO VINKO LJUBIČIĆ, ŽELJKO VRDOLJAK I IVAN MOČIĆ</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 zastupanog po punomoćniku ZUO VINKO LJUBIČIĆ, ŽELJKO VRDOLJAK I IVAN MOČIĆ</item>
      <item>Nives Kunčević, OIB 77660819043</item>
      <item>Dražen Karninčić, OIB 76970519046</item>
      <item>Nedeljko Buklijaš, OIB 63090049155 zastupanog po punomoćniku ZUO VINKO LJUBIČIĆ, ŽELJKO VRDOLJAK I IVAN MOČIĆ</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 zastupanog po punomoćniku ZUO VINKO LJUBIČIĆ, ŽELJKO VRDOLJAK I IVAN MOČIĆ</item>
      <item>Boris Bogdanović, OIB 66066047780 zastupanog po punomoćniku ZUO VINKO LJUBIČIĆ, ŽELJKO VRDOLJAK I IVAN MOČIĆ</item>
      <item>Marko Piplica, OIB 00524249358</item>
      <item>Joško Kuzmanić, OIB 18845872416</item>
      <item>Nedeljko Buklijaš, OIB 63090049155</item>
      <item>Nediljko Piplica, OIB 24558029807</item>
      <item>Ante Katić, OIB 12466550619 zastupanog po punomoćniku ZUO VINKO LJUBIČIĆ, ŽELJKO VRDOLJAK I IVAN MOČIĆ</item>
      <item>Miroslav Jelaska, OIB 85282459602 zastupanog po punomoćniku ZUO VINKO LJUBIČIĆ, ŽELJKO VRDOLJAK I IVAN MOČIĆ</item>
      <item>Ivan Jelavić-šako, OIB 32207133237 zastupanog po punomoćniku ZUO VINKO LJUBIČIĆ, ŽELJKO VRDOLJAK I IVAN MOČIĆ</item>
      <item>Iva Delić, OIB 46720127905 zastupanog po punomoćniku ZAJEDNIČKI ODVJETNIČKI URED IGOR KALEBIĆ I JADRANKA KALEBIĆ</item>
      <item>Lada Barić, OIB 76576912546 zastupanog po punomoćniku ZAJEDNIČKI ODVJETNIČKI URED IGOR KALEBIĆ I JADRANKA KALEBIĆ</item>
      <item>Mirjana Mravak, OIB 45574616770 zastupanog po punomoćniku ZAJEDNIČKI ODVJETNIČKI URED IGOR KALEBIĆ I JADRANKA KALEBIĆ</item>
      <item>ANA PARAT, OIB 36864834371 zastupanog po punomoćniku ZAJEDNIČKI ODVJETNIČKI URED IGOR KALEBIĆ I JADRANKA KALEBIĆ</item>
      <item>Anđelka Uvodić, OIB 49764368679 zastupanog po punomoćniku ZAJEDNIČKI ODVJETNIČKI URED IGOR KALEBIĆ I JADRANKA KALEBIĆ</item>
      <item>Vedrana Mlačić, OIB 96569678150 zastupanog po punomoćniku ZAJEDNIČKI ODVJETNIČKI URED IGOR KALEBIĆ I JADRANKA KALEBIĆ</item>
      <item>Žarko Uvodić, OIB 88977353985 zastupanog po punomoćniku ZAJEDNIČKI ODVJETNIČKI URED IGOR KALEBIĆ I JADRANKA KALEBIĆ</item>
      <item>Ivan Marijanović, OIB 87446561234 zastupanog po punomoćniku ZAJEDNIČKI ODVJETNIČKI URED IGOR KALEBIĆ I JADRANKA KALEBIĆ</item>
      <item>Tea Mimica, OIB 81096492412 zastupanog po punomoćniku ZAJEDNIČKI ODVJETNIČKI URED IGOR KALEBIĆ I JADRANKA KALEBIĆ</item>
      <item>Zrinka Blažević, OIB 18591355230 zastupanog po punomoćniku ZAJEDNIČKI ODVJETNIČKI URED IGOR KALEBIĆ I JADRANKA KALEBIĆ</item>
      <item>Tino Marijanović, OIB 99861559666 zastupanog po punomoćniku ZAJEDNIČKI ODVJETNIČKI URED IGOR KALEBIĆ I JADRANKA KALEBIĆ</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 zastupanog po punomoćniku ODVJETNIČKO DRUŠTVO BELOŠA &amp; JUKIĆ j.t.d.</item>
      <item>GS1 Croatia-Hrvatsko udruženje za automatsku identifikaciju, elektroničku razmjenu podataka i upravljanje poslovnim procesima, OIB 03365973101 zastupanog po punomoćniku VONČINA, GRUBIŠIĆ, LOVIĆ, LALIĆ</item>
      <item>HRVATSKE ŠUME društvo s ograničenom odgovornošću, OIB 69693144506 zastupanog po punomoćniku Zoran Tomić</item>
      <item>ALFA-NOVA društvo s ograničenom odgovornošću za unutrašnju i vanjsku trgovinu i zastupanje stranih tvrtki, OIB 39098344120 zastupanog po punomoćniku Antun Šagovac</item>
      <item>BRINOX d.o.o., OIB </item>
      <item>Hrvatska radiotelevizija, OIB 68419124305 zastupanog po punomoćniku MADIRAZZA &amp; PARTNERI, odvjetničko društvo</item>
      <item>HRVATSKA POŠTANSKA BANKA, dioničko društvo, OIB 87939104217</item>
      <item>FINANCIJSKA AGENCIJA, OIB 85821130368</item>
      <item>Meri Juričko, OIB 50702238975</item>
      <item>HRVATSKA BANKA ZA OBNOVU I RAZVITAK, OIB 26702280390</item>
      <item>Ljubomir Gladović, OIB </item>
      <item>RH MINISTARSTVO FINANCIJA,POREZNA UPRAVA zastupanog po punomoćniku ŽUPANIJSKO DRŽAVNO ODVJETNIŠTVO U SPLITU</item>
      <item>HEP-Operator distribucijskog sustava d.o.o. za distribuciju i opskrbu električne energije, OIB 46830600751</item>
      <item>IGEFA d.o.o. za trgovinu i proizvodnju, OIB 64177886695 zastupanog po punomoćniku ODVJETNIČKO DRUŠTVO ČERIN, MAR, ŽUVANIĆ ŠTAMBUK društvo s ograničenom odgovornošću</item>
      <item>ČISTOĆA društvo s ograničenom odgovornošću za obavljanje komunalnih djelatnosti održavanja čistoće i odlaganja komunaln, OIB 38812451417</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zastupanog po punomoćniku ODVJETNIČKI URED VINKO SAMARDŽIĆ</item>
      <item>HP - Hrvatska pošta d.d., OIB 87311810356</item>
      <item>Joško Radić vl. automehaničarsko obrta Radić, OIB 66820408548 zastupanog po punomoćniku Marija Perić</item>
      <item>REPUBLIKA HRVATSKA, CARINSKA KUPRAVA, PODRUČNI CARINSKI URED SPLIT</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 zastupanog po punomoćniku Zoran Perić</item>
      <item>VODOVOD I KANALIZACIJA, društvo s ograničenom odgovornošću za vodoopskrbu, odvodnju i pročišćavanje otpadnih voda, OIB 56826138353</item>
      <item>RH MINISTARSTVO POLJOPRIVREDE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zastupanog po punomoćniku Tihomir Luetić</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 zastupanog po punomoćniku ZUO JOSIP JANKOVIĆ, MATE BURAZIN, DARIO BANIĆ i TOMISLAV HORAČKI</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 zastupanog po punomoćniku Anamarija Biočić Siničić</item>
      <item>LA LOG transporti i poslovne usluge d.o.o., OIB 98319803940</item>
      <item>UDRUGA MALIH DIONIČARA MILS MLJEKARE SPLIT d.d. zastupanog po punomoćniku ZUO HRVOJE ALAJBEG I JAKŠA TOMIĆ</item>
      <item>PRIMARK, društvo s ograničenom odgovornošću za označivanje proizvoda i ambalaže i trgovinu, OIB 75653529088 zastupanog po punomoćniku ALIJA HRASTINSKI &amp; GRAF</item>
    </izvorni_sadrzaj>
    <derivirana_varijabla naziv="DomainObject.Predmet.StrankaListFormatedOIB_1">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 zastupanog po punomoćniku ZUO VINKO LJUBIČIĆ, ŽELJKO VRDOLJAK I IVAN MOČIĆ</item>
      <item>Nediljko Piplica, OIB 24558029807 zastupanog po punomoćniku ZUO VINKO LJUBIČIĆ, ŽELJKO VRDOLJAK I IVAN MOČIĆ</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 zastupanog po punomoćniku ZUO VINKO LJUBIČIĆ, ŽELJKO VRDOLJAK I IVAN MOČIĆ</item>
      <item>Nives Kunčević, OIB 77660819043</item>
      <item>Dražen Karninčić, OIB 76970519046</item>
      <item>Nedeljko Buklijaš, OIB 63090049155 zastupanog po punomoćniku ZUO VINKO LJUBIČIĆ, ŽELJKO VRDOLJAK I IVAN MOČIĆ</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 zastupanog po punomoćniku ZUO VINKO LJUBIČIĆ, ŽELJKO VRDOLJAK I IVAN MOČIĆ</item>
      <item>Boris Bogdanović, OIB 66066047780 zastupanog po punomoćniku ZUO VINKO LJUBIČIĆ, ŽELJKO VRDOLJAK I IVAN MOČIĆ</item>
      <item>Marko Piplica, OIB 00524249358</item>
      <item>Joško Kuzmanić, OIB 18845872416</item>
      <item>Nedeljko Buklijaš, OIB 63090049155</item>
      <item>Nediljko Piplica, OIB 24558029807</item>
      <item>Ante Katić, OIB 12466550619 zastupanog po punomoćniku ZUO VINKO LJUBIČIĆ, ŽELJKO VRDOLJAK I IVAN MOČIĆ</item>
      <item>Miroslav Jelaska, OIB 85282459602 zastupanog po punomoćniku ZUO VINKO LJUBIČIĆ, ŽELJKO VRDOLJAK I IVAN MOČIĆ</item>
      <item>Ivan Jelavić-šako, OIB 32207133237 zastupanog po punomoćniku ZUO VINKO LJUBIČIĆ, ŽELJKO VRDOLJAK I IVAN MOČIĆ</item>
      <item>Iva Delić, OIB 46720127905 zastupanog po punomoćniku ZAJEDNIČKI ODVJETNIČKI URED IGOR KALEBIĆ I JADRANKA KALEBIĆ</item>
      <item>Lada Barić, OIB 76576912546 zastupanog po punomoćniku ZAJEDNIČKI ODVJETNIČKI URED IGOR KALEBIĆ I JADRANKA KALEBIĆ</item>
      <item>Mirjana Mravak, OIB 45574616770 zastupanog po punomoćniku ZAJEDNIČKI ODVJETNIČKI URED IGOR KALEBIĆ I JADRANKA KALEBIĆ</item>
      <item>ANA PARAT, OIB 36864834371 zastupanog po punomoćniku ZAJEDNIČKI ODVJETNIČKI URED IGOR KALEBIĆ I JADRANKA KALEBIĆ</item>
      <item>Anđelka Uvodić, OIB 49764368679 zastupanog po punomoćniku ZAJEDNIČKI ODVJETNIČKI URED IGOR KALEBIĆ I JADRANKA KALEBIĆ</item>
      <item>Vedrana Mlačić, OIB 96569678150 zastupanog po punomoćniku ZAJEDNIČKI ODVJETNIČKI URED IGOR KALEBIĆ I JADRANKA KALEBIĆ</item>
      <item>Žarko Uvodić, OIB 88977353985 zastupanog po punomoćniku ZAJEDNIČKI ODVJETNIČKI URED IGOR KALEBIĆ I JADRANKA KALEBIĆ</item>
      <item>Ivan Marijanović, OIB 87446561234 zastupanog po punomoćniku ZAJEDNIČKI ODVJETNIČKI URED IGOR KALEBIĆ I JADRANKA KALEBIĆ</item>
      <item>Tea Mimica, OIB 81096492412 zastupanog po punomoćniku ZAJEDNIČKI ODVJETNIČKI URED IGOR KALEBIĆ I JADRANKA KALEBIĆ</item>
      <item>Zrinka Blažević, OIB 18591355230 zastupanog po punomoćniku ZAJEDNIČKI ODVJETNIČKI URED IGOR KALEBIĆ I JADRANKA KALEBIĆ</item>
      <item>Tino Marijanović, OIB 99861559666 zastupanog po punomoćniku ZAJEDNIČKI ODVJETNIČKI URED IGOR KALEBIĆ I JADRANKA KALEBIĆ</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 zastupanog po punomoćniku ODVJETNIČKO DRUŠTVO BELOŠA &amp; JUKIĆ j.t.d.</item>
      <item>GS1 Croatia-Hrvatsko udruženje za automatsku identifikaciju, elektroničku razmjenu podataka i upravljanje poslovnim procesima, OIB 03365973101 zastupanog po punomoćniku VONČINA, GRUBIŠIĆ, LOVIĆ, LALIĆ</item>
      <item>HRVATSKE ŠUME društvo s ograničenom odgovornošću, OIB 69693144506 zastupanog po punomoćniku Zoran Tomić</item>
      <item>ALFA-NOVA društvo s ograničenom odgovornošću za unutrašnju i vanjsku trgovinu i zastupanje stranih tvrtki, OIB 39098344120 zastupanog po punomoćniku Antun Šagovac</item>
      <item>BRINOX d.o.o., OIB </item>
      <item>Hrvatska radiotelevizija, OIB 68419124305 zastupanog po punomoćniku MADIRAZZA &amp; PARTNERI, odvjetničko društvo</item>
      <item>HRVATSKA POŠTANSKA BANKA, dioničko društvo, OIB 87939104217</item>
      <item>FINANCIJSKA AGENCIJA, OIB 85821130368</item>
      <item>Meri Juričko, OIB 50702238975</item>
      <item>HRVATSKA BANKA ZA OBNOVU I RAZVITAK, OIB 26702280390</item>
      <item>Ljubomir Gladović, OIB </item>
      <item>RH MINISTARSTVO FINANCIJA,POREZNA UPRAVA zastupanog po punomoćniku ŽUPANIJSKO DRŽAVNO ODVJETNIŠTVO U SPLITU</item>
      <item>HEP-Operator distribucijskog sustava d.o.o. za distribuciju i opskrbu električne energije, OIB 46830600751</item>
      <item>IGEFA d.o.o. za trgovinu i proizvodnju, OIB 64177886695 zastupanog po punomoćniku ODVJETNIČKO DRUŠTVO ČERIN, MAR, ŽUVANIĆ ŠTAMBUK društvo s ograničenom odgovornošću</item>
      <item>ČISTOĆA društvo s ograničenom odgovornošću za obavljanje komunalnih djelatnosti održavanja čistoće i odlaganja komunaln, OIB 38812451417</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zastupanog po punomoćniku ODVJETNIČKI URED VINKO SAMARDŽIĆ</item>
      <item>HP - Hrvatska pošta d.d., OIB 87311810356</item>
      <item>Joško Radić vl. automehaničarsko obrta Radić, OIB 66820408548 zastupanog po punomoćniku Marija Perić</item>
      <item>REPUBLIKA HRVATSKA, CARINSKA KUPRAVA, PODRUČNI CARINSKI URED SPLIT</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 zastupanog po punomoćniku Zoran Perić</item>
      <item>VODOVOD I KANALIZACIJA, društvo s ograničenom odgovornošću za vodoopskrbu, odvodnju i pročišćavanje otpadnih voda, OIB 56826138353</item>
      <item>RH MINISTARSTVO POLJOPRIVREDE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zastupanog po punomoćniku Tihomir Luetić</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 zastupanog po punomoćniku ZUO JOSIP JANKOVIĆ, MATE BURAZIN, DARIO BANIĆ i TOMISLAV HORAČKI</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 zastupanog po punomoćniku Anamarija Biočić Siničić</item>
      <item>LA LOG transporti i poslovne usluge d.o.o., OIB 98319803940</item>
      <item>UDRUGA MALIH DIONIČARA MILS MLJEKARE SPLIT d.d. zastupanog po punomoćniku ZUO HRVOJE ALAJBEG I JAKŠA TOMIĆ</item>
      <item>PRIMARK, društvo s ograničenom odgovornošću za označivanje proizvoda i ambalaže i trgovinu, OIB 75653529088 zastupanog po punomoćniku ALIJA HRASTINSKI &amp; GRAF</item>
    </derivirana_varijabla>
  </DomainObject.Predmet.StrankaListFormatedOIB>
  <DomainObject.Predmet.StrankaListFormatedWithAdress>
    <izvorni_sadrzaj>
      <item>Financijska agencija, Aven. Vukovar 70, 10000 Zagreb</item>
      <item>Ivan Mioč, Gorice 9, 21212 Kaštel Sućurac</item>
      <item>Željko Grubišić, Matoševa Ulica 54, 21210 Solin</item>
      <item>Tatjana Parađina, Gašpini 23, 21210 Solin</item>
      <item>Grgo Pandza, Zagorski Put 109, 21217 Kaštel Stari</item>
      <item>Katja Malbašić, Ante Petravića 7, 21000 Split</item>
      <item>Jasminka Jukić, Ulica Otočkih Mučenika 20, 21238 Otok</item>
      <item>Tea Matijašević, Pujanke 3, 21000 Split</item>
      <item>Ignacijo Žižić, Rimski Put 6, 21212 Kaštel Sućurac</item>
      <item>Vlado Bajić, Put Brodarice 7, 21000 Split</item>
      <item>Miro Bulat, Put Smokovika 35, 21000 Split</item>
      <item>Marica Miljak, Hercegovačka 143, 21000 Split</item>
      <item>Marija Franić, Željeznička 24, 21217 Kaštel Stari</item>
      <item>Bojan Šegan, Šegani 84, 47300 Otok Oštarijski</item>
      <item>Željko Mihaljević, Varaždinska 19a, 21000 Split</item>
      <item>Branko Gotovac, Gašpini, 21210 Solin</item>
      <item>Mario Reljan, Danilska 37, 22000 Šibenik</item>
      <item>Maja Gledec, Kramarići 2, 10010 Zagreb</item>
      <item>Ivan Šundov, Grge Novaka 117, 21000 Split</item>
      <item>Davor Brkljača, Ljubuška 1, 21000 Split</item>
      <item>Marinko Crnjac, Imotska 16, 21000 Split</item>
      <item>Tomislav Krolo, Muć gornji 00, 21203 Gornji Muć</item>
      <item>Ivan Nazlić, Ulica Antuna Mihanovića 78, 21204 Koprivno</item>
      <item>Josipa Paić, Ive Tijardovića 20, 21000 Split</item>
      <item>Marko Piplica, Podgradina 12, 21203 Neorić zastupanog po punomoćniku ZUO VINKO LJUBIČIĆ, ŽELJKO VRDOLJAK I IVAN MOČIĆ</item>
      <item>Nediljko Piplica, Neorić 32, 21203 Neorić zastupanog po punomoćniku ZUO VINKO LJUBIČIĆ, ŽELJKO VRDOLJAK I IVAN MOČIĆ</item>
      <item>Ivan Parčina, Put Duge Njive I 19, 21212 Kaštel Sućurac</item>
      <item>Maja Pavić, Kmanski prilaz VII 2, 21000 Split</item>
      <item>Ariana Stojanac, Velebitska 99, 21000 Split</item>
      <item>Jozo Šapina, Put Sv. Ižidora 45, 21000 Split</item>
      <item>Rosa Uvodić, Seget 10 Otok, 21230 Sinj</item>
      <item>Dušan Vugdelija, Seget 10 Otok, 21230 Sinj</item>
      <item>Branko Bulovan, Osječka 24, 21000 Split</item>
      <item>Nenad Andabaka, Hercegovačka 30, 21000 Split</item>
      <item>Ante Baran, Kladnjice 0, 21202 Kladnjice</item>
      <item>Dragan Šundov, Put Studenca 5, 21000 Split</item>
      <item>Luka Grubišić, Stonska 12, 21000 Split</item>
      <item>Mario Modrić, Kneza Branimira 4, 21230 Sinj</item>
      <item>Đovana Milas, Kneza Trpimira 23, 21220 Trogir</item>
      <item>Draganka Matković, Dubrovačka 55, 21000 Split</item>
      <item>Jadranka Majić, Doverska 1, 21000 Split</item>
      <item>Divna Majić, Ulica Uz Vrtle 55, 21217 Kaštel Novi</item>
      <item>Joško Kuzmanić, Marjanski put 34, 21000 Split zastupanog po punomoćniku ZUO VINKO LJUBIČIĆ, ŽELJKO VRDOLJAK I IVAN MOČIĆ</item>
      <item>Nives Kunčević, Kralja Tomislava 194, 22300 Knin</item>
      <item>Dražen Karninčić, Mažuranićevo šetalište 8b, 21000 Split</item>
      <item>Nedeljko Buklijaš, Smojina 5, 21000 Split zastupanog po punomoćniku ZUO VINKO LJUBIČIĆ, ŽELJKO VRDOLJAK I IVAN MOČIĆ</item>
      <item>Mislav Boban, Spinutska 5, 21000 Split</item>
      <item>Ivan Jelavić-šako, Zelovo Sutinsko 0, 21203 Zelovo Sutinsko</item>
      <item>Danilo Gogošević, Ispod sv. Lovre 17, 21000 Split</item>
      <item>Ivica Ramljak, Emanuela Vidovića 21, 21210 Solin</item>
      <item>Marko Šetka, Terzićeva 5, 21000 Split</item>
      <item>Jurica Dadić, Ruđera Boškovića 20, 21000 Split</item>
      <item>Sašenko Brdar, Mosećka 72, 21000 Split</item>
      <item>Sanja Bilić, Šižgorićeva 28, 21000 Split</item>
      <item>Ljiljanka Babić, Gospe u Siti 33, 21311 Podstrana</item>
      <item>Slobodan Živković, Vukovarska 109b, 21000 Split</item>
      <item>Zvonko Smajić, Sarajevska 71, 21000 Split</item>
      <item>Ivica Latinac, Sv. Mihovila 55, 21240 Trilj</item>
      <item>Janja Prižmić, Starčevićeva 32, 21000 Split</item>
      <item>Jakov Strinić, Budislavićeva 1B, 21220 Trogir</item>
      <item>Nada Šesto, Don M. Mihanovića 2, 21210 Solin</item>
      <item>Inga Tomašević, Serdara Tomaševića 20, 21230 Sinj</item>
      <item>Marijo Bulić Ivezić, K. Kačića 7, 21310 Omiš</item>
      <item>Željko Plazonja, Mostarska 111, 21000 Split</item>
      <item>Špiro Pavelin, Hrvatskih žrtava 82, 21210 Solin</item>
      <item>Petar Radnić, Hrvatskih žrtava 82, 21210 Solin</item>
      <item>Dušan Vugdelija, Otok bb, 21238 Obrovac Sinjski zastupanog po punomoćniku ZUO VINKO LJUBIČIĆ, ŽELJKO VRDOLJAK I IVAN MOČIĆ</item>
      <item>Boris Bogdanović, Ante Starčevića 146a, 21210 Solin zastupanog po punomoćniku ZUO VINKO LJUBIČIĆ, ŽELJKO VRDOLJAK I IVAN MOČIĆ</item>
      <item>Marko Piplica, Podgradina 12, 21203 Neorić</item>
      <item>Joško Kuzmanić, Marjanski put 34, 21000 Split</item>
      <item>Nedeljko Buklijaš, Put Firula 14, 21000 Split</item>
      <item>Nediljko Piplica, Neorić 32, 21203 Neorić</item>
      <item>Ante Katić, Otok 490, 21238 Obrovac Sinjski zastupanog po punomoćniku ZUO VINKO LJUBIČIĆ, ŽELJKO VRDOLJAK I IVAN MOČIĆ</item>
      <item>Miroslav Jelaska, Pujanke 59, 21000 Split zastupanog po punomoćniku ZUO VINKO LJUBIČIĆ, ŽELJKO VRDOLJAK I IVAN MOČIĆ</item>
      <item>Ivan Jelavić-šako, Zelovo Sutinsko 0, 21203 Zelovo Sutinsko zastupanog po punomoćniku ZUO VINKO LJUBIČIĆ, ŽELJKO VRDOLJAK I IVAN MOČIĆ</item>
      <item>Iva Delić, Obala Hrvatskog Narodnog Prepo 7, 21000 Split zastupanog po punomoćniku ZAJEDNIČKI ODVJETNIČKI URED IGOR KALEBIĆ I JADRANKA KALEBIĆ</item>
      <item>Lada Barić, Table 12, 21000 Split zastupanog po punomoćniku ZAJEDNIČKI ODVJETNIČKI URED IGOR KALEBIĆ I JADRANKA KALEBIĆ</item>
      <item>Mirjana Mravak, Plitvička 6, 21000 Split zastupanog po punomoćniku ZAJEDNIČKI ODVJETNIČKI URED IGOR KALEBIĆ I JADRANKA KALEBIĆ</item>
      <item>ANA PARAT, Smiljanićeva 8b, 21000 Split zastupanog po punomoćniku ZAJEDNIČKI ODVJETNIČKI URED IGOR KALEBIĆ I JADRANKA KALEBIĆ</item>
      <item>Anđelka Uvodić, Klis-kosa 119, 21210 Solin zastupanog po punomoćniku ZAJEDNIČKI ODVJETNIČKI URED IGOR KALEBIĆ I JADRANKA KALEBIĆ</item>
      <item>Vedrana Mlačić, Kneza Trpimira 9, 21220 Trogir zastupanog po punomoćniku ZAJEDNIČKI ODVJETNIČKI URED IGOR KALEBIĆ I JADRANKA KALEBIĆ</item>
      <item>Žarko Uvodić, Petravićeva 33, 21000 Split zastupanog po punomoćniku ZAJEDNIČKI ODVJETNIČKI URED IGOR KALEBIĆ I JADRANKA KALEBIĆ</item>
      <item>Ivan Marijanović, Hercegovačka 108, 21000 Split zastupanog po punomoćniku ZAJEDNIČKI ODVJETNIČKI URED IGOR KALEBIĆ I JADRANKA KALEBIĆ</item>
      <item>Tea Mimica, Grge Novaka 22, 21000 Split zastupanog po punomoćniku ZAJEDNIČKI ODVJETNIČKI URED IGOR KALEBIĆ I JADRANKA KALEBIĆ</item>
      <item>Zrinka Blažević, Sela 51, 21217 Kaštel Stari zastupanog po punomoćniku ZAJEDNIČKI ODVJETNIČKI URED IGOR KALEBIĆ I JADRANKA KALEBIĆ</item>
      <item>Tino Marijanović, Hercegovačka 108, 21000 Split zastupanog po punomoćniku ZAJEDNIČKI ODVJETNIČKI URED IGOR KALEBIĆ I JADRANKA KALEBIĆ</item>
      <item>DUB-INŽENJERING, društvo s ograničenom odgovornošću za upravljanje nekretninama i građenje, Šimićeva 9/A, 21000 Split</item>
      <item>Hrvatske vode, pravna osoba za upravljanje vodama, Grada Vukovara 220, Zagreb</item>
      <item>MI-VI MAZIVA društvo s ograničenom odgovornošću za trgovinu i usluge, Popovec, Varaždinska cesta 29, 10360 Sesvete zastupanog po punomoćniku ODVJETNIČKO DRUŠTVO BELOŠA &amp; JUKIĆ j.t.d.</item>
      <item>GS1 Croatia-Hrvatsko udruženje za automatsku identifikaciju, elektroničku razmjenu podataka i upravljanje poslovnim procesima, Tuškanac 14, 10000 Zagreb zastupanog po punomoćniku VONČINA, GRUBIŠIĆ, LOVIĆ, LALIĆ</item>
      <item>HRVATSKE ŠUME društvo s ograničenom odgovornošću, Ul.Ljudevita Farkaša Vukotinovića 2, Zagreb zastupanog po punomoćniku Zoran Tomić</item>
      <item>ALFA-NOVA društvo s ograničenom odgovornošću za unutrašnju i vanjsku trgovinu i zastupanje stranih tvrtki, Ljerke Šram 18, Zagreb zastupanog po punomoćniku Antun Šagovac</item>
      <item>BRINOX d.o.o., Sora 21, 1215 Medvode</item>
      <item>Hrvatska radiotelevizija, Prisavlje 3, Zagreb zastupanog po punomoćniku MADIRAZZA &amp; PARTNERI, odvjetničko društvo</item>
      <item>HRVATSKA POŠTANSKA BANKA, dioničko društvo, Jurišićeva 4, Zagreb</item>
      <item>FINANCIJSKA AGENCIJA, Vrtni put 3, 10000 Zagreb</item>
      <item>Meri Juričko, Ćiril-Metodova 38, 21000 Split</item>
      <item>HRVATSKA BANKA ZA OBNOVU I RAZVITAK, Strossmayerov trg 9, 10000 Zagreb</item>
      <item>Ljubomir Gladović, Osječka 24a, 21000 Split</item>
      <item>RH MINISTARSTVO FINANCIJA,POREZNA UPRAVA zastupanog po punomoćniku ŽUPANIJSKO DRŽAVNO ODVJETNIŠTVO U SPLITU</item>
      <item>HEP-Operator distribucijskog sustava d.o.o. za distribuciju i opskrbu električne energije, Poljička cesta 73, 21000 Split</item>
      <item>IGEFA d.o.o. za trgovinu i proizvodnju,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Put Plokita 81, 21000 Split</item>
      <item>INA-INDUSTRIJA NAFTE, d.d. zastupanog po punomoćniku ODVJETNIČKO DRUŠTVO STANIĆ I PARTNERI društvo s ograničenom odgovornošću</item>
      <item>MEDIC, društvo s ograničenom odgovornošću za trgovinu i usluge</item>
      <item>SPLITSKO-DALMATINSKA ŽUPANIJA, Domovinskog rata 2, 21000 Split zastupanog po punomoćniku ODVJETNIČKI URED VINKO SAMARDŽIĆ</item>
      <item>HP - Hrvatska pošta d.d.</item>
      <item>Joško Radić vl. automehaničarsko obrta Radić, Put Kave 16, 21212 Kaštel Sućurac zastupanog po punomoćniku Marija Perić</item>
      <item>REPUBLIKA HRVATSKA, CARINSKA KUPRAVA, PODRUČNI CARINSKI URED SPLIT, Zrinsko-Frankopanska 60, 21000 Split</item>
      <item>STUDENTSKI CENTAR SPLIT, Sinjska 6, 21000 Split</item>
      <item>FELGA društvo s ograničenom odgovornošću za trgovinu i usluge, Put Firula 57, 21000 Split</item>
      <item>Saponia kemijska, prehrambena i farmaceutska industrija d.d., Matije Gupca 2, 31000 Osijek</item>
      <item>AUTO DAVOR, društvo s ograničenom odgovornošću za popravak i održavanje motornih vozila i trgovinu, Hercegovačka Ulica 74, 21000 Split zastupanog po punomoćniku Zoran Perić</item>
      <item>VODOVOD I KANALIZACIJA, društvo s ograničenom odgovornošću za vodoopskrbu, odvodnju i pročišćavanje otpadnih voda, Biokovska 3, 21000 Split</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Tršćanska 1, 21000 Split zastupanog po punomoćniku Tihomir Luetić</item>
      <item>HRVATSKA POLJOPRIVREDNA AGENCIJA, Križevačka 185, 48260 Križevci</item>
      <item>Validus dioničko društvo za upravljanje drugim društvima "u stečaju", Anina Ulica 2, 42000 Varaždin</item>
      <item>SREDIŠNJE KLIRINŠKO DEPOZITARNO DRUŠTVO, dioničko društvo</item>
      <item>JADRANSKA PIVOVARA - SPLIT dioničko društvo za usluge i trgovinu, Vranjički put 14, 21210 Vranjic</item>
      <item>SUNCE OSIGURANJE dioničko društvo za osiguranje, Trnjanska cesta 108, 10000 Zagreb</item>
      <item>BRODOMERKUR trgovina i usluge, dioničko društvo, Poljička Cesta 35, 21000 Split</item>
      <item>GRAD SPLIT, Branimirova obala 17, 21000 Split</item>
      <item>Basler osiguranje Zagreb d.d.</item>
      <item>KIM Mljekara Karlovac društvo s ograničenom odgovornošću, Mekušanska cesta 51, 47000 Karlovac zastupanog po punomoćniku ZUO JOSIP JANKOVIĆ, MATE BURAZIN, DARIO BANIĆ i TOMISLAV HORAČKI</item>
      <item>GRADSKA SIGURNOST Šimac i sin d.o.o. za obavljanje zaštitarske djelatnosti, Kroz Smrdečac 45, 21000 Split</item>
      <item>ZAGREBAČKI HOLDING, društvo s ograničenom odgovornošću za javni prijevoz, opskrbu vodom, održavanje čistoće, putnička a, Šubićeva 40/III, 10000 Zagreb</item>
      <item>Fond za zaštitu okoliša i energetsku učinkovitost, Ksaver 208, Zagreb</item>
      <item>NASTAVNI ZAVOD ZA JAVNO ZDRAVSTVO SPLITSKO-DALMATINSKE ŽUPANIJE, Vukovarska Ulica 46, 21000 Split</item>
      <item>ZLATKO MARIN vl. Marin ugositeljska oprema, Dubrovačka 11, 21204 Dugopolje zastupanog po punomoćniku Anamarija Biočić Siničić</item>
      <item>LA LOG transporti i poslovne usluge d.o.o., Slatinska 1, 10360 Sesvete</item>
      <item>UDRUGA MALIH DIONIČARA MILS MLJEKARE SPLIT d.d., Komulovića put 4, 21000 Split zastupanog po punomoćniku ZUO HRVOJE ALAJBEG I JAKŠA TOMIĆ</item>
      <item>PRIMARK, društvo s ograničenom odgovornošću za označivanje proizvoda i ambalaže i trgovinu, Novačka cesta 10/A, 10437 Rakitje zastupanog po punomoćniku ALIJA HRASTINSKI &amp; GRAF</item>
    </izvorni_sadrzaj>
    <derivirana_varijabla naziv="DomainObject.Predmet.StrankaListFormatedWithAdress_1">
      <item>Financijska agencija, Aven. Vukovar 70, 10000 Zagreb</item>
      <item>Ivan Mioč, Gorice 9, 21212 Kaštel Sućurac</item>
      <item>Željko Grubišić, Matoševa Ulica 54, 21210 Solin</item>
      <item>Tatjana Parađina, Gašpini 23, 21210 Solin</item>
      <item>Grgo Pandza, Zagorski Put 109, 21217 Kaštel Stari</item>
      <item>Katja Malbašić, Ante Petravića 7, 21000 Split</item>
      <item>Jasminka Jukić, Ulica Otočkih Mučenika 20, 21238 Otok</item>
      <item>Tea Matijašević, Pujanke 3, 21000 Split</item>
      <item>Ignacijo Žižić, Rimski Put 6, 21212 Kaštel Sućurac</item>
      <item>Vlado Bajić, Put Brodarice 7, 21000 Split</item>
      <item>Miro Bulat, Put Smokovika 35, 21000 Split</item>
      <item>Marica Miljak, Hercegovačka 143, 21000 Split</item>
      <item>Marija Franić, Željeznička 24, 21217 Kaštel Stari</item>
      <item>Bojan Šegan, Šegani 84, 47300 Otok Oštarijski</item>
      <item>Željko Mihaljević, Varaždinska 19a, 21000 Split</item>
      <item>Branko Gotovac, Gašpini, 21210 Solin</item>
      <item>Mario Reljan, Danilska 37, 22000 Šibenik</item>
      <item>Maja Gledec, Kramarići 2, 10010 Zagreb</item>
      <item>Ivan Šundov, Grge Novaka 117, 21000 Split</item>
      <item>Davor Brkljača, Ljubuška 1, 21000 Split</item>
      <item>Marinko Crnjac, Imotska 16, 21000 Split</item>
      <item>Tomislav Krolo, Muć gornji 00, 21203 Gornji Muć</item>
      <item>Ivan Nazlić, Ulica Antuna Mihanovića 78, 21204 Koprivno</item>
      <item>Josipa Paić, Ive Tijardovića 20, 21000 Split</item>
      <item>Marko Piplica, Podgradina 12, 21203 Neorić zastupanog po punomoćniku ZUO VINKO LJUBIČIĆ, ŽELJKO VRDOLJAK I IVAN MOČIĆ</item>
      <item>Nediljko Piplica, Neorić 32, 21203 Neorić zastupanog po punomoćniku ZUO VINKO LJUBIČIĆ, ŽELJKO VRDOLJAK I IVAN MOČIĆ</item>
      <item>Ivan Parčina, Put Duge Njive I 19, 21212 Kaštel Sućurac</item>
      <item>Maja Pavić, Kmanski prilaz VII 2, 21000 Split</item>
      <item>Ariana Stojanac, Velebitska 99, 21000 Split</item>
      <item>Jozo Šapina, Put Sv. Ižidora 45, 21000 Split</item>
      <item>Rosa Uvodić, Seget 10 Otok, 21230 Sinj</item>
      <item>Dušan Vugdelija, Seget 10 Otok, 21230 Sinj</item>
      <item>Branko Bulovan, Osječka 24, 21000 Split</item>
      <item>Nenad Andabaka, Hercegovačka 30, 21000 Split</item>
      <item>Ante Baran, Kladnjice 0, 21202 Kladnjice</item>
      <item>Dragan Šundov, Put Studenca 5, 21000 Split</item>
      <item>Luka Grubišić, Stonska 12, 21000 Split</item>
      <item>Mario Modrić, Kneza Branimira 4, 21230 Sinj</item>
      <item>Đovana Milas, Kneza Trpimira 23, 21220 Trogir</item>
      <item>Draganka Matković, Dubrovačka 55, 21000 Split</item>
      <item>Jadranka Majić, Doverska 1, 21000 Split</item>
      <item>Divna Majić, Ulica Uz Vrtle 55, 21217 Kaštel Novi</item>
      <item>Joško Kuzmanić, Marjanski put 34, 21000 Split zastupanog po punomoćniku ZUO VINKO LJUBIČIĆ, ŽELJKO VRDOLJAK I IVAN MOČIĆ</item>
      <item>Nives Kunčević, Kralja Tomislava 194, 22300 Knin</item>
      <item>Dražen Karninčić, Mažuranićevo šetalište 8b, 21000 Split</item>
      <item>Nedeljko Buklijaš, Smojina 5, 21000 Split zastupanog po punomoćniku ZUO VINKO LJUBIČIĆ, ŽELJKO VRDOLJAK I IVAN MOČIĆ</item>
      <item>Mislav Boban, Spinutska 5, 21000 Split</item>
      <item>Ivan Jelavić-šako, Zelovo Sutinsko 0, 21203 Zelovo Sutinsko</item>
      <item>Danilo Gogošević, Ispod sv. Lovre 17, 21000 Split</item>
      <item>Ivica Ramljak, Emanuela Vidovića 21, 21210 Solin</item>
      <item>Marko Šetka, Terzićeva 5, 21000 Split</item>
      <item>Jurica Dadić, Ruđera Boškovića 20, 21000 Split</item>
      <item>Sašenko Brdar, Mosećka 72, 21000 Split</item>
      <item>Sanja Bilić, Šižgorićeva 28, 21000 Split</item>
      <item>Ljiljanka Babić, Gospe u Siti 33, 21311 Podstrana</item>
      <item>Slobodan Živković, Vukovarska 109b, 21000 Split</item>
      <item>Zvonko Smajić, Sarajevska 71, 21000 Split</item>
      <item>Ivica Latinac, Sv. Mihovila 55, 21240 Trilj</item>
      <item>Janja Prižmić, Starčevićeva 32, 21000 Split</item>
      <item>Jakov Strinić, Budislavićeva 1B, 21220 Trogir</item>
      <item>Nada Šesto, Don M. Mihanovića 2, 21210 Solin</item>
      <item>Inga Tomašević, Serdara Tomaševića 20, 21230 Sinj</item>
      <item>Marijo Bulić Ivezić, K. Kačića 7, 21310 Omiš</item>
      <item>Željko Plazonja, Mostarska 111, 21000 Split</item>
      <item>Špiro Pavelin, Hrvatskih žrtava 82, 21210 Solin</item>
      <item>Petar Radnić, Hrvatskih žrtava 82, 21210 Solin</item>
      <item>Dušan Vugdelija, Otok bb, 21238 Obrovac Sinjski zastupanog po punomoćniku ZUO VINKO LJUBIČIĆ, ŽELJKO VRDOLJAK I IVAN MOČIĆ</item>
      <item>Boris Bogdanović, Ante Starčevića 146a, 21210 Solin zastupanog po punomoćniku ZUO VINKO LJUBIČIĆ, ŽELJKO VRDOLJAK I IVAN MOČIĆ</item>
      <item>Marko Piplica, Podgradina 12, 21203 Neorić</item>
      <item>Joško Kuzmanić, Marjanski put 34, 21000 Split</item>
      <item>Nedeljko Buklijaš, Put Firula 14, 21000 Split</item>
      <item>Nediljko Piplica, Neorić 32, 21203 Neorić</item>
      <item>Ante Katić, Otok 490, 21238 Obrovac Sinjski zastupanog po punomoćniku ZUO VINKO LJUBIČIĆ, ŽELJKO VRDOLJAK I IVAN MOČIĆ</item>
      <item>Miroslav Jelaska, Pujanke 59, 21000 Split zastupanog po punomoćniku ZUO VINKO LJUBIČIĆ, ŽELJKO VRDOLJAK I IVAN MOČIĆ</item>
      <item>Ivan Jelavić-šako, Zelovo Sutinsko 0, 21203 Zelovo Sutinsko zastupanog po punomoćniku ZUO VINKO LJUBIČIĆ, ŽELJKO VRDOLJAK I IVAN MOČIĆ</item>
      <item>Iva Delić, Obala Hrvatskog Narodnog Prepo 7, 21000 Split zastupanog po punomoćniku ZAJEDNIČKI ODVJETNIČKI URED IGOR KALEBIĆ I JADRANKA KALEBIĆ</item>
      <item>Lada Barić, Table 12, 21000 Split zastupanog po punomoćniku ZAJEDNIČKI ODVJETNIČKI URED IGOR KALEBIĆ I JADRANKA KALEBIĆ</item>
      <item>Mirjana Mravak, Plitvička 6, 21000 Split zastupanog po punomoćniku ZAJEDNIČKI ODVJETNIČKI URED IGOR KALEBIĆ I JADRANKA KALEBIĆ</item>
      <item>ANA PARAT, Smiljanićeva 8b, 21000 Split zastupanog po punomoćniku ZAJEDNIČKI ODVJETNIČKI URED IGOR KALEBIĆ I JADRANKA KALEBIĆ</item>
      <item>Anđelka Uvodić, Klis-kosa 119, 21210 Solin zastupanog po punomoćniku ZAJEDNIČKI ODVJETNIČKI URED IGOR KALEBIĆ I JADRANKA KALEBIĆ</item>
      <item>Vedrana Mlačić, Kneza Trpimira 9, 21220 Trogir zastupanog po punomoćniku ZAJEDNIČKI ODVJETNIČKI URED IGOR KALEBIĆ I JADRANKA KALEBIĆ</item>
      <item>Žarko Uvodić, Petravićeva 33, 21000 Split zastupanog po punomoćniku ZAJEDNIČKI ODVJETNIČKI URED IGOR KALEBIĆ I JADRANKA KALEBIĆ</item>
      <item>Ivan Marijanović, Hercegovačka 108, 21000 Split zastupanog po punomoćniku ZAJEDNIČKI ODVJETNIČKI URED IGOR KALEBIĆ I JADRANKA KALEBIĆ</item>
      <item>Tea Mimica, Grge Novaka 22, 21000 Split zastupanog po punomoćniku ZAJEDNIČKI ODVJETNIČKI URED IGOR KALEBIĆ I JADRANKA KALEBIĆ</item>
      <item>Zrinka Blažević, Sela 51, 21217 Kaštel Stari zastupanog po punomoćniku ZAJEDNIČKI ODVJETNIČKI URED IGOR KALEBIĆ I JADRANKA KALEBIĆ</item>
      <item>Tino Marijanović, Hercegovačka 108, 21000 Split zastupanog po punomoćniku ZAJEDNIČKI ODVJETNIČKI URED IGOR KALEBIĆ I JADRANKA KALEBIĆ</item>
      <item>DUB-INŽENJERING, društvo s ograničenom odgovornošću za upravljanje nekretninama i građenje, Šimićeva 9/A, 21000 Split</item>
      <item>Hrvatske vode, pravna osoba za upravljanje vodama, Grada Vukovara 220, Zagreb</item>
      <item>MI-VI MAZIVA društvo s ograničenom odgovornošću za trgovinu i usluge, Popovec, Varaždinska cesta 29, 10360 Sesvete zastupanog po punomoćniku ODVJETNIČKO DRUŠTVO BELOŠA &amp; JUKIĆ j.t.d.</item>
      <item>GS1 Croatia-Hrvatsko udruženje za automatsku identifikaciju, elektroničku razmjenu podataka i upravljanje poslovnim procesima, Tuškanac 14, 10000 Zagreb zastupanog po punomoćniku VONČINA, GRUBIŠIĆ, LOVIĆ, LALIĆ</item>
      <item>HRVATSKE ŠUME društvo s ograničenom odgovornošću, Ul.Ljudevita Farkaša Vukotinovića 2, Zagreb zastupanog po punomoćniku Zoran Tomić</item>
      <item>ALFA-NOVA društvo s ograničenom odgovornošću za unutrašnju i vanjsku trgovinu i zastupanje stranih tvrtki, Ljerke Šram 18, Zagreb zastupanog po punomoćniku Antun Šagovac</item>
      <item>BRINOX d.o.o., Sora 21, 1215 Medvode</item>
      <item>Hrvatska radiotelevizija, Prisavlje 3, Zagreb zastupanog po punomoćniku MADIRAZZA &amp; PARTNERI, odvjetničko društvo</item>
      <item>HRVATSKA POŠTANSKA BANKA, dioničko društvo, Jurišićeva 4, Zagreb</item>
      <item>FINANCIJSKA AGENCIJA, Vrtni put 3, 10000 Zagreb</item>
      <item>Meri Juričko, Ćiril-Metodova 38, 21000 Split</item>
      <item>HRVATSKA BANKA ZA OBNOVU I RAZVITAK, Strossmayerov trg 9, 10000 Zagreb</item>
      <item>Ljubomir Gladović, Osječka 24a, 21000 Split</item>
      <item>RH MINISTARSTVO FINANCIJA,POREZNA UPRAVA zastupanog po punomoćniku ŽUPANIJSKO DRŽAVNO ODVJETNIŠTVO U SPLITU</item>
      <item>HEP-Operator distribucijskog sustava d.o.o. za distribuciju i opskrbu električne energije, Poljička cesta 73, 21000 Split</item>
      <item>IGEFA d.o.o. za trgovinu i proizvodnju,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Put Plokita 81, 21000 Split</item>
      <item>INA-INDUSTRIJA NAFTE, d.d. zastupanog po punomoćniku ODVJETNIČKO DRUŠTVO STANIĆ I PARTNERI društvo s ograničenom odgovornošću</item>
      <item>MEDIC, društvo s ograničenom odgovornošću za trgovinu i usluge</item>
      <item>SPLITSKO-DALMATINSKA ŽUPANIJA, Domovinskog rata 2, 21000 Split zastupanog po punomoćniku ODVJETNIČKI URED VINKO SAMARDŽIĆ</item>
      <item>HP - Hrvatska pošta d.d.</item>
      <item>Joško Radić vl. automehaničarsko obrta Radić, Put Kave 16, 21212 Kaštel Sućurac zastupanog po punomoćniku Marija Perić</item>
      <item>REPUBLIKA HRVATSKA, CARINSKA KUPRAVA, PODRUČNI CARINSKI URED SPLIT, Zrinsko-Frankopanska 60, 21000 Split</item>
      <item>STUDENTSKI CENTAR SPLIT, Sinjska 6, 21000 Split</item>
      <item>FELGA društvo s ograničenom odgovornošću za trgovinu i usluge, Put Firula 57, 21000 Split</item>
      <item>Saponia kemijska, prehrambena i farmaceutska industrija d.d., Matije Gupca 2, 31000 Osijek</item>
      <item>AUTO DAVOR, društvo s ograničenom odgovornošću za popravak i održavanje motornih vozila i trgovinu, Hercegovačka Ulica 74, 21000 Split zastupanog po punomoćniku Zoran Perić</item>
      <item>VODOVOD I KANALIZACIJA, društvo s ograničenom odgovornošću za vodoopskrbu, odvodnju i pročišćavanje otpadnih voda, Biokovska 3, 21000 Split</item>
      <item>RH MINISTARSTVO POLJOPRIVREDE zastupanog po punomoćniku ŽUPANIJSKO DRŽAVNO ODVJETNIŠTVO U SPLITU</item>
      <item>Coface Hrvatska d.o.o. za usluge upravljanja rizicima zastupanog po punomoćniku ODVJETNIČKI URED ANTUN ŠAGOVAC</item>
      <item>SGS ADRIATICA društvo za ugovornu kontrolu robe, d. o. o. zastupanog po punomoćniku Josip Marohnić</item>
      <item>HEP - Opskrba d.o.o. za opskrbu potrošača električnom, toplinskom energijom i plinom</item>
      <item>CESTAR društvo s ograničenom odgovornošću za građevinarstvo, Tršćanska 1, 21000 Split zastupanog po punomoćniku Tihomir Luetić</item>
      <item>HRVATSKA POLJOPRIVREDNA AGENCIJA, Križevačka 185, 48260 Križevci</item>
      <item>Validus dioničko društvo za upravljanje drugim društvima "u stečaju", Anina Ulica 2, 42000 Varaždin</item>
      <item>SREDIŠNJE KLIRINŠKO DEPOZITARNO DRUŠTVO, dioničko društvo</item>
      <item>JADRANSKA PIVOVARA - SPLIT dioničko društvo za usluge i trgovinu, Vranjički put 14, 21210 Vranjic</item>
      <item>SUNCE OSIGURANJE dioničko društvo za osiguranje, Trnjanska cesta 108, 10000 Zagreb</item>
      <item>BRODOMERKUR trgovina i usluge, dioničko društvo, Poljička Cesta 35, 21000 Split</item>
      <item>GRAD SPLIT, Branimirova obala 17, 21000 Split</item>
      <item>Basler osiguranje Zagreb d.d.</item>
      <item>KIM Mljekara Karlovac društvo s ograničenom odgovornošću, Mekušanska cesta 51, 47000 Karlovac zastupanog po punomoćniku ZUO JOSIP JANKOVIĆ, MATE BURAZIN, DARIO BANIĆ i TOMISLAV HORAČKI</item>
      <item>GRADSKA SIGURNOST Šimac i sin d.o.o. za obavljanje zaštitarske djelatnosti, Kroz Smrdečac 45, 21000 Split</item>
      <item>ZAGREBAČKI HOLDING, društvo s ograničenom odgovornošću za javni prijevoz, opskrbu vodom, održavanje čistoće, putnička a, Šubićeva 40/III, 10000 Zagreb</item>
      <item>Fond za zaštitu okoliša i energetsku učinkovitost, Ksaver 208, Zagreb</item>
      <item>NASTAVNI ZAVOD ZA JAVNO ZDRAVSTVO SPLITSKO-DALMATINSKE ŽUPANIJE, Vukovarska Ulica 46, 21000 Split</item>
      <item>ZLATKO MARIN vl. Marin ugositeljska oprema, Dubrovačka 11, 21204 Dugopolje zastupanog po punomoćniku Anamarija Biočić Siničić</item>
      <item>LA LOG transporti i poslovne usluge d.o.o., Slatinska 1, 10360 Sesvete</item>
      <item>UDRUGA MALIH DIONIČARA MILS MLJEKARE SPLIT d.d., Komulovića put 4, 21000 Split zastupanog po punomoćniku ZUO HRVOJE ALAJBEG I JAKŠA TOMIĆ</item>
      <item>PRIMARK, društvo s ograničenom odgovornošću za označivanje proizvoda i ambalaže i trgovinu, Novačka cesta 10/A, 10437 Rakitje zastupanog po punomoćniku ALIJA HRASTINSKI &amp; GRAF</item>
    </derivirana_varijabla>
  </DomainObject.Predmet.StrankaListFormatedWithAdress>
  <DomainObject.Predmet.StrankaListFormatedWithAdressOIB>
    <izvorni_sadrzaj>
      <item>Financijska agencija, OIB 85821130368, Aven. Vukovar 70, 10000 Zagreb</item>
      <item>Ivan Mioč, OIB 10374743160, Gorice 9, 21212 Kaštel Sućurac</item>
      <item>Željko Grubišić, OIB 93023032915, Matoševa Ulica 54, 21210 Solin</item>
      <item>Tatjana Parađina, OIB 57288345899, Gašpini 23, 21210 Solin</item>
      <item>Grgo Pandza, OIB 22030524806, Zagorski Put 109, 21217 Kaštel Stari</item>
      <item>Katja Malbašić, OIB 35301382218, Ante Petravića 7, 21000 Split</item>
      <item>Jasminka Jukić, OIB 53353285303, Ulica Otočkih Mučenika 20, 21238 Otok</item>
      <item>Tea Matijašević, OIB 44325544696, Pujanke 3, 21000 Split</item>
      <item>Ignacijo Žižić, OIB 82207916254, Rimski Put 6, 21212 Kaštel Sućurac</item>
      <item>Vlado Bajić, OIB 26609876942, Put Brodarice 7, 21000 Split</item>
      <item>Miro Bulat, OIB 41322573110, Put Smokovika 35, 21000 Split</item>
      <item>Marica Miljak, OIB 99355057833, Hercegovačka 143, 21000 Split</item>
      <item>Marija Franić, OIB 07131849193, Željeznička 24, 21217 Kaštel Stari</item>
      <item>Bojan Šegan, OIB 36514930818, Šegani 84, 47300 Otok Oštarijski</item>
      <item>Željko Mihaljević, OIB 35095156674, Varaždinska 19a, 21000 Split</item>
      <item>Branko Gotovac, OIB 83437833967, Gašpini, 21210 Solin</item>
      <item>Mario Reljan, OIB 58885828180, Danilska 37, 22000 Šibenik</item>
      <item>Maja Gledec, OIB 50895115120, Kramarići 2, 10010 Zagreb</item>
      <item>Ivan Šundov, OIB 56860742642, Grge Novaka 117, 21000 Split</item>
      <item>Davor Brkljača, OIB 31095596919, Ljubuška 1, 21000 Split</item>
      <item>Marinko Crnjac, OIB 25776321792, Imotska 16, 21000 Split</item>
      <item>Tomislav Krolo, OIB 11300687907, Muć gornji 00, 21203 Gornji Muć</item>
      <item>Ivan Nazlić, OIB 66718869794, Ulica Antuna Mihanovića 78, 21204 Koprivno</item>
      <item>Josipa Paić, OIB 45047282920, Ive Tijardovića 20, 21000 Split</item>
      <item>Marko Piplica, OIB 00524249358, Podgradina 12, 21203 Neorić zastupanog po punomoćniku ZUO VINKO LJUBIČIĆ, ŽELJKO VRDOLJAK I IVAN MOČIĆ</item>
      <item>Nediljko Piplica, OIB 24558029807, Neorić 32, 21203 Neorić zastupanog po punomoćniku ZUO VINKO LJUBIČIĆ, ŽELJKO VRDOLJAK I IVAN MOČIĆ</item>
      <item>Ivan Parčina, OIB 84267764328, Put Duge Njive I 19, 21212 Kaštel Sućurac</item>
      <item>Maja Pavić, OIB 84307090213, Kmanski prilaz VII 2, 21000 Split</item>
      <item>Ariana Stojanac, OIB 79262574510, Velebitska 99, 21000 Split</item>
      <item>Jozo Šapina, OIB 90037633279, Put Sv. Ižidora 45, 21000 Split</item>
      <item>Rosa Uvodić, OIB 23582882049, Seget 10 Otok, 21230 Sinj</item>
      <item>Dušan Vugdelija, OIB 90883692569, Seget 10 Otok, 21230 Sinj</item>
      <item>Branko Bulovan, OIB 64813239197, Osječka 24, 21000 Split</item>
      <item>Nenad Andabaka, OIB 12782163386, Hercegovačka 30, 21000 Split</item>
      <item>Ante Baran, OIB 74574249160, Kladnjice 0, 21202 Kladnjice</item>
      <item>Dragan Šundov, OIB 64719327839, Put Studenca 5, 21000 Split</item>
      <item>Luka Grubišić, OIB 36168682856, Stonska 12, 21000 Split</item>
      <item>Mario Modrić, OIB 92466258165, Kneza Branimira 4, 21230 Sinj</item>
      <item>Đovana Milas, OIB 25841623711, Kneza Trpimira 23, 21220 Trogir</item>
      <item>Draganka Matković, OIB 28654242217, Dubrovačka 55, 21000 Split</item>
      <item>Jadranka Majić, OIB 49961056129, Doverska 1, 21000 Split</item>
      <item>Divna Majić, OIB 43292304107, Ulica Uz Vrtle 55, 21217 Kaštel Novi</item>
      <item>Joško Kuzmanić, OIB 18845872416, Marjanski put 34, 21000 Split zastupanog po punomoćniku ZUO VINKO LJUBIČIĆ, ŽELJKO VRDOLJAK I IVAN MOČIĆ</item>
      <item>Nives Kunčević, OIB 77660819043, Kralja Tomislava 194, 22300 Knin</item>
      <item>Dražen Karninčić, OIB 76970519046, Mažuranićevo šetalište 8b, 21000 Split</item>
      <item>Nedeljko Buklijaš, OIB 63090049155, Smojina 5, 21000 Split zastupanog po punomoćniku ZUO VINKO LJUBIČIĆ, ŽELJKO VRDOLJAK I IVAN MOČIĆ</item>
      <item>Mislav Boban, OIB 01360586784, Spinutska 5, 21000 Split</item>
      <item>Ivan Jelavić-šako, OIB 32207133237, Zelovo Sutinsko 0, 21203 Zelovo Sutinsko</item>
      <item>Danilo Gogošević, OIB 43390915246, Ispod sv. Lovre 17, 21000 Split</item>
      <item>Ivica Ramljak, OIB 36238607566, Emanuela Vidovića 21, 21210 Solin</item>
      <item>Marko Šetka, OIB 53081771960, Terzićeva 5, 21000 Split</item>
      <item>Jurica Dadić, OIB 04225649266, Ruđera Boškovića 20, 21000 Split</item>
      <item>Sašenko Brdar, OIB 11958723680, Mosećka 72, 21000 Split</item>
      <item>Sanja Bilić, OIB 93622044406, Šižgorićeva 28, 21000 Split</item>
      <item>Ljiljanka Babić, OIB 04905535565, Gospe u Siti 33, 21311 Podstrana</item>
      <item>Slobodan Živković, OIB 46704207608, Vukovarska 109b, 21000 Split</item>
      <item>Zvonko Smajić, OIB 94290705040, Sarajevska 71, 21000 Split</item>
      <item>Ivica Latinac, OIB 72087922578, Sv. Mihovila 55, 21240 Trilj</item>
      <item>Janja Prižmić, OIB 04442424757, Starčevićeva 32, 21000 Split</item>
      <item>Jakov Strinić, OIB 23379961078, Budislavićeva 1B, 21220 Trogir</item>
      <item>Nada Šesto, OIB 24227320769, Don M. Mihanovića 2, 21210 Solin</item>
      <item>Inga Tomašević, OIB 84735071536, Serdara Tomaševića 20, 21230 Sinj</item>
      <item>Marijo Bulić Ivezić, OIB 91594118232, K. Kačića 7, 21310 Omiš</item>
      <item>Željko Plazonja, OIB 86658301726, Mostarska 111, 21000 Split</item>
      <item>Špiro Pavelin, OIB 21567750569, Hrvatskih žrtava 82, 21210 Solin</item>
      <item>Petar Radnić, OIB 26870131103, Hrvatskih žrtava 82, 21210 Solin</item>
      <item>Dušan Vugdelija, OIB 90883692569, Otok bb, 21238 Obrovac Sinjski zastupanog po punomoćniku ZUO VINKO LJUBIČIĆ, ŽELJKO VRDOLJAK I IVAN MOČIĆ</item>
      <item>Boris Bogdanović, OIB 66066047780, Ante Starčevića 146a, 21210 Solin zastupanog po punomoćniku ZUO VINKO LJUBIČIĆ, ŽELJKO VRDOLJAK I IVAN MOČIĆ</item>
      <item>Marko Piplica, OIB 00524249358, Podgradina 12, 21203 Neorić</item>
      <item>Joško Kuzmanić, OIB 18845872416, Marjanski put 34, 21000 Split</item>
      <item>Nedeljko Buklijaš, OIB 63090049155, Put Firula 14, 21000 Split</item>
      <item>Nediljko Piplica, OIB 24558029807, Neorić 32, 21203 Neorić</item>
      <item>Ante Katić, OIB 12466550619, Otok 490, 21238 Obrovac Sinjski zastupanog po punomoćniku ZUO VINKO LJUBIČIĆ, ŽELJKO VRDOLJAK I IVAN MOČIĆ</item>
      <item>Miroslav Jelaska, OIB 85282459602, Pujanke 59, 21000 Split zastupanog po punomoćniku ZUO VINKO LJUBIČIĆ, ŽELJKO VRDOLJAK I IVAN MOČIĆ</item>
      <item>Ivan Jelavić-šako, OIB 32207133237, Zelovo Sutinsko 0, 21203 Zelovo Sutinsko zastupanog po punomoćniku ZUO VINKO LJUBIČIĆ, ŽELJKO VRDOLJAK I IVAN MOČIĆ</item>
      <item>Iva Delić, OIB 46720127905, Obala Hrvatskog Narodnog Prepo 7, 21000 Split zastupanog po punomoćniku ZAJEDNIČKI ODVJETNIČKI URED IGOR KALEBIĆ I JADRANKA KALEBIĆ</item>
      <item>Lada Barić, OIB 76576912546, Table 12, 21000 Split zastupanog po punomoćniku ZAJEDNIČKI ODVJETNIČKI URED IGOR KALEBIĆ I JADRANKA KALEBIĆ</item>
      <item>Mirjana Mravak, OIB 45574616770, Plitvička 6, 21000 Split zastupanog po punomoćniku ZAJEDNIČKI ODVJETNIČKI URED IGOR KALEBIĆ I JADRANKA KALEBIĆ</item>
      <item>ANA PARAT, OIB 36864834371, Smiljanićeva 8b, 21000 Split zastupanog po punomoćniku ZAJEDNIČKI ODVJETNIČKI URED IGOR KALEBIĆ I JADRANKA KALEBIĆ</item>
      <item>Anđelka Uvodić, OIB 49764368679, Klis-kosa 119, 21210 Solin zastupanog po punomoćniku ZAJEDNIČKI ODVJETNIČKI URED IGOR KALEBIĆ I JADRANKA KALEBIĆ</item>
      <item>Vedrana Mlačić, OIB 96569678150, Kneza Trpimira 9, 21220 Trogir zastupanog po punomoćniku ZAJEDNIČKI ODVJETNIČKI URED IGOR KALEBIĆ I JADRANKA KALEBIĆ</item>
      <item>Žarko Uvodić, OIB 88977353985, Petravićeva 33, 21000 Split zastupanog po punomoćniku ZAJEDNIČKI ODVJETNIČKI URED IGOR KALEBIĆ I JADRANKA KALEBIĆ</item>
      <item>Ivan Marijanović, OIB 87446561234, Hercegovačka 108, 21000 Split zastupanog po punomoćniku ZAJEDNIČKI ODVJETNIČKI URED IGOR KALEBIĆ I JADRANKA KALEBIĆ</item>
      <item>Tea Mimica, OIB 81096492412, Grge Novaka 22, 21000 Split zastupanog po punomoćniku ZAJEDNIČKI ODVJETNIČKI URED IGOR KALEBIĆ I JADRANKA KALEBIĆ</item>
      <item>Zrinka Blažević, OIB 18591355230, Sela 51, 21217 Kaštel Stari zastupanog po punomoćniku ZAJEDNIČKI ODVJETNIČKI URED IGOR KALEBIĆ I JADRANKA KALEBIĆ</item>
      <item>Tino Marijanović, OIB 99861559666, Hercegovačka 108, 21000 Split zastupanog po punomoćniku ZAJEDNIČKI ODVJETNIČKI URED IGOR KALEBIĆ I JADRANKA KALEBIĆ</item>
      <item>DUB-INŽENJERING, društvo s ograničenom odgovornošću za upravljanje nekretninama i građenje, OIB 81391368092, Šimićeva 9/A, 21000 Split</item>
      <item>Hrvatske vode, pravna osoba za upravljanje vodama, OIB 28921383001, Grada Vukovara 220, Zagreb</item>
      <item>MI-VI MAZIVA društvo s ograničenom odgovornošću za trgovinu i usluge, OIB 39235083631, Popovec, Varaždinska cesta 29, 10360 Sesvete zastupanog po punomoćniku ODVJETNIČKO DRUŠTVO BELOŠA &amp; JUKIĆ j.t.d.</item>
      <item>GS1 Croatia-Hrvatsko udruženje za automatsku identifikaciju, elektroničku razmjenu podataka i upravljanje poslovnim procesima, OIB 03365973101, Tuškanac 14, 10000 Zagreb zastupanog po punomoćniku VONČINA, GRUBIŠIĆ, LOVIĆ, LALIĆ</item>
      <item>HRVATSKE ŠUME društvo s ograničenom odgovornošću, OIB 69693144506, Ul.Ljudevita Farkaša Vukotinovića 2, Zagreb zastupanog po punomoćniku Zoran Tomić</item>
      <item>ALFA-NOVA društvo s ograničenom odgovornošću za unutrašnju i vanjsku trgovinu i zastupanje stranih tvrtki, OIB 39098344120, Ljerke Šram 18, Zagreb zastupanog po punomoćniku Antun Šagovac</item>
      <item>BRINOX d.o.o., OIB , Sora 21, 1215 Medvode</item>
      <item>Hrvatska radiotelevizija, OIB 68419124305, Prisavlje 3, Zagreb zastupanog po punomoćniku MADIRAZZA &amp; PARTNERI, odvjetničko društvo</item>
      <item>HRVATSKA POŠTANSKA BANKA, dioničko društvo, OIB 87939104217, Jurišićeva 4, Zagreb</item>
      <item>FINANCIJSKA AGENCIJA, OIB 85821130368, Vrtni put 3, 10000 Zagreb</item>
      <item>Meri Juričko, OIB 50702238975, Ćiril-Metodova 38, 21000 Split</item>
      <item>HRVATSKA BANKA ZA OBNOVU I RAZVITAK, OIB 26702280390, Strossmayerov trg 9, 10000 Zagreb</item>
      <item>Ljubomir Gladović, OIB , Osječka 24a, 21000 Split</item>
      <item>RH MINISTARSTVO FINANCIJA,POREZNA UPRAVA zastupanog po punomoćniku ŽUPANIJSKO DRŽAVNO ODVJETNIŠTVO U SPLITU</item>
      <item>HEP-Operator distribucijskog sustava d.o.o. za distribuciju i opskrbu električne energije, OIB 46830600751, Poljička cesta 73, 21000 Split</item>
      <item>IGEFA d.o.o. za trgovinu i proizvodnju, OIB 64177886695,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OIB 38812451417, Put Plokita 81, 21000 Split</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Domovinskog rata 2, 21000 Split zastupanog po punomoćniku ODVJETNIČKI URED VINKO SAMARDŽIĆ</item>
      <item>HP - Hrvatska pošta d.d., OIB 87311810356</item>
      <item>Joško Radić vl. automehaničarsko obrta Radić, OIB 66820408548, Put Kave 16, 21212 Kaštel Sućurac zastupanog po punomoćniku Marija Perić</item>
      <item>REPUBLIKA HRVATSKA, CARINSKA KUPRAVA, PODRUČNI CARINSKI URED SPLIT, Zrinsko-Frankopanska 60, 21000 Split</item>
      <item>STUDENTSKI CENTAR SPLIT, OIB 25975412650, Sinjska 6, 21000 Split</item>
      <item>FELGA društvo s ograničenom odgovornošću za trgovinu i usluge, OIB 67581114415, Put Firula 57, 21000 Split</item>
      <item>Saponia kemijska, prehrambena i farmaceutska industrija d.d., OIB 37879152548, Matije Gupca 2, 31000 Osijek</item>
      <item>AUTO DAVOR, društvo s ograničenom odgovornošću za popravak i održavanje motornih vozila i trgovinu, OIB 37415954013, Hercegovačka Ulica 74, 21000 Split zastupanog po punomoćniku Zoran Perić</item>
      <item>VODOVOD I KANALIZACIJA, društvo s ograničenom odgovornošću za vodoopskrbu, odvodnju i pročišćavanje otpadnih voda, OIB 56826138353, Biokovska 3, 21000 Split</item>
      <item>RH MINISTARSTVO POLJOPRIVREDE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Tršćanska 1, 21000 Split zastupanog po punomoćniku Tihomir Luetić</item>
      <item>HRVATSKA POLJOPRIVREDNA AGENCIJA, OIB 48006835970, Križevačka 185, 48260 Križevci</item>
      <item>Validus dioničko društvo za upravljanje drugim društvima "u stečaju", OIB 07838648475, Anina Ulica 2, 42000 Varaždin</item>
      <item>SREDIŠNJE KLIRINŠKO DEPOZITARNO DRUŠTVO, dioničko društvo, OIB 64406809162</item>
      <item>JADRANSKA PIVOVARA - SPLIT dioničko društvo za usluge i trgovinu, OIB 50466902241, Vranjički put 14, 21210 Vranjic</item>
      <item>SUNCE OSIGURANJE dioničko društvo za osiguranje, OIB 12012147571, Trnjanska cesta 108, 10000 Zagreb</item>
      <item>BRODOMERKUR trgovina i usluge, dioničko društvo, OIB 33956120458, Poljička Cesta 35, 21000 Split</item>
      <item>GRAD SPLIT, OIB 78755598868, Branimirova obala 17, 21000 Split</item>
      <item>Basler osiguranje Zagreb d.d., OIB 59706054982</item>
      <item>KIM Mljekara Karlovac društvo s ograničenom odgovornošću, OIB 93458739954, Mekušanska cesta 51, 47000 Karlovac zastupanog po punomoćniku ZUO JOSIP JANKOVIĆ, MATE BURAZIN, DARIO BANIĆ i TOMISLAV HORAČKI</item>
      <item>GRADSKA SIGURNOST Šimac i sin d.o.o. za obavljanje zaštitarske djelatnosti, OIB 16003380887, Kroz Smrdečac 45, 21000 Split</item>
      <item>ZAGREBAČKI HOLDING, društvo s ograničenom odgovornošću za javni prijevoz, opskrbu vodom, održavanje čistoće, putnička a, OIB 85584865987, Šubićeva 40/III, 10000 Zagreb</item>
      <item>Fond za zaštitu okoliša i energetsku učinkovitost, OIB 85828625994, Ksaver 208, Zagreb</item>
      <item>NASTAVNI ZAVOD ZA JAVNO ZDRAVSTVO SPLITSKO-DALMATINSKE ŽUPANIJE, OIB 54948902275, Vukovarska Ulica 46, 21000 Split</item>
      <item>ZLATKO MARIN vl. Marin ugositeljska oprema, OIB 92123845489, Dubrovačka 11, 21204 Dugopolje zastupanog po punomoćniku Anamarija Biočić Siničić</item>
      <item>LA LOG transporti i poslovne usluge d.o.o., OIB 98319803940, Slatinska 1, 10360 Sesvete</item>
      <item>UDRUGA MALIH DIONIČARA MILS MLJEKARE SPLIT d.d., Komulovića put 4, 21000 Split zastupanog po punomoćniku ZUO HRVOJE ALAJBEG I JAKŠA TOMIĆ</item>
      <item>PRIMARK, društvo s ograničenom odgovornošću za označivanje proizvoda i ambalaže i trgovinu, OIB 75653529088, Novačka cesta 10/A, 10437 Rakitje zastupanog po punomoćniku ALIJA HRASTINSKI &amp; GRAF</item>
    </izvorni_sadrzaj>
    <derivirana_varijabla naziv="DomainObject.Predmet.StrankaListFormatedWithAdressOIB_1">
      <item>Financijska agencija, OIB 85821130368, Aven. Vukovar 70, 10000 Zagreb</item>
      <item>Ivan Mioč, OIB 10374743160, Gorice 9, 21212 Kaštel Sućurac</item>
      <item>Željko Grubišić, OIB 93023032915, Matoševa Ulica 54, 21210 Solin</item>
      <item>Tatjana Parađina, OIB 57288345899, Gašpini 23, 21210 Solin</item>
      <item>Grgo Pandza, OIB 22030524806, Zagorski Put 109, 21217 Kaštel Stari</item>
      <item>Katja Malbašić, OIB 35301382218, Ante Petravića 7, 21000 Split</item>
      <item>Jasminka Jukić, OIB 53353285303, Ulica Otočkih Mučenika 20, 21238 Otok</item>
      <item>Tea Matijašević, OIB 44325544696, Pujanke 3, 21000 Split</item>
      <item>Ignacijo Žižić, OIB 82207916254, Rimski Put 6, 21212 Kaštel Sućurac</item>
      <item>Vlado Bajić, OIB 26609876942, Put Brodarice 7, 21000 Split</item>
      <item>Miro Bulat, OIB 41322573110, Put Smokovika 35, 21000 Split</item>
      <item>Marica Miljak, OIB 99355057833, Hercegovačka 143, 21000 Split</item>
      <item>Marija Franić, OIB 07131849193, Željeznička 24, 21217 Kaštel Stari</item>
      <item>Bojan Šegan, OIB 36514930818, Šegani 84, 47300 Otok Oštarijski</item>
      <item>Željko Mihaljević, OIB 35095156674, Varaždinska 19a, 21000 Split</item>
      <item>Branko Gotovac, OIB 83437833967, Gašpini, 21210 Solin</item>
      <item>Mario Reljan, OIB 58885828180, Danilska 37, 22000 Šibenik</item>
      <item>Maja Gledec, OIB 50895115120, Kramarići 2, 10010 Zagreb</item>
      <item>Ivan Šundov, OIB 56860742642, Grge Novaka 117, 21000 Split</item>
      <item>Davor Brkljača, OIB 31095596919, Ljubuška 1, 21000 Split</item>
      <item>Marinko Crnjac, OIB 25776321792, Imotska 16, 21000 Split</item>
      <item>Tomislav Krolo, OIB 11300687907, Muć gornji 00, 21203 Gornji Muć</item>
      <item>Ivan Nazlić, OIB 66718869794, Ulica Antuna Mihanovića 78, 21204 Koprivno</item>
      <item>Josipa Paić, OIB 45047282920, Ive Tijardovića 20, 21000 Split</item>
      <item>Marko Piplica, OIB 00524249358, Podgradina 12, 21203 Neorić zastupanog po punomoćniku ZUO VINKO LJUBIČIĆ, ŽELJKO VRDOLJAK I IVAN MOČIĆ</item>
      <item>Nediljko Piplica, OIB 24558029807, Neorić 32, 21203 Neorić zastupanog po punomoćniku ZUO VINKO LJUBIČIĆ, ŽELJKO VRDOLJAK I IVAN MOČIĆ</item>
      <item>Ivan Parčina, OIB 84267764328, Put Duge Njive I 19, 21212 Kaštel Sućurac</item>
      <item>Maja Pavić, OIB 84307090213, Kmanski prilaz VII 2, 21000 Split</item>
      <item>Ariana Stojanac, OIB 79262574510, Velebitska 99, 21000 Split</item>
      <item>Jozo Šapina, OIB 90037633279, Put Sv. Ižidora 45, 21000 Split</item>
      <item>Rosa Uvodić, OIB 23582882049, Seget 10 Otok, 21230 Sinj</item>
      <item>Dušan Vugdelija, OIB 90883692569, Seget 10 Otok, 21230 Sinj</item>
      <item>Branko Bulovan, OIB 64813239197, Osječka 24, 21000 Split</item>
      <item>Nenad Andabaka, OIB 12782163386, Hercegovačka 30, 21000 Split</item>
      <item>Ante Baran, OIB 74574249160, Kladnjice 0, 21202 Kladnjice</item>
      <item>Dragan Šundov, OIB 64719327839, Put Studenca 5, 21000 Split</item>
      <item>Luka Grubišić, OIB 36168682856, Stonska 12, 21000 Split</item>
      <item>Mario Modrić, OIB 92466258165, Kneza Branimira 4, 21230 Sinj</item>
      <item>Đovana Milas, OIB 25841623711, Kneza Trpimira 23, 21220 Trogir</item>
      <item>Draganka Matković, OIB 28654242217, Dubrovačka 55, 21000 Split</item>
      <item>Jadranka Majić, OIB 49961056129, Doverska 1, 21000 Split</item>
      <item>Divna Majić, OIB 43292304107, Ulica Uz Vrtle 55, 21217 Kaštel Novi</item>
      <item>Joško Kuzmanić, OIB 18845872416, Marjanski put 34, 21000 Split zastupanog po punomoćniku ZUO VINKO LJUBIČIĆ, ŽELJKO VRDOLJAK I IVAN MOČIĆ</item>
      <item>Nives Kunčević, OIB 77660819043, Kralja Tomislava 194, 22300 Knin</item>
      <item>Dražen Karninčić, OIB 76970519046, Mažuranićevo šetalište 8b, 21000 Split</item>
      <item>Nedeljko Buklijaš, OIB 63090049155, Smojina 5, 21000 Split zastupanog po punomoćniku ZUO VINKO LJUBIČIĆ, ŽELJKO VRDOLJAK I IVAN MOČIĆ</item>
      <item>Mislav Boban, OIB 01360586784, Spinutska 5, 21000 Split</item>
      <item>Ivan Jelavić-šako, OIB 32207133237, Zelovo Sutinsko 0, 21203 Zelovo Sutinsko</item>
      <item>Danilo Gogošević, OIB 43390915246, Ispod sv. Lovre 17, 21000 Split</item>
      <item>Ivica Ramljak, OIB 36238607566, Emanuela Vidovića 21, 21210 Solin</item>
      <item>Marko Šetka, OIB 53081771960, Terzićeva 5, 21000 Split</item>
      <item>Jurica Dadić, OIB 04225649266, Ruđera Boškovića 20, 21000 Split</item>
      <item>Sašenko Brdar, OIB 11958723680, Mosećka 72, 21000 Split</item>
      <item>Sanja Bilić, OIB 93622044406, Šižgorićeva 28, 21000 Split</item>
      <item>Ljiljanka Babić, OIB 04905535565, Gospe u Siti 33, 21311 Podstrana</item>
      <item>Slobodan Živković, OIB 46704207608, Vukovarska 109b, 21000 Split</item>
      <item>Zvonko Smajić, OIB 94290705040, Sarajevska 71, 21000 Split</item>
      <item>Ivica Latinac, OIB 72087922578, Sv. Mihovila 55, 21240 Trilj</item>
      <item>Janja Prižmić, OIB 04442424757, Starčevićeva 32, 21000 Split</item>
      <item>Jakov Strinić, OIB 23379961078, Budislavićeva 1B, 21220 Trogir</item>
      <item>Nada Šesto, OIB 24227320769, Don M. Mihanovića 2, 21210 Solin</item>
      <item>Inga Tomašević, OIB 84735071536, Serdara Tomaševića 20, 21230 Sinj</item>
      <item>Marijo Bulić Ivezić, OIB 91594118232, K. Kačića 7, 21310 Omiš</item>
      <item>Željko Plazonja, OIB 86658301726, Mostarska 111, 21000 Split</item>
      <item>Špiro Pavelin, OIB 21567750569, Hrvatskih žrtava 82, 21210 Solin</item>
      <item>Petar Radnić, OIB 26870131103, Hrvatskih žrtava 82, 21210 Solin</item>
      <item>Dušan Vugdelija, OIB 90883692569, Otok bb, 21238 Obrovac Sinjski zastupanog po punomoćniku ZUO VINKO LJUBIČIĆ, ŽELJKO VRDOLJAK I IVAN MOČIĆ</item>
      <item>Boris Bogdanović, OIB 66066047780, Ante Starčevića 146a, 21210 Solin zastupanog po punomoćniku ZUO VINKO LJUBIČIĆ, ŽELJKO VRDOLJAK I IVAN MOČIĆ</item>
      <item>Marko Piplica, OIB 00524249358, Podgradina 12, 21203 Neorić</item>
      <item>Joško Kuzmanić, OIB 18845872416, Marjanski put 34, 21000 Split</item>
      <item>Nedeljko Buklijaš, OIB 63090049155, Put Firula 14, 21000 Split</item>
      <item>Nediljko Piplica, OIB 24558029807, Neorić 32, 21203 Neorić</item>
      <item>Ante Katić, OIB 12466550619, Otok 490, 21238 Obrovac Sinjski zastupanog po punomoćniku ZUO VINKO LJUBIČIĆ, ŽELJKO VRDOLJAK I IVAN MOČIĆ</item>
      <item>Miroslav Jelaska, OIB 85282459602, Pujanke 59, 21000 Split zastupanog po punomoćniku ZUO VINKO LJUBIČIĆ, ŽELJKO VRDOLJAK I IVAN MOČIĆ</item>
      <item>Ivan Jelavić-šako, OIB 32207133237, Zelovo Sutinsko 0, 21203 Zelovo Sutinsko zastupanog po punomoćniku ZUO VINKO LJUBIČIĆ, ŽELJKO VRDOLJAK I IVAN MOČIĆ</item>
      <item>Iva Delić, OIB 46720127905, Obala Hrvatskog Narodnog Prepo 7, 21000 Split zastupanog po punomoćniku ZAJEDNIČKI ODVJETNIČKI URED IGOR KALEBIĆ I JADRANKA KALEBIĆ</item>
      <item>Lada Barić, OIB 76576912546, Table 12, 21000 Split zastupanog po punomoćniku ZAJEDNIČKI ODVJETNIČKI URED IGOR KALEBIĆ I JADRANKA KALEBIĆ</item>
      <item>Mirjana Mravak, OIB 45574616770, Plitvička 6, 21000 Split zastupanog po punomoćniku ZAJEDNIČKI ODVJETNIČKI URED IGOR KALEBIĆ I JADRANKA KALEBIĆ</item>
      <item>ANA PARAT, OIB 36864834371, Smiljanićeva 8b, 21000 Split zastupanog po punomoćniku ZAJEDNIČKI ODVJETNIČKI URED IGOR KALEBIĆ I JADRANKA KALEBIĆ</item>
      <item>Anđelka Uvodić, OIB 49764368679, Klis-kosa 119, 21210 Solin zastupanog po punomoćniku ZAJEDNIČKI ODVJETNIČKI URED IGOR KALEBIĆ I JADRANKA KALEBIĆ</item>
      <item>Vedrana Mlačić, OIB 96569678150, Kneza Trpimira 9, 21220 Trogir zastupanog po punomoćniku ZAJEDNIČKI ODVJETNIČKI URED IGOR KALEBIĆ I JADRANKA KALEBIĆ</item>
      <item>Žarko Uvodić, OIB 88977353985, Petravićeva 33, 21000 Split zastupanog po punomoćniku ZAJEDNIČKI ODVJETNIČKI URED IGOR KALEBIĆ I JADRANKA KALEBIĆ</item>
      <item>Ivan Marijanović, OIB 87446561234, Hercegovačka 108, 21000 Split zastupanog po punomoćniku ZAJEDNIČKI ODVJETNIČKI URED IGOR KALEBIĆ I JADRANKA KALEBIĆ</item>
      <item>Tea Mimica, OIB 81096492412, Grge Novaka 22, 21000 Split zastupanog po punomoćniku ZAJEDNIČKI ODVJETNIČKI URED IGOR KALEBIĆ I JADRANKA KALEBIĆ</item>
      <item>Zrinka Blažević, OIB 18591355230, Sela 51, 21217 Kaštel Stari zastupanog po punomoćniku ZAJEDNIČKI ODVJETNIČKI URED IGOR KALEBIĆ I JADRANKA KALEBIĆ</item>
      <item>Tino Marijanović, OIB 99861559666, Hercegovačka 108, 21000 Split zastupanog po punomoćniku ZAJEDNIČKI ODVJETNIČKI URED IGOR KALEBIĆ I JADRANKA KALEBIĆ</item>
      <item>DUB-INŽENJERING, društvo s ograničenom odgovornošću za upravljanje nekretninama i građenje, OIB 81391368092, Šimićeva 9/A, 21000 Split</item>
      <item>Hrvatske vode, pravna osoba za upravljanje vodama, OIB 28921383001, Grada Vukovara 220, Zagreb</item>
      <item>MI-VI MAZIVA društvo s ograničenom odgovornošću za trgovinu i usluge, OIB 39235083631, Popovec, Varaždinska cesta 29, 10360 Sesvete zastupanog po punomoćniku ODVJETNIČKO DRUŠTVO BELOŠA &amp; JUKIĆ j.t.d.</item>
      <item>GS1 Croatia-Hrvatsko udruženje za automatsku identifikaciju, elektroničku razmjenu podataka i upravljanje poslovnim procesima, OIB 03365973101, Tuškanac 14, 10000 Zagreb zastupanog po punomoćniku VONČINA, GRUBIŠIĆ, LOVIĆ, LALIĆ</item>
      <item>HRVATSKE ŠUME društvo s ograničenom odgovornošću, OIB 69693144506, Ul.Ljudevita Farkaša Vukotinovića 2, Zagreb zastupanog po punomoćniku Zoran Tomić</item>
      <item>ALFA-NOVA društvo s ograničenom odgovornošću za unutrašnju i vanjsku trgovinu i zastupanje stranih tvrtki, OIB 39098344120, Ljerke Šram 18, Zagreb zastupanog po punomoćniku Antun Šagovac</item>
      <item>BRINOX d.o.o., OIB , Sora 21, 1215 Medvode</item>
      <item>Hrvatska radiotelevizija, OIB 68419124305, Prisavlje 3, Zagreb zastupanog po punomoćniku MADIRAZZA &amp; PARTNERI, odvjetničko društvo</item>
      <item>HRVATSKA POŠTANSKA BANKA, dioničko društvo, OIB 87939104217, Jurišićeva 4, Zagreb</item>
      <item>FINANCIJSKA AGENCIJA, OIB 85821130368, Vrtni put 3, 10000 Zagreb</item>
      <item>Meri Juričko, OIB 50702238975, Ćiril-Metodova 38, 21000 Split</item>
      <item>HRVATSKA BANKA ZA OBNOVU I RAZVITAK, OIB 26702280390, Strossmayerov trg 9, 10000 Zagreb</item>
      <item>Ljubomir Gladović, OIB , Osječka 24a, 21000 Split</item>
      <item>RH MINISTARSTVO FINANCIJA,POREZNA UPRAVA zastupanog po punomoćniku ŽUPANIJSKO DRŽAVNO ODVJETNIŠTVO U SPLITU</item>
      <item>HEP-Operator distribucijskog sustava d.o.o. za distribuciju i opskrbu električne energije, OIB 46830600751, Poljička cesta 73, 21000 Split</item>
      <item>IGEFA d.o.o. za trgovinu i proizvodnju, OIB 64177886695, Savska 2a, 10360 Sesvete zastupanog po punomoćniku ODVJETNIČKO DRUŠTVO ČERIN, MAR, ŽUVANIĆ ŠTAMBUK društvo s ograničenom odgovornošću</item>
      <item>ČISTOĆA društvo s ograničenom odgovornošću za obavljanje komunalnih djelatnosti održavanja čistoće i odlaganja komunaln, OIB 38812451417, Put Plokita 81, 21000 Split</item>
      <item>INA-INDUSTRIJA NAFTE, d.d., OIB 27759560625 zastupanog po punomoćniku ODVJETNIČKO DRUŠTVO STANIĆ I PARTNERI društvo s ograničenom odgovornošću</item>
      <item>MEDIC, društvo s ograničenom odgovornošću za trgovinu i usluge, OIB 36228944903</item>
      <item>SPLITSKO-DALMATINSKA ŽUPANIJA, OIB 40781519492, Domovinskog rata 2, 21000 Split zastupanog po punomoćniku ODVJETNIČKI URED VINKO SAMARDŽIĆ</item>
      <item>HP - Hrvatska pošta d.d., OIB 87311810356</item>
      <item>Joško Radić vl. automehaničarsko obrta Radić, OIB 66820408548, Put Kave 16, 21212 Kaštel Sućurac zastupanog po punomoćniku Marija Perić</item>
      <item>REPUBLIKA HRVATSKA, CARINSKA KUPRAVA, PODRUČNI CARINSKI URED SPLIT, Zrinsko-Frankopanska 60, 21000 Split</item>
      <item>STUDENTSKI CENTAR SPLIT, OIB 25975412650, Sinjska 6, 21000 Split</item>
      <item>FELGA društvo s ograničenom odgovornošću za trgovinu i usluge, OIB 67581114415, Put Firula 57, 21000 Split</item>
      <item>Saponia kemijska, prehrambena i farmaceutska industrija d.d., OIB 37879152548, Matije Gupca 2, 31000 Osijek</item>
      <item>AUTO DAVOR, društvo s ograničenom odgovornošću za popravak i održavanje motornih vozila i trgovinu, OIB 37415954013, Hercegovačka Ulica 74, 21000 Split zastupanog po punomoćniku Zoran Perić</item>
      <item>VODOVOD I KANALIZACIJA, društvo s ograničenom odgovornošću za vodoopskrbu, odvodnju i pročišćavanje otpadnih voda, OIB 56826138353, Biokovska 3, 21000 Split</item>
      <item>RH MINISTARSTVO POLJOPRIVREDE zastupanog po punomoćniku ŽUPANIJSKO DRŽAVNO ODVJETNIŠTVO U SPLITU</item>
      <item>Coface Hrvatska d.o.o. za usluge upravljanja rizicima, OIB 96745150921 zastupanog po punomoćniku ODVJETNIČKI URED ANTUN ŠAGOVAC</item>
      <item>SGS ADRIATICA društvo za ugovornu kontrolu robe, d. o. o., OIB 69359376226 zastupanog po punomoćniku Josip Marohnić</item>
      <item>HEP - Opskrba d.o.o. za opskrbu potrošača električnom, toplinskom energijom i plinom, OIB 63073332379</item>
      <item>CESTAR društvo s ograničenom odgovornošću za građevinarstvo, OIB 27471262195, Tršćanska 1, 21000 Split zastupanog po punomoćniku Tihomir Luetić</item>
      <item>HRVATSKA POLJOPRIVREDNA AGENCIJA, OIB 48006835970, Križevačka 185, 48260 Križevci</item>
      <item>Validus dioničko društvo za upravljanje drugim društvima "u stečaju", OIB 07838648475, Anina Ulica 2, 42000 Varaždin</item>
      <item>SREDIŠNJE KLIRINŠKO DEPOZITARNO DRUŠTVO, dioničko društvo, OIB 64406809162</item>
      <item>JADRANSKA PIVOVARA - SPLIT dioničko društvo za usluge i trgovinu, OIB 50466902241, Vranjički put 14, 21210 Vranjic</item>
      <item>SUNCE OSIGURANJE dioničko društvo za osiguranje, OIB 12012147571, Trnjanska cesta 108, 10000 Zagreb</item>
      <item>BRODOMERKUR trgovina i usluge, dioničko društvo, OIB 33956120458, Poljička Cesta 35, 21000 Split</item>
      <item>GRAD SPLIT, OIB 78755598868, Branimirova obala 17, 21000 Split</item>
      <item>Basler osiguranje Zagreb d.d., OIB 59706054982</item>
      <item>KIM Mljekara Karlovac društvo s ograničenom odgovornošću, OIB 93458739954, Mekušanska cesta 51, 47000 Karlovac zastupanog po punomoćniku ZUO JOSIP JANKOVIĆ, MATE BURAZIN, DARIO BANIĆ i TOMISLAV HORAČKI</item>
      <item>GRADSKA SIGURNOST Šimac i sin d.o.o. za obavljanje zaštitarske djelatnosti, OIB 16003380887, Kroz Smrdečac 45, 21000 Split</item>
      <item>ZAGREBAČKI HOLDING, društvo s ograničenom odgovornošću za javni prijevoz, opskrbu vodom, održavanje čistoće, putnička a, OIB 85584865987, Šubićeva 40/III, 10000 Zagreb</item>
      <item>Fond za zaštitu okoliša i energetsku učinkovitost, OIB 85828625994, Ksaver 208, Zagreb</item>
      <item>NASTAVNI ZAVOD ZA JAVNO ZDRAVSTVO SPLITSKO-DALMATINSKE ŽUPANIJE, OIB 54948902275, Vukovarska Ulica 46, 21000 Split</item>
      <item>ZLATKO MARIN vl. Marin ugositeljska oprema, OIB 92123845489, Dubrovačka 11, 21204 Dugopolje zastupanog po punomoćniku Anamarija Biočić Siničić</item>
      <item>LA LOG transporti i poslovne usluge d.o.o., OIB 98319803940, Slatinska 1, 10360 Sesvete</item>
      <item>UDRUGA MALIH DIONIČARA MILS MLJEKARE SPLIT d.d., Komulovića put 4, 21000 Split zastupanog po punomoćniku ZUO HRVOJE ALAJBEG I JAKŠA TOMIĆ</item>
      <item>PRIMARK, društvo s ograničenom odgovornošću za označivanje proizvoda i ambalaže i trgovinu, OIB 75653529088, Novačka cesta 10/A, 10437 Rakitje zastupanog po punomoćniku ALIJA HRASTINSKI &amp; GRAF</item>
    </derivirana_varijabla>
  </DomainObject.Predmet.StrankaListFormatedWithAdressOIB>
  <DomainObject.Predmet.StrankaListNazivFormated>
    <izvorni_sadrzaj>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BRINOX d.o.o.</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izvorni_sadrzaj>
    <derivirana_varijabla naziv="DomainObject.Predmet.StrankaListNazivFormated_1">
      <item>Financijska agencija</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Boris Bogdanović</item>
      <item>Marko Piplica</item>
      <item>Joško Kuzmanić</item>
      <item>Nedeljko Buklijaš</item>
      <item>Nediljko Piplica</item>
      <item>Ante Katić</item>
      <item>Miroslav Jelaska</item>
      <item>Ivan Jelavić-šako</item>
      <item>Iva Delić</item>
      <item>Lada Barić</item>
      <item>Mirjana Mravak</item>
      <item>ANA PARAT</item>
      <item>Anđelka Uvodić</item>
      <item>Vedrana Mlačić</item>
      <item>Žarko Uvodić</item>
      <item>Ivan Marijanović</item>
      <item>Tea Mimica</item>
      <item>Zrinka Blažević</item>
      <item>Tino Marijanović</item>
      <item>DUB-INŽENJERING, društvo s ograničenom odgovornošću za upravljanje nekretninama i građenje</item>
      <item>Hrvatske vode, pravna osoba za upravljanje vodama</item>
      <item>MI-VI MAZIVA društvo s ograničenom odgovornošću za trgovinu i usluge</item>
      <item>GS1 Croatia-Hrvatsko udruženje za automatsku identifikaciju, elektroničku razmjenu podataka i upravljanje poslovnim procesima</item>
      <item>HRVATSKE ŠUME društvo s ograničenom odgovornošću</item>
      <item>ALFA-NOVA društvo s ograničenom odgovornošću za unutrašnju i vanjsku trgovinu i zastupanje stranih tvrtki</item>
      <item>BRINOX d.o.o.</item>
      <item>Hrvatska radiotelevizija</item>
      <item>HRVATSKA POŠTANSKA BANKA, dioničko društvo</item>
      <item>FINANCIJSKA AGENCIJA</item>
      <item>Meri Juričko</item>
      <item>HRVATSKA BANKA ZA OBNOVU I RAZVITAK</item>
      <item>Ljubomir Gladović</item>
      <item>RH MINISTARSTVO FINANCIJA,POREZNA UPRAVA</item>
      <item>HEP-Operator distribucijskog sustava d.o.o. za distribuciju i opskrbu električne energije</item>
      <item>IGEFA d.o.o. za trgovinu i proizvodnju</item>
      <item>ČISTOĆA društvo s ograničenom odgovornošću za obavljanje komunalnih djelatnosti održavanja čistoće i odlaganja komunaln</item>
      <item>INA-INDUSTRIJA NAFTE, d.d.</item>
      <item>MEDIC, društvo s ograničenom odgovornošću za trgovinu i usluge</item>
      <item>SPLITSKO-DALMATINSKA ŽUPANIJA</item>
      <item>HP - Hrvatska pošta d.d.</item>
      <item>Joško Radić vl. automehaničarsko obrta Radić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VODOVOD I KANALIZACIJA, društvo s ograničenom odgovornošću za vodoopskrbu, odvodnju i pročišćavanje otpadnih voda</item>
      <item>RH MINISTARSTVO POLJOPRIVREDE</item>
      <item>Coface Hrvatska d.o.o. za usluge upravljanja rizicima</item>
      <item>SGS ADRIATICA društvo za ugovornu kontrolu robe, d. o. o.</item>
      <item>HEP - Opskrba d.o.o. za opskrbu potrošača električnom, toplinskom energijom i plinom</item>
      <item>CESTAR društvo s ograničenom odgovornošću za građevinarstvo</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LA LOG transporti i poslovne usluge d.o.o.</item>
      <item>UDRUGA MALIH DIONIČARA MILS MLJEKARE SPLIT d.d.</item>
      <item>PRIMARK, društvo s ograničenom odgovornošću za označivanje proizvoda i ambalaže i trgovinu</item>
    </derivirana_varijabla>
  </DomainObject.Predmet.StrankaListNazivFormated>
  <DomainObject.Predmet.StrankaListNazivFormatedOIB>
    <izvorni_sadrzaj>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item>
      <item>Nediljko Piplica, OIB 24558029807</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item>
      <item>Nives Kunčević, OIB 77660819043</item>
      <item>Dražen Karninčić, OIB 76970519046</item>
      <item>Nedeljko Buklijaš, OIB 63090049155</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item>
      <item>Boris Bogdanović, OIB 66066047780</item>
      <item>Marko Piplica, OIB 00524249358</item>
      <item>Joško Kuzmanić, OIB 18845872416</item>
      <item>Nedeljko Buklijaš, OIB 63090049155</item>
      <item>Nediljko Piplica, OIB 24558029807</item>
      <item>Ante Katić, OIB 12466550619</item>
      <item>Miroslav Jelaska, OIB 85282459602</item>
      <item>Ivan Jelavić-šako, OIB 32207133237</item>
      <item>Iva Delić, OIB 46720127905</item>
      <item>Lada Barić, OIB 76576912546</item>
      <item>Mirjana Mravak, OIB 45574616770</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item>
      <item>GS1 Croatia-Hrvatsko udruženje za automatsku identifikaciju, elektroničku razmjenu podataka i upravljanje poslovnim procesima, OIB 03365973101</item>
      <item>HRVATSKE ŠUME društvo s ograničenom odgovornošću, OIB 69693144506</item>
      <item>ALFA-NOVA društvo s ograničenom odgovornošću za unutrašnju i vanjsku trgovinu i zastupanje stranih tvrtki, OIB 39098344120</item>
      <item>BRINOX d.o.o., OIB </item>
      <item>Hrvatska radiotelevizija, OIB 68419124305</item>
      <item>HRVATSKA POŠTANSKA BANKA, dioničko društvo, OIB 87939104217</item>
      <item>FINANCIJSKA AGENCIJA, OIB 85821130368</item>
      <item>Meri Juričko, OIB 50702238975</item>
      <item>HRVATSKA BANKA ZA OBNOVU I RAZVITAK, OIB 26702280390</item>
      <item>Ljubomir Gladović, OIB </item>
      <item>RH MINISTARSTVO FINANCIJA,POREZNA UPRAVA</item>
      <item>HEP-Operator distribucijskog sustava d.o.o. za distribuciju i opskrbu električne energije, OIB 46830600751</item>
      <item>IGEFA d.o.o. za trgovinu i proizvodnju, OIB 64177886695</item>
      <item>ČISTOĆA društvo s ograničenom odgovornošću za obavljanje komunalnih djelatnosti održavanja čistoće i odlaganja komunaln, OIB 38812451417</item>
      <item>INA-INDUSTRIJA NAFTE, d.d., OIB 27759560625</item>
      <item>MEDIC, društvo s ograničenom odgovornošću za trgovinu i usluge, OIB 36228944903</item>
      <item>SPLITSKO-DALMATINSKA ŽUPANIJA, OIB 40781519492</item>
      <item>HP - Hrvatska pošta d.d., OIB 87311810356</item>
      <item>Joško Radić vl. automehaničarsko obrta Radić, OIB 66820408548</item>
      <item>REPUBLIKA HRVATSKA, CARINSKA KUPRAVA, PODRUČNI CARINSKI URED SPLIT</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item>
      <item>VODOVOD I KANALIZACIJA, društvo s ograničenom odgovornošću za vodoopskrbu, odvodnju i pročišćavanje otpadnih voda, OIB 56826138353</item>
      <item>RH MINISTARSTVO POLJOPRIVREDE</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item>
      <item>LA LOG transporti i poslovne usluge d.o.o., OIB 98319803940</item>
      <item>UDRUGA MALIH DIONIČARA MILS MLJEKARE SPLIT d.d.</item>
      <item>PRIMARK, društvo s ograničenom odgovornošću za označivanje proizvoda i ambalaže i trgovinu, OIB 75653529088</item>
    </izvorni_sadrzaj>
    <derivirana_varijabla naziv="DomainObject.Predmet.StrankaListNazivFormatedOIB_1">
      <item>Financijska agencija, OIB 85821130368</item>
      <item>Ivan Mioč, OIB 10374743160</item>
      <item>Željko Grubišić, OIB 93023032915</item>
      <item>Tatjana Parađina, OIB 57288345899</item>
      <item>Grgo Pandza, OIB 22030524806</item>
      <item>Katja Malbašić, OIB 35301382218</item>
      <item>Jasminka Jukić, OIB 53353285303</item>
      <item>Tea Matijašević, OIB 44325544696</item>
      <item>Ignacijo Žižić, OIB 82207916254</item>
      <item>Vlado Bajić, OIB 26609876942</item>
      <item>Miro Bulat, OIB 41322573110</item>
      <item>Marica Miljak, OIB 99355057833</item>
      <item>Marija Franić, OIB 07131849193</item>
      <item>Bojan Šegan, OIB 36514930818</item>
      <item>Željko Mihaljević, OIB 35095156674</item>
      <item>Branko Gotovac, OIB 83437833967</item>
      <item>Mario Reljan, OIB 58885828180</item>
      <item>Maja Gledec, OIB 50895115120</item>
      <item>Ivan Šundov, OIB 56860742642</item>
      <item>Davor Brkljača, OIB 31095596919</item>
      <item>Marinko Crnjac, OIB 25776321792</item>
      <item>Tomislav Krolo, OIB 11300687907</item>
      <item>Ivan Nazlić, OIB 66718869794</item>
      <item>Josipa Paić, OIB 45047282920</item>
      <item>Marko Piplica, OIB 00524249358</item>
      <item>Nediljko Piplica, OIB 24558029807</item>
      <item>Ivan Parčina, OIB 84267764328</item>
      <item>Maja Pavić, OIB 84307090213</item>
      <item>Ariana Stojanac, OIB 79262574510</item>
      <item>Jozo Šapina, OIB 90037633279</item>
      <item>Rosa Uvodić, OIB 23582882049</item>
      <item>Dušan Vugdelija, OIB 90883692569</item>
      <item>Branko Bulovan, OIB 64813239197</item>
      <item>Nenad Andabaka, OIB 12782163386</item>
      <item>Ante Baran, OIB 74574249160</item>
      <item>Dragan Šundov, OIB 64719327839</item>
      <item>Luka Grubišić, OIB 36168682856</item>
      <item>Mario Modrić, OIB 92466258165</item>
      <item>Đovana Milas, OIB 25841623711</item>
      <item>Draganka Matković, OIB 28654242217</item>
      <item>Jadranka Majić, OIB 49961056129</item>
      <item>Divna Majić, OIB 43292304107</item>
      <item>Joško Kuzmanić, OIB 18845872416</item>
      <item>Nives Kunčević, OIB 77660819043</item>
      <item>Dražen Karninčić, OIB 76970519046</item>
      <item>Nedeljko Buklijaš, OIB 63090049155</item>
      <item>Mislav Boban, OIB 01360586784</item>
      <item>Ivan Jelavić-šako, OIB 32207133237</item>
      <item>Danilo Gogošević, OIB 43390915246</item>
      <item>Ivica Ramljak, OIB 36238607566</item>
      <item>Marko Šetka, OIB 53081771960</item>
      <item>Jurica Dadić, OIB 04225649266</item>
      <item>Sašenko Brdar, OIB 11958723680</item>
      <item>Sanja Bilić, OIB 93622044406</item>
      <item>Ljiljanka Babić, OIB 04905535565</item>
      <item>Slobodan Živković, OIB 46704207608</item>
      <item>Zvonko Smajić, OIB 94290705040</item>
      <item>Ivica Latinac, OIB 72087922578</item>
      <item>Janja Prižmić, OIB 04442424757</item>
      <item>Jakov Strinić, OIB 23379961078</item>
      <item>Nada Šesto, OIB 24227320769</item>
      <item>Inga Tomašević, OIB 84735071536</item>
      <item>Marijo Bulić Ivezić, OIB 91594118232</item>
      <item>Željko Plazonja, OIB 86658301726</item>
      <item>Špiro Pavelin, OIB 21567750569</item>
      <item>Petar Radnić, OIB 26870131103</item>
      <item>Dušan Vugdelija, OIB 90883692569</item>
      <item>Boris Bogdanović, OIB 66066047780</item>
      <item>Marko Piplica, OIB 00524249358</item>
      <item>Joško Kuzmanić, OIB 18845872416</item>
      <item>Nedeljko Buklijaš, OIB 63090049155</item>
      <item>Nediljko Piplica, OIB 24558029807</item>
      <item>Ante Katić, OIB 12466550619</item>
      <item>Miroslav Jelaska, OIB 85282459602</item>
      <item>Ivan Jelavić-šako, OIB 32207133237</item>
      <item>Iva Delić, OIB 46720127905</item>
      <item>Lada Barić, OIB 76576912546</item>
      <item>Mirjana Mravak, OIB 45574616770</item>
      <item>ANA PARAT, OIB 36864834371</item>
      <item>Anđelka Uvodić, OIB 49764368679</item>
      <item>Vedrana Mlačić, OIB 96569678150</item>
      <item>Žarko Uvodić, OIB 88977353985</item>
      <item>Ivan Marijanović, OIB 87446561234</item>
      <item>Tea Mimica, OIB 81096492412</item>
      <item>Zrinka Blažević, OIB 18591355230</item>
      <item>Tino Marijanović, OIB 99861559666</item>
      <item>DUB-INŽENJERING, društvo s ograničenom odgovornošću za upravljanje nekretninama i građenje, OIB 81391368092</item>
      <item>Hrvatske vode, pravna osoba za upravljanje vodama, OIB 28921383001</item>
      <item>MI-VI MAZIVA društvo s ograničenom odgovornošću za trgovinu i usluge, OIB 39235083631</item>
      <item>GS1 Croatia-Hrvatsko udruženje za automatsku identifikaciju, elektroničku razmjenu podataka i upravljanje poslovnim procesima, OIB 03365973101</item>
      <item>HRVATSKE ŠUME društvo s ograničenom odgovornošću, OIB 69693144506</item>
      <item>ALFA-NOVA društvo s ograničenom odgovornošću za unutrašnju i vanjsku trgovinu i zastupanje stranih tvrtki, OIB 39098344120</item>
      <item>BRINOX d.o.o., OIB </item>
      <item>Hrvatska radiotelevizija, OIB 68419124305</item>
      <item>HRVATSKA POŠTANSKA BANKA, dioničko društvo, OIB 87939104217</item>
      <item>FINANCIJSKA AGENCIJA, OIB 85821130368</item>
      <item>Meri Juričko, OIB 50702238975</item>
      <item>HRVATSKA BANKA ZA OBNOVU I RAZVITAK, OIB 26702280390</item>
      <item>Ljubomir Gladović, OIB </item>
      <item>RH MINISTARSTVO FINANCIJA,POREZNA UPRAVA</item>
      <item>HEP-Operator distribucijskog sustava d.o.o. za distribuciju i opskrbu električne energije, OIB 46830600751</item>
      <item>IGEFA d.o.o. za trgovinu i proizvodnju, OIB 64177886695</item>
      <item>ČISTOĆA društvo s ograničenom odgovornošću za obavljanje komunalnih djelatnosti održavanja čistoće i odlaganja komunaln, OIB 38812451417</item>
      <item>INA-INDUSTRIJA NAFTE, d.d., OIB 27759560625</item>
      <item>MEDIC, društvo s ograničenom odgovornošću za trgovinu i usluge, OIB 36228944903</item>
      <item>SPLITSKO-DALMATINSKA ŽUPANIJA, OIB 40781519492</item>
      <item>HP - Hrvatska pošta d.d., OIB 87311810356</item>
      <item>Joško Radić vl. automehaničarsko obrta Radić, OIB 66820408548</item>
      <item>REPUBLIKA HRVATSKA, CARINSKA KUPRAVA, PODRUČNI CARINSKI URED SPLIT</item>
      <item>STUDENTSKI CENTAR SPLIT, OIB 25975412650</item>
      <item>FELGA društvo s ograničenom odgovornošću za trgovinu i usluge, OIB 67581114415</item>
      <item>Saponia kemijska, prehrambena i farmaceutska industrija d.d., OIB 37879152548</item>
      <item>AUTO DAVOR, društvo s ograničenom odgovornošću za popravak i održavanje motornih vozila i trgovinu, OIB 37415954013</item>
      <item>VODOVOD I KANALIZACIJA, društvo s ograničenom odgovornošću za vodoopskrbu, odvodnju i pročišćavanje otpadnih voda, OIB 56826138353</item>
      <item>RH MINISTARSTVO POLJOPRIVREDE</item>
      <item>Coface Hrvatska d.o.o. za usluge upravljanja rizicima, OIB 96745150921</item>
      <item>SGS ADRIATICA društvo za ugovornu kontrolu robe, d. o. o., OIB 69359376226</item>
      <item>HEP - Opskrba d.o.o. za opskrbu potrošača električnom, toplinskom energijom i plinom, OIB 63073332379</item>
      <item>CESTAR društvo s ograničenom odgovornošću za građevinarstvo, OIB 27471262195</item>
      <item>HRVATSKA POLJOPRIVREDNA AGENCIJA, OIB 48006835970</item>
      <item>Validus dioničko društvo za upravljanje drugim društvima "u stečaju", OIB 07838648475</item>
      <item>SREDIŠNJE KLIRINŠKO DEPOZITARNO DRUŠTVO, dioničko društvo, OIB 64406809162</item>
      <item>JADRANSKA PIVOVARA - SPLIT dioničko društvo za usluge i trgovinu, OIB 50466902241</item>
      <item>SUNCE OSIGURANJE dioničko društvo za osiguranje, OIB 12012147571</item>
      <item>BRODOMERKUR trgovina i usluge, dioničko društvo, OIB 33956120458</item>
      <item>GRAD SPLIT, OIB 78755598868</item>
      <item>Basler osiguranje Zagreb d.d., OIB 59706054982</item>
      <item>KIM Mljekara Karlovac društvo s ograničenom odgovornošću, OIB 93458739954</item>
      <item>GRADSKA SIGURNOST Šimac i sin d.o.o. za obavljanje zaštitarske djelatnosti, OIB 16003380887</item>
      <item>ZAGREBAČKI HOLDING, društvo s ograničenom odgovornošću za javni prijevoz, opskrbu vodom, održavanje čistoće, putnička a, OIB 85584865987</item>
      <item>Fond za zaštitu okoliša i energetsku učinkovitost, OIB 85828625994</item>
      <item>NASTAVNI ZAVOD ZA JAVNO ZDRAVSTVO SPLITSKO-DALMATINSKE ŽUPANIJE, OIB 54948902275</item>
      <item>ZLATKO MARIN vl. Marin ugositeljska oprema, OIB 92123845489</item>
      <item>LA LOG transporti i poslovne usluge d.o.o., OIB 98319803940</item>
      <item>UDRUGA MALIH DIONIČARA MILS MLJEKARE SPLIT d.d.</item>
      <item>PRIMARK, društvo s ograničenom odgovornošću za označivanje proizvoda i ambalaže i trgovinu, OIB 75653529088</item>
    </derivirana_varijabla>
  </DomainObject.Predmet.StrankaListNazivFormatedOIB>
  <DomainObject.Predmet.ProtuStrankaListFormated>
    <izvorni_sadrzaj>
      <item>MILS, MLJEKARA SPLIT dioničko društvo</item>
    </izvorni_sadrzaj>
    <derivirana_varijabla naziv="DomainObject.Predmet.ProtuStrankaListFormated_1">
      <item>MILS, MLJEKARA SPLIT dioničko društvo</item>
    </derivirana_varijabla>
  </DomainObject.Predmet.ProtuStrankaListFormated>
  <DomainObject.Predmet.ProtuStrankaListFormatedOIB>
    <izvorni_sadrzaj>
      <item>MILS, MLJEKARA SPLIT dioničko društvo, OIB 08214458449</item>
    </izvorni_sadrzaj>
    <derivirana_varijabla naziv="DomainObject.Predmet.ProtuStrankaListFormatedOIB_1">
      <item>MILS, MLJEKARA SPLIT dioničko društvo, OIB 08214458449</item>
    </derivirana_varijabla>
  </DomainObject.Predmet.ProtuStrankaListFormatedOIB>
  <DomainObject.Predmet.ProtuStrankaListFormatedWithAdress>
    <izvorni_sadrzaj>
      <item>MILS, MLJEKARA SPLIT dioničko društvo, Komulovića Put 4, Split</item>
    </izvorni_sadrzaj>
    <derivirana_varijabla naziv="DomainObject.Predmet.ProtuStrankaListFormatedWithAdress_1">
      <item>MILS, MLJEKARA SPLIT dioničko društvo, Komulovića Put 4, Split</item>
    </derivirana_varijabla>
  </DomainObject.Predmet.ProtuStrankaListFormatedWithAdress>
  <DomainObject.Predmet.ProtuStrankaListFormatedWithAdressOIB>
    <izvorni_sadrzaj>
      <item>MILS, MLJEKARA SPLIT dioničko društvo, OIB 08214458449, Komulovića Put 4, Split</item>
    </izvorni_sadrzaj>
    <derivirana_varijabla naziv="DomainObject.Predmet.ProtuStrankaListFormatedWithAdressOIB_1">
      <item>MILS, MLJEKARA SPLIT dioničko društvo, OIB 08214458449, Komulovića Put 4, Split</item>
    </derivirana_varijabla>
  </DomainObject.Predmet.ProtuStrankaListFormatedWithAdressOIB>
  <DomainObject.Predmet.ProtuStrankaListNazivFormated>
    <izvorni_sadrzaj>
      <item>MILS, MLJEKARA SPLIT dioničko društvo</item>
    </izvorni_sadrzaj>
    <derivirana_varijabla naziv="DomainObject.Predmet.ProtuStrankaListNazivFormated_1">
      <item>MILS, MLJEKARA SPLIT dioničko društvo</item>
    </derivirana_varijabla>
  </DomainObject.Predmet.ProtuStrankaListNazivFormated>
  <DomainObject.Predmet.ProtuStrankaListNazivFormatedOIB>
    <izvorni_sadrzaj>
      <item>MILS, MLJEKARA SPLIT dioničko društvo, OIB 08214458449</item>
    </izvorni_sadrzaj>
    <derivirana_varijabla naziv="DomainObject.Predmet.ProtuStrankaListNazivFormatedOIB_1">
      <item>MILS, MLJEKARA SPLIT dioničko društvo, OIB 08214458449</item>
    </derivirana_varijabla>
  </DomainObject.Predmet.ProtuStrankaListNazivFormatedOIB>
  <DomainObject.Predmet.OstaliListFormated>
    <izvorni_sadrzaj>
      <item>MAJA GLEDEC</item>
      <item>Ivo Bučan</item>
      <item>HRVATSKA POŠTANSKA BANKA, dioničko društvo</item>
      <item>Županija Splitsko-dalmatinska</item>
      <item>Dražen Karninčić</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item>
      <item>Josip Marohnić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izvorni_sadrzaj>
    <derivirana_varijabla naziv="DomainObject.Predmet.OstaliListFormated_1">
      <item>MAJA GLEDEC</item>
      <item>Ivo Bučan</item>
      <item>HRVATSKA POŠTANSKA BANKA, dioničko društvo</item>
      <item>Županija Splitsko-dalmatinska</item>
      <item>Dražen Karninčić</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item>
      <item>Josip Marohnić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derivirana_varijabla>
  </DomainObject.Predmet.OstaliListFormated>
  <DomainObject.Predmet.OstaliListFormatedOIB>
    <izvorni_sadrzaj>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OIB 84682050680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OIB 37462847637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OIB 16977149814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izvorni_sadrzaj>
    <derivirana_varijabla naziv="DomainObject.Predmet.OstaliListFormatedOIB_1">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 punomoćnik sudionika u postupku Dušan Vugdelija</item>
      <item>ZUO VINKO LJUBIČIĆ, ŽELJKO VRDOLJAK I IVAN MOČIĆ punomoćnik sudionika u postupku Boris Bogdanović</item>
      <item>ZUO VINKO LJUBIČIĆ, ŽELJKO VRDOLJAK I IVAN MOČIĆ punomoćnik sudionika u postupku Marko Piplica; Nedeljko Buklijaš; Nediljko Piplica; Ante Katić; Ivan Jelavić-šako; Miroslav Jelaska; Joško Kuzmanić</item>
      <item>ZAJEDNIČKI ODVJETNIČKI URED IGOR KALEBIĆ I JADRANKA KALEBIĆ punomoćnik sudionika u postupku Vedrana Mlačić; Tea Mimica; ANA PARAT; Zrinka Blažević; Mirjana Mravak; Tino Marijanović; Lada Barić; Anđelka Uvodić; Iva Delić; Ivan Marijanović; Žarko Uvodić</item>
      <item>ODVJETNIČKO DRUŠTVO BELOŠA &amp; JUKIĆ j.t.d., OIB 84682050680 punomoćnik sudionika u postupku MI-VI MAZIVA društvo s ograničenom odgovornošću za trgovinu i usluge</item>
      <item>VONČINA, GRUBIŠIĆ, LOVIĆ, LALIĆ punomoćnik sudionika u postupku GS1 Croatia-Hrvatsko udruženje za automatsku identifikaciju, elektroničku razmjenu podataka i upravljanje poslovnim procesima</item>
      <item>Zoran Tomić punomoćnik sudionika u postupku HRVATSKE ŠUME društvo s ograničenom odgovornošću</item>
      <item>Antun Šagovac punomoćnik sudionika u postupku ALFA-NOVA društvo s ograničenom odgovornošću za unutrašnju i vanjsku trgovinu i zastupanje stranih tvrtki</item>
      <item>MADIRAZZA &amp; PARTNERI, odvjetničko društvo, OIB 37462847637 punomoćnik sudionika u postupku Hrvatska radiotelevizija</item>
      <item>ŽUPANIJSKO DRŽAVNO ODVJETNIŠTVO U SPLITU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punomoćnik sudionika u postupku INA-INDUSTRIJA NAFTE, d.d.</item>
      <item>ODVJETNIČKI URED VINKO SAMARDŽIĆ punomoćnik sudionika u postupku SPLITSKO-DALMATINSKA ŽUPANIJA</item>
      <item>Marija Perić punomoćnik sudionika u postupku Joško Radić vl. automehaničarsko obrta Radić</item>
      <item>Zoran Perić punomoćnik sudionika u postupku AUTO DAVOR, društvo s ograničenom odgovornošću za popravak i održavanje motornih vozila i trgovinu</item>
      <item>ŽUPANIJSKO DRŽAVNO ODVJETNIŠTVO U SPLITU punomoćnik sudionika u postupku RH MINISTARSTVO POLJOPRIVREDE</item>
      <item>ODVJETNIČKI URED ANTUN ŠAGOVAC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punomoćnik sudionika u postupku CESTAR društvo s ograničenom odgovornošću za građevinarstvo</item>
      <item>ZUO JOSIP JANKOVIĆ, MATE BURAZIN, DARIO BANIĆ i TOMISLAV HORAČKI, OIB 16977149814 punomoćnik sudionika u postupku KIM Mljekara Karlovac društvo s ograničenom odgovornošću</item>
      <item>Anamarija Biočić Siničić punomoćnik sudionika u postupku ZLATKO MARIN vl. Marin ugositeljska oprema</item>
      <item>ZUO HRVOJE ALAJBEG I JAKŠA TOMIĆ punomoćnik sudionika u postupku UDRUGA MALIH DIONIČARA MILS MLJEKARE SPLIT d.d.</item>
      <item>ALIJA HRASTINSKI &amp; GRAF punomoćnik sudionika u postupku PRIMARK, društvo s ograničenom odgovornošću za označivanje proizvoda i ambalaže i trgovinu</item>
    </derivirana_varijabla>
  </DomainObject.Predmet.OstaliListFormatedOIB>
  <DomainObject.Predmet.OstaliListFormatedWithAdress>
    <izvorni_sadrzaj>
      <item>MAJA GLEDEC, Kramarići 2, 10000 Zagreb</item>
      <item>Ivo Bučan, Don Petra Peroša 6, 21210 Mravince</item>
      <item>HRVATSKA POŠTANSKA BANKA, dioničko društvo, Jurišićeva 4, Zagreb</item>
      <item>Županija Splitsko-dalmatinska, Domovinskog rata 2, 21000 Split</item>
      <item>Dražen Karninčić,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item>
      <item>Josip Marohnić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izvorni_sadrzaj>
    <derivirana_varijabla naziv="DomainObject.Predmet.OstaliListFormatedWithAdress_1">
      <item>MAJA GLEDEC, Kramarići 2, 10000 Zagreb</item>
      <item>Ivo Bučan, Don Petra Peroša 6, 21210 Mravince</item>
      <item>HRVATSKA POŠTANSKA BANKA, dioničko društvo, Jurišićeva 4, Zagreb</item>
      <item>Županija Splitsko-dalmatinska, Domovinskog rata 2, 21000 Split</item>
      <item>Dražen Karninčić,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punomoćnik sudionika u postupku IGEFA d.o.o. za trgovinu i proizvodnju</item>
      <item>ODVJETNIČKO DRUŠTVO STANIĆ I PARTNERI društvo s ograničenom odgovornošću,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item>
      <item>Josip Marohnić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derivirana_varijabla>
  </DomainObject.Predmet.OstaliListFormatedWithAdress>
  <DomainObject.Predmet.OstaliListFormatedWithAdressOIB>
    <izvorni_sadrzaj>
      <item>MAJA GLEDEC, OIB 50895115120, Kramarići 2, 10000 Zagreb</item>
      <item>Ivo Bučan, OIB 76689754975, Don Petra Peroša 6, 21210 Mravince</item>
      <item>HRVATSKA POŠTANSKA BANKA, dioničko društvo, OIB 87939104217, Jurišićeva 4, Zagreb</item>
      <item>Županija Splitsko-dalmatinska, OIB 40781519492, Domovinskog rata 2, 21000 Split</item>
      <item>Dražen Karninčić, OIB 76970519046,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OIB 84682050680,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OIB 37462847637,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OIB 16977149814,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izvorni_sadrzaj>
    <derivirana_varijabla naziv="DomainObject.Predmet.OstaliListFormatedWithAdressOIB_1">
      <item>MAJA GLEDEC, OIB 50895115120, Kramarići 2, 10000 Zagreb</item>
      <item>Ivo Bučan, OIB 76689754975, Don Petra Peroša 6, 21210 Mravince</item>
      <item>HRVATSKA POŠTANSKA BANKA, dioničko društvo, OIB 87939104217, Jurišićeva 4, Zagreb</item>
      <item>Županija Splitsko-dalmatinska, OIB 40781519492, Domovinskog rata 2, 21000 Split</item>
      <item>Dražen Karninčić, OIB 76970519046, Mažuranićevo Šetalište 8b, 21000 Split</item>
      <item>ZUO VINKO LJUBIČIĆ, ŽELJKO VRDOLJAK I IVAN MOČIĆ, Sukoišanska 4, 21000 Split punomoćnik sudionika u postupku Dušan Vugdelija</item>
      <item>ZUO VINKO LJUBIČIĆ, ŽELJKO VRDOLJAK I IVAN MOČIĆ, Sukojišanska 4, 21000 Split punomoćnik sudionika u postupku Boris Bogdanović</item>
      <item>ZUO VINKO LJUBIČIĆ, ŽELJKO VRDOLJAK I IVAN MOČIĆ, Sukojišanska 4, 21000 Split punomoćnik sudionika u postupku Marko Piplica; Nedeljko Buklijaš; Nediljko Piplica; Ante Katić; Ivan Jelavić-šako; Miroslav Jelaska; Joško Kuzmanić</item>
      <item>ZAJEDNIČKI ODVJETNIČKI URED IGOR KALEBIĆ I JADRANKA KALEBIĆ, Sukoišanska 4, 21000 Split punomoćnik sudionika u postupku Vedrana Mlačić; Tea Mimica; ANA PARAT; Zrinka Blažević; Mirjana Mravak; Tino Marijanović; Lada Barić; Anđelka Uvodić; Iva Delić; Ivan Marijanović; Žarko Uvodić</item>
      <item>ODVJETNIČKO DRUŠTVO BELOŠA &amp; JUKIĆ j.t.d., OIB 84682050680, Martićeva 31 c, Zagreb punomoćnik sudionika u postupku MI-VI MAZIVA društvo s ograničenom odgovornošću za trgovinu i usluge</item>
      <item>VONČINA, GRUBIŠIĆ, LOVIĆ, LALIĆ, Preradovićeva 13, 10000 Zagreb punomoćnik sudionika u postupku GS1 Croatia-Hrvatsko udruženje za automatsku identifikaciju, elektroničku razmjenu podataka i upravljanje poslovnim procesima</item>
      <item>Zoran Tomić, Zelinska 2/I, 10000 Zagreb punomoćnik sudionika u postupku HRVATSKE ŠUME društvo s ograničenom odgovornošću</item>
      <item>Antun Šagovac, Zagrebačka 17/II, 10410 Velika Gorica punomoćnik sudionika u postupku ALFA-NOVA društvo s ograničenom odgovornošću za unutrašnju i vanjsku trgovinu i zastupanje stranih tvrtki</item>
      <item>MADIRAZZA &amp; PARTNERI, odvjetničko društvo, OIB 37462847637, Masarykova 21, Zagreb punomoćnik sudionika u postupku Hrvatska radiotelevizija</item>
      <item>ŽUPANIJSKO DRŽAVNO ODVJETNIŠTVO U SPLITU, Gundulićeva 29a, 21000 Split punomoćnik sudionika u postupku RH MINISTARSTVO FINANCIJA,POREZNA UPRAVA</item>
      <item>ODVJETNIČKO DRUŠTVO ČERIN, MAR, ŽUVANIĆ ŠTAMBUK društvo s ograničenom odgovornošću, OIB 65986891408 punomoćnik sudionika u postupku IGEFA d.o.o. za trgovinu i proizvodnju</item>
      <item>ODVJETNIČKO DRUŠTVO STANIĆ I PARTNERI društvo s ograničenom odgovornošću, OIB 96146860628, Riva 4, 51000 Rijeka punomoćnik sudionika u postupku INA-INDUSTRIJA NAFTE, d.d.</item>
      <item>ODVJETNIČKI URED VINKO SAMARDŽIĆ, Kavajinova 5/II, 21000 Split punomoćnik sudionika u postupku SPLITSKO-DALMATINSKA ŽUPANIJA</item>
      <item>Marija Perić, Domovinskog rata 27 B, 21000 Split punomoćnik sudionika u postupku Joško Radić vl. automehaničarsko obrta Radić</item>
      <item>Zoran Perić, Gundulićeva 26 A, 21000 Split punomoćnik sudionika u postupku AUTO DAVOR, društvo s ograničenom odgovornošću za popravak i održavanje motornih vozila i trgovinu</item>
      <item>ŽUPANIJSKO DRŽAVNO ODVJETNIŠTVO U SPLITU, Gundulićeva 29a, 21000 Split punomoćnik sudionika u postupku RH MINISTARSTVO POLJOPRIVREDE</item>
      <item>ODVJETNIČKI URED ANTUN ŠAGOVAC, Zagrebačka 17/II, 10410 Velika Gorica punomoćnik sudionika u postupku Coface Hrvatska d.o.o. za usluge upravljanja rizicima</item>
      <item>Odvjetničko društvo ETEROVIĆ i ŠARAC, OIB 31785728337</item>
      <item>Josip Marohnić, OIB 12801075073 punomoćnik sudionika u postupku SGS ADRIATICA društvo za ugovornu kontrolu robe, d. o. o.</item>
      <item>Tihomir Luetić, Sukoišanska 25/III, 21000 Split punomoćnik sudionika u postupku CESTAR društvo s ograničenom odgovornošću za građevinarstvo</item>
      <item>ZUO JOSIP JANKOVIĆ, MATE BURAZIN, DARIO BANIĆ i TOMISLAV HORAČKI, OIB 16977149814, Vranicanijeva 5/I, 47000 Karlovac punomoćnik sudionika u postupku KIM Mljekara Karlovac društvo s ograničenom odgovornošću</item>
      <item>Anamarija Biočić Siničić, PC Solin, Zvonimirova 73, 21210 Solin punomoćnik sudionika u postupku ZLATKO MARIN vl. Marin ugositeljska oprema</item>
      <item>ZUO HRVOJE ALAJBEG I JAKŠA TOMIĆ, Gundulićeva 2, 21000 Split punomoćnik sudionika u postupku UDRUGA MALIH DIONIČARA MILS MLJEKARE SPLIT d.d.</item>
      <item>ALIJA HRASTINSKI &amp; GRAF, Zagrebačka cesta 50, 10000 Zagreb punomoćnik sudionika u postupku PRIMARK, društvo s ograničenom odgovornošću za označivanje proizvoda i ambalaže i trgovinu</item>
    </derivirana_varijabla>
  </DomainObject.Predmet.OstaliListFormatedWithAdressOIB>
  <DomainObject.Predmet.OstaliListNazivFormated>
    <izvorni_sadrzaj>
      <item>MAJA GLEDEC</item>
      <item>Ivo Bučan</item>
      <item>HRVATSKA POŠTANSKA BANKA, dioničko društvo</item>
      <item>Županija Splitsko-dalmatinska</item>
      <item>Dražen Karninčić</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item>
      <item>VONČINA, GRUBIŠIĆ, LOVIĆ, LALIĆ</item>
      <item>Zoran Tomić</item>
      <item>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Josip Marohnić</item>
      <item>Tihomir Luetić</item>
      <item>ZUO JOSIP JANKOVIĆ, MATE BURAZIN, DARIO BANIĆ i TOMISLAV HORAČKI</item>
      <item>Anamarija Biočić Siničić</item>
      <item>ZUO HRVOJE ALAJBEG I JAKŠA TOMIĆ</item>
      <item>ALIJA HRASTINSKI &amp; GRAF</item>
    </izvorni_sadrzaj>
    <derivirana_varijabla naziv="DomainObject.Predmet.OstaliListNazivFormated_1">
      <item>MAJA GLEDEC</item>
      <item>Ivo Bučan</item>
      <item>HRVATSKA POŠTANSKA BANKA, dioničko društvo</item>
      <item>Županija Splitsko-dalmatinska</item>
      <item>Dražen Karninčić</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item>
      <item>VONČINA, GRUBIŠIĆ, LOVIĆ, LALIĆ</item>
      <item>Zoran Tomić</item>
      <item>Antun Šagovac</item>
      <item>MADIRAZZA &amp; PARTNERI, odvjetničko društvo</item>
      <item>ŽUPANIJSKO DRŽAVNO ODVJETNIŠTVO U SPLITU</item>
      <item>ODVJETNIČKO DRUŠTVO ČERIN, MAR, ŽUVANIĆ ŠTAMBUK društvo s ograničenom odgovornošću</item>
      <item>ODVJETNIČKO DRUŠTVO STANIĆ I PARTNERI društvo s ograničenom odgovornošću</item>
      <item>ODVJETNIČKI URED VINKO SAMARDŽIĆ</item>
      <item>Marija Perić</item>
      <item>Zoran Perić</item>
      <item>ŽUPANIJSKO DRŽAVNO ODVJETNIŠTVO U SPLITU</item>
      <item>ODVJETNIČKI URED ANTUN ŠAGOVAC</item>
      <item>Odvjetničko društvo ETEROVIĆ i ŠARAC</item>
      <item>Josip Marohnić</item>
      <item>Tihomir Luetić</item>
      <item>ZUO JOSIP JANKOVIĆ, MATE BURAZIN, DARIO BANIĆ i TOMISLAV HORAČKI</item>
      <item>Anamarija Biočić Siničić</item>
      <item>ZUO HRVOJE ALAJBEG I JAKŠA TOMIĆ</item>
      <item>ALIJA HRASTINSKI &amp; GRAF</item>
    </derivirana_varijabla>
  </DomainObject.Predmet.OstaliListNazivFormated>
  <DomainObject.Predmet.OstaliListNazivFormatedOIB>
    <izvorni_sadrzaj>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 OIB 84682050680</item>
      <item>VONČINA, GRUBIŠIĆ, LOVIĆ, LALIĆ</item>
      <item>Zoran Tomić</item>
      <item>Antun Šagovac</item>
      <item>MADIRAZZA &amp; PARTNERI, odvjetničko društvo, OIB 37462847637</item>
      <item>ŽUPANIJSKO DRŽAVNO ODVJETNIŠTVO U SPLITU</item>
      <item>ODVJETNIČKO DRUŠTVO ČERIN, MAR, ŽUVANIĆ ŠTAMBUK društvo s ograničenom odgovornošću, OIB 65986891408</item>
      <item>ODVJETNIČKO DRUŠTVO STANIĆ I PARTNERI društvo s ograničenom odgovornošću, OIB 96146860628</item>
      <item>ODVJETNIČKI URED VINKO SAMARDŽIĆ</item>
      <item>Marija Perić</item>
      <item>Zoran Perić</item>
      <item>ŽUPANIJSKO DRŽAVNO ODVJETNIŠTVO U SPLITU</item>
      <item>ODVJETNIČKI URED ANTUN ŠAGOVAC</item>
      <item>Odvjetničko društvo ETEROVIĆ i ŠARAC, OIB 31785728337</item>
      <item>Josip Marohnić, OIB 12801075073</item>
      <item>Tihomir Luetić</item>
      <item>ZUO JOSIP JANKOVIĆ, MATE BURAZIN, DARIO BANIĆ i TOMISLAV HORAČKI, OIB 16977149814</item>
      <item>Anamarija Biočić Siničić</item>
      <item>ZUO HRVOJE ALAJBEG I JAKŠA TOMIĆ</item>
      <item>ALIJA HRASTINSKI &amp; GRAF</item>
    </izvorni_sadrzaj>
    <derivirana_varijabla naziv="DomainObject.Predmet.OstaliListNazivFormatedOIB_1">
      <item>MAJA GLEDEC, OIB 50895115120</item>
      <item>Ivo Bučan, OIB 76689754975</item>
      <item>HRVATSKA POŠTANSKA BANKA, dioničko društvo, OIB 87939104217</item>
      <item>Županija Splitsko-dalmatinska, OIB 40781519492</item>
      <item>Dražen Karninčić, OIB 76970519046</item>
      <item>ZUO VINKO LJUBIČIĆ, ŽELJKO VRDOLJAK I IVAN MOČIĆ</item>
      <item>ZUO VINKO LJUBIČIĆ, ŽELJKO VRDOLJAK I IVAN MOČIĆ</item>
      <item>ZUO VINKO LJUBIČIĆ, ŽELJKO VRDOLJAK I IVAN MOČIĆ</item>
      <item>ZAJEDNIČKI ODVJETNIČKI URED IGOR KALEBIĆ I JADRANKA KALEBIĆ</item>
      <item>ODVJETNIČKO DRUŠTVO BELOŠA &amp; JUKIĆ j.t.d., OIB 84682050680</item>
      <item>VONČINA, GRUBIŠIĆ, LOVIĆ, LALIĆ</item>
      <item>Zoran Tomić</item>
      <item>Antun Šagovac</item>
      <item>MADIRAZZA &amp; PARTNERI, odvjetničko društvo, OIB 37462847637</item>
      <item>ŽUPANIJSKO DRŽAVNO ODVJETNIŠTVO U SPLITU</item>
      <item>ODVJETNIČKO DRUŠTVO ČERIN, MAR, ŽUVANIĆ ŠTAMBUK društvo s ograničenom odgovornošću, OIB 65986891408</item>
      <item>ODVJETNIČKO DRUŠTVO STANIĆ I PARTNERI društvo s ograničenom odgovornošću, OIB 96146860628</item>
      <item>ODVJETNIČKI URED VINKO SAMARDŽIĆ</item>
      <item>Marija Perić</item>
      <item>Zoran Perić</item>
      <item>ŽUPANIJSKO DRŽAVNO ODVJETNIŠTVO U SPLITU</item>
      <item>ODVJETNIČKI URED ANTUN ŠAGOVAC</item>
      <item>Odvjetničko društvo ETEROVIĆ i ŠARAC, OIB 31785728337</item>
      <item>Josip Marohnić, OIB 12801075073</item>
      <item>Tihomir Luetić</item>
      <item>ZUO JOSIP JANKOVIĆ, MATE BURAZIN, DARIO BANIĆ i TOMISLAV HORAČKI, OIB 16977149814</item>
      <item>Anamarija Biočić Siničić</item>
      <item>ZUO HRVOJE ALAJBEG I JAKŠA TOMIĆ</item>
      <item>ALIJA HRASTINSKI &amp; GRAF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MILS, MLJEKARA SPLIT dioničko društvo</izvorni_sadrzaj>
    <derivirana_varijabla naziv="DomainObject.Predmet.ProtustrankaIDrugi_1">MILS, MLJEKARA SPLIT dioničko društvo</derivirana_varijabla>
  </DomainObject.Predmet.ProtustrankaIDrugi>
  <DomainObject.Predmet.StrankaIDrugiAdressOIB>
    <izvorni_sadrzaj>Financijska agencija, OIB 85821130368, Aven. Vukovar 70, 10000 Zagreb i dr.</izvorni_sadrzaj>
    <derivirana_varijabla naziv="DomainObject.Predmet.StrankaIDrugiAdressOIB_1">Financijska agencija, OIB 85821130368, Aven. Vukovar 70, 10000 Zagreb i dr.</derivirana_varijabla>
  </DomainObject.Predmet.StrankaIDrugiAdressOIB>
  <DomainObject.Predmet.ProtustrankaIDrugiAdressOIB>
    <izvorni_sadrzaj>MILS, MLJEKARA SPLIT dioničko društvo, OIB 08214458449, Komulovića Put 4, Split</izvorni_sadrzaj>
    <derivirana_varijabla naziv="DomainObject.Predmet.ProtustrankaIDrugiAdressOIB_1">MILS, MLJEKARA SPLIT dioničko društvo, OIB 08214458449, Komulovića Put 4,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MILS, MLJEKARA SPLIT dioničko društvo</item>
      <item>MAJA GLEDEC</item>
      <item>Financijska agencija</item>
      <item>Ivo Bučan</item>
      <item>HRVATSKA POŠTANSKA BANKA, dioničko društvo</item>
      <item>Županija Splitsko-dalmatinska</item>
      <item>Dražen Karninčić</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ZUO VINKO LJUBIČIĆ, ŽELJKO VRDOLJAK I IVAN MOČIĆ</item>
      <item>Boris Bogdanović</item>
      <item>ZUO VINKO LJUBIČIĆ, ŽELJKO VRDOLJAK I IVAN MOČIĆ</item>
      <item>Marko Piplica</item>
      <item>Joško Kuzmanić</item>
      <item>Nedeljko Buklijaš</item>
      <item>Nediljko Piplica</item>
      <item>Ante Katić</item>
      <item>Miroslav Jelaska</item>
      <item>Ivan Jelavić-šako</item>
      <item>ZUO VINKO LJUBIČIĆ, ŽELJKO VRDOLJAK I IVAN MOČIĆ</item>
      <item>Iva Delić</item>
      <item>Lada Barić</item>
      <item>Mirjana Mravak</item>
      <item>ANA PARAT</item>
      <item>Anđelka Uvodić</item>
      <item>Vedrana Mlačić</item>
      <item>Žarko Uvodić</item>
      <item>Ivan Marijanović</item>
      <item>Tea Mimica</item>
      <item>Zrinka Blažević</item>
      <item>Tino Marijanović</item>
      <item>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item>
      <item>ODVJETNIČKO DRUŠTVO BELOŠA &amp; JUKIĆ j.t.d.</item>
      <item>GS1 Croatia-Hrvatsko udruženje za automatsku identifikaciju, elektroničku razmjenu podataka i upravljanje poslovnim procesima</item>
      <item>VONČINA, GRUBIŠIĆ, LOVIĆ, LALIĆ</item>
      <item>HRVATSKE ŠUME društvo s ograničenom odgovornošću</item>
      <item>Zoran Tomić</item>
      <item>ALFA-NOVA društvo s ograničenom odgovornošću za unutrašnju i vanjsku trgovinu i zastupanje stranih tvrtki</item>
      <item>Antun Šagovac</item>
      <item>BRINOX d.o.o.</item>
      <item>Hrvatska radiotelevizija</item>
      <item>MADIRAZZA &amp; PARTNERI, odvjetničko društvo</item>
      <item>HRVATSKA POŠTANSKA BANKA, dioničko društvo</item>
      <item>FINANCIJSKA AGENCIJA</item>
      <item>Meri Juričko</item>
      <item>HRVATSKA BANKA ZA OBNOVU I RAZVITAK</item>
      <item>Ljubomir Gladović</item>
      <item>RH MINISTARSTVO FINANCIJA,POREZNA UPRAVA</item>
      <item>ŽUPANIJSKO DRŽAVNO ODVJETNIŠTVO U SPLITU</item>
      <item>HEP-Operator distribucijskog sustava d.o.o. za distribuciju i opskrbu električne energije</item>
      <item>IGEFA d.o.o. za trgovinu i proizvodnju</item>
      <item>ODVJETNIČKO DRUŠTVO ČERIN, MAR, ŽUVANIĆ ŠTAMBUK društvo s ograničenom odgovornošću</item>
      <item>ČISTOĆA društvo s ograničenom odgovornošću za obavljanje komunalnih djelatnosti održavanja čistoće i odlaganja komunaln</item>
      <item>INA-INDUSTRIJA NAFTE, d.d.</item>
      <item>ODVJETNIČKO DRUŠTVO STANIĆ I PARTNERI društvo s ograničenom odgovornošću</item>
      <item>MEDIC, društvo s ograničenom odgovornošću za trgovinu i usluge</item>
      <item>SPLITSKO-DALMATINSKA ŽUPANIJA</item>
      <item>ODVJETNIČKI URED VINKO SAMARDŽIĆ</item>
      <item>HP - Hrvatska pošta d.d.</item>
      <item>Joško Radić vl. automehaničarsko obrta Radić</item>
      <item>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Zoran Perić</item>
      <item>VODOVOD I KANALIZACIJA, društvo s ograničenom odgovornošću za vodoopskrbu, odvodnju i pročišćavanje otpadnih voda</item>
      <item>RH MINISTARSTVO POLJOPRIVREDE</item>
      <item>ŽUPANIJSKO DRŽAVNO ODVJETNIŠTVO U SPLITU</item>
      <item>Coface Hrvatska d.o.o. za usluge upravljanja rizicima</item>
      <item>ODVJETNIČKI URED ANTUN ŠAGOVAC</item>
      <item>Odvjetničko društvo ETEROVIĆ i ŠARAC</item>
      <item>SGS ADRIATICA društvo za ugovornu kontrolu robe, d. o. o.</item>
      <item>Josip Marohnić</item>
      <item>HEP - Opskrba d.o.o. za opskrbu potrošača električnom, toplinskom energijom i plinom</item>
      <item>CESTAR društvo s ograničenom odgovornošću za građevinarstvo</item>
      <item>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Anamarija Biočić Siničić</item>
      <item>LA LOG transporti i poslovne usluge d.o.o.</item>
      <item>UDRUGA MALIH DIONIČARA MILS MLJEKARE SPLIT d.d.</item>
      <item>ZUO HRVOJE ALAJBEG I JAKŠA TOMIĆ</item>
      <item>PRIMARK, društvo s ograničenom odgovornošću za označivanje proizvoda i ambalaže i trgovinu</item>
      <item>ALIJA HRASTINSKI &amp; GRAF</item>
    </izvorni_sadrzaj>
    <derivirana_varijabla naziv="DomainObject.Predmet.SudioniciListNaziv_1">
      <item>MILS, MLJEKARA SPLIT dioničko društvo</item>
      <item>MAJA GLEDEC</item>
      <item>Financijska agencija</item>
      <item>Ivo Bučan</item>
      <item>HRVATSKA POŠTANSKA BANKA, dioničko društvo</item>
      <item>Županija Splitsko-dalmatinska</item>
      <item>Dražen Karninčić</item>
      <item>Ivan Mioč</item>
      <item>Željko Grubišić</item>
      <item>Tatjana Parađina</item>
      <item>Grgo Pandza</item>
      <item>Katja Malbašić</item>
      <item>Jasminka Jukić</item>
      <item>Tea Matijašević</item>
      <item>Ignacijo Žižić</item>
      <item>Vlado Bajić</item>
      <item>Miro Bulat</item>
      <item>Marica Miljak</item>
      <item>Marija Franić</item>
      <item>Bojan Šegan</item>
      <item>Željko Mihaljević</item>
      <item>Branko Gotovac</item>
      <item>Mario Reljan</item>
      <item>Maja Gledec</item>
      <item>Ivan Šundov</item>
      <item>Davor Brkljača</item>
      <item>Marinko Crnjac</item>
      <item>Tomislav Krolo</item>
      <item>Ivan Nazlić</item>
      <item>Josipa Paić</item>
      <item>Marko Piplica</item>
      <item>Nediljko Piplica</item>
      <item>Ivan Parčina</item>
      <item>Maja Pavić</item>
      <item>Ariana Stojanac</item>
      <item>Jozo Šapina</item>
      <item>Rosa Uvodić</item>
      <item>Dušan Vugdelija</item>
      <item>Branko Bulovan</item>
      <item>Nenad Andabaka</item>
      <item>Ante Baran</item>
      <item>Dragan Šundov</item>
      <item>Luka Grubišić</item>
      <item>Mario Modrić</item>
      <item>Đovana Milas</item>
      <item>Draganka Matković</item>
      <item>Jadranka Majić</item>
      <item>Divna Majić</item>
      <item>Joško Kuzmanić</item>
      <item>Nives Kunčević</item>
      <item>Dražen Karninčić</item>
      <item>Nedeljko Buklijaš</item>
      <item>Mislav Boban</item>
      <item>Ivan Jelavić-šako</item>
      <item>Danilo Gogošević</item>
      <item>Ivica Ramljak</item>
      <item>Marko Šetka</item>
      <item>Jurica Dadić</item>
      <item>Sašenko Brdar</item>
      <item>Sanja Bilić</item>
      <item>Ljiljanka Babić</item>
      <item>Slobodan Živković</item>
      <item>Zvonko Smajić</item>
      <item>Ivica Latinac</item>
      <item>Janja Prižmić</item>
      <item>Jakov Strinić</item>
      <item>Nada Šesto</item>
      <item>Inga Tomašević</item>
      <item>Marijo Bulić Ivezić</item>
      <item>Željko Plazonja</item>
      <item>Špiro Pavelin</item>
      <item>Petar Radnić</item>
      <item>Dušan Vugdelija</item>
      <item>ZUO VINKO LJUBIČIĆ, ŽELJKO VRDOLJAK I IVAN MOČIĆ</item>
      <item>Boris Bogdanović</item>
      <item>ZUO VINKO LJUBIČIĆ, ŽELJKO VRDOLJAK I IVAN MOČIĆ</item>
      <item>Marko Piplica</item>
      <item>Joško Kuzmanić</item>
      <item>Nedeljko Buklijaš</item>
      <item>Nediljko Piplica</item>
      <item>Ante Katić</item>
      <item>Miroslav Jelaska</item>
      <item>Ivan Jelavić-šako</item>
      <item>ZUO VINKO LJUBIČIĆ, ŽELJKO VRDOLJAK I IVAN MOČIĆ</item>
      <item>Iva Delić</item>
      <item>Lada Barić</item>
      <item>Mirjana Mravak</item>
      <item>ANA PARAT</item>
      <item>Anđelka Uvodić</item>
      <item>Vedrana Mlačić</item>
      <item>Žarko Uvodić</item>
      <item>Ivan Marijanović</item>
      <item>Tea Mimica</item>
      <item>Zrinka Blažević</item>
      <item>Tino Marijanović</item>
      <item>ZAJEDNIČKI ODVJETNIČKI URED IGOR KALEBIĆ I JADRANKA KALEBIĆ</item>
      <item>DUB-INŽENJERING, društvo s ograničenom odgovornošću za upravljanje nekretninama i građenje</item>
      <item>Hrvatske vode, pravna osoba za upravljanje vodama</item>
      <item>MI-VI MAZIVA društvo s ograničenom odgovornošću za trgovinu i usluge</item>
      <item>ODVJETNIČKO DRUŠTVO BELOŠA &amp; JUKIĆ j.t.d.</item>
      <item>GS1 Croatia-Hrvatsko udruženje za automatsku identifikaciju, elektroničku razmjenu podataka i upravljanje poslovnim procesima</item>
      <item>VONČINA, GRUBIŠIĆ, LOVIĆ, LALIĆ</item>
      <item>HRVATSKE ŠUME društvo s ograničenom odgovornošću</item>
      <item>Zoran Tomić</item>
      <item>ALFA-NOVA društvo s ograničenom odgovornošću za unutrašnju i vanjsku trgovinu i zastupanje stranih tvrtki</item>
      <item>Antun Šagovac</item>
      <item>BRINOX d.o.o.</item>
      <item>Hrvatska radiotelevizija</item>
      <item>MADIRAZZA &amp; PARTNERI, odvjetničko društvo</item>
      <item>HRVATSKA POŠTANSKA BANKA, dioničko društvo</item>
      <item>FINANCIJSKA AGENCIJA</item>
      <item>Meri Juričko</item>
      <item>HRVATSKA BANKA ZA OBNOVU I RAZVITAK</item>
      <item>Ljubomir Gladović</item>
      <item>RH MINISTARSTVO FINANCIJA,POREZNA UPRAVA</item>
      <item>ŽUPANIJSKO DRŽAVNO ODVJETNIŠTVO U SPLITU</item>
      <item>HEP-Operator distribucijskog sustava d.o.o. za distribuciju i opskrbu električne energije</item>
      <item>IGEFA d.o.o. za trgovinu i proizvodnju</item>
      <item>ODVJETNIČKO DRUŠTVO ČERIN, MAR, ŽUVANIĆ ŠTAMBUK društvo s ograničenom odgovornošću</item>
      <item>ČISTOĆA društvo s ograničenom odgovornošću za obavljanje komunalnih djelatnosti održavanja čistoće i odlaganja komunaln</item>
      <item>INA-INDUSTRIJA NAFTE, d.d.</item>
      <item>ODVJETNIČKO DRUŠTVO STANIĆ I PARTNERI društvo s ograničenom odgovornošću</item>
      <item>MEDIC, društvo s ograničenom odgovornošću za trgovinu i usluge</item>
      <item>SPLITSKO-DALMATINSKA ŽUPANIJA</item>
      <item>ODVJETNIČKI URED VINKO SAMARDŽIĆ</item>
      <item>HP - Hrvatska pošta d.d.</item>
      <item>Joško Radić vl. automehaničarsko obrta Radić</item>
      <item>Marija Perić</item>
      <item>REPUBLIKA HRVATSKA, CARINSKA KUPRAVA, PODRUČNI CARINSKI URED SPLIT</item>
      <item>STUDENTSKI CENTAR SPLIT</item>
      <item>FELGA društvo s ograničenom odgovornošću za trgovinu i usluge</item>
      <item>Saponia kemijska, prehrambena i farmaceutska industrija d.d.</item>
      <item>AUTO DAVOR, društvo s ograničenom odgovornošću za popravak i održavanje motornih vozila i trgovinu</item>
      <item>Zoran Perić</item>
      <item>VODOVOD I KANALIZACIJA, društvo s ograničenom odgovornošću za vodoopskrbu, odvodnju i pročišćavanje otpadnih voda</item>
      <item>RH MINISTARSTVO POLJOPRIVREDE</item>
      <item>ŽUPANIJSKO DRŽAVNO ODVJETNIŠTVO U SPLITU</item>
      <item>Coface Hrvatska d.o.o. za usluge upravljanja rizicima</item>
      <item>ODVJETNIČKI URED ANTUN ŠAGOVAC</item>
      <item>Odvjetničko društvo ETEROVIĆ i ŠARAC</item>
      <item>SGS ADRIATICA društvo za ugovornu kontrolu robe, d. o. o.</item>
      <item>Josip Marohnić</item>
      <item>HEP - Opskrba d.o.o. za opskrbu potrošača električnom, toplinskom energijom i plinom</item>
      <item>CESTAR društvo s ograničenom odgovornošću za građevinarstvo</item>
      <item>Tihomir Luetić</item>
      <item>HRVATSKA POLJOPRIVREDNA AGENCIJA</item>
      <item>Validus dioničko društvo za upravljanje drugim društvima "u stečaju"</item>
      <item>SREDIŠNJE KLIRINŠKO DEPOZITARNO DRUŠTVO, dioničko društvo</item>
      <item>JADRANSKA PIVOVARA - SPLIT dioničko društvo za usluge i trgovinu</item>
      <item>SUNCE OSIGURANJE dioničko društvo za osiguranje</item>
      <item>BRODOMERKUR trgovina i usluge, dioničko društvo</item>
      <item>GRAD SPLIT</item>
      <item>Basler osiguranje Zagreb d.d.</item>
      <item>KIM Mljekara Karlovac društvo s ograničenom odgovornošću</item>
      <item>ZUO JOSIP JANKOVIĆ, MATE BURAZIN, DARIO BANIĆ i TOMISLAV HORAČKI</item>
      <item>GRADSKA SIGURNOST Šimac i sin d.o.o. za obavljanje zaštitarske djelatnosti</item>
      <item>ZAGREBAČKI HOLDING, društvo s ograničenom odgovornošću za javni prijevoz, opskrbu vodom, održavanje čistoće, putnička a</item>
      <item>Fond za zaštitu okoliša i energetsku učinkovitost</item>
      <item>NASTAVNI ZAVOD ZA JAVNO ZDRAVSTVO SPLITSKO-DALMATINSKE ŽUPANIJE</item>
      <item>ZLATKO MARIN vl. Marin ugositeljska oprema</item>
      <item>Anamarija Biočić Siničić</item>
      <item>LA LOG transporti i poslovne usluge d.o.o.</item>
      <item>UDRUGA MALIH DIONIČARA MILS MLJEKARE SPLIT d.d.</item>
      <item>ZUO HRVOJE ALAJBEG I JAKŠA TOMIĆ</item>
      <item>PRIMARK, društvo s ograničenom odgovornošću za označivanje proizvoda i ambalaže i trgovinu</item>
      <item>ALIJA HRASTINSKI &amp; GRAF</item>
    </derivirana_varijabla>
  </DomainObject.Predmet.SudioniciListNaziv>
  <DomainObject.Predmet.SudioniciListAdressOIB>
    <izvorni_sadrzaj>
      <item>MILS, MLJEKARA SPLIT dioničko društvo, OIB 08214458449, Komulovića Put 4,Split</item>
      <item>MAJA GLEDEC, OIB 50895115120, Kramarići 2,10000 Zagreb</item>
      <item>Financijska agencija, OIB 85821130368, Aven. Vukovar 70,10000 Zagreb</item>
      <item>Ivo Bučan, OIB 76689754975, Don Petra Peroša 6,21210 Mravince</item>
      <item>HRVATSKA POŠTANSKA BANKA, dioničko društvo, OIB 87939104217, Jurišićeva 4,Zagreb</item>
      <item>Županija Splitsko-dalmatinska, OIB 40781519492, Domovinskog rata 2,21000 Split</item>
      <item>Dražen Karninčić, OIB 76970519046, Mažuranićevo Šetalište 8b,21000 Split</item>
      <item>Ivan Mioč, OIB 10374743160, Gorice 9,21212 Kaštel Sućurac</item>
      <item>Željko Grubišić, OIB 93023032915, Matoševa Ulica 54,21210 Solin</item>
      <item>Tatjana Parađina, OIB 57288345899, Gašpini 23,21210 Solin</item>
      <item>Grgo Pandza, OIB 22030524806, Zagorski Put 109,21217 Kaštel Stari</item>
      <item>Katja Malbašić, OIB 35301382218, Ante Petravića 7,21000 Split</item>
      <item>Jasminka Jukić, OIB 53353285303, Ulica Otočkih Mučenika 20,21238 Otok</item>
      <item>Tea Matijašević, OIB 44325544696, Pujanke 3,21000 Split</item>
      <item>Ignacijo Žižić, OIB 82207916254, Rimski Put 6,21212 Kaštel Sućurac</item>
      <item>Vlado Bajić, OIB 26609876942, Put Brodarice 7,21000 Split</item>
      <item>Miro Bulat, OIB 41322573110, Put Smokovika 35,21000 Split</item>
      <item>Marica Miljak, OIB 99355057833, Hercegovačka 143,21000 Split</item>
      <item>Marija Franić, OIB 07131849193, Željeznička 24,21217 Kaštel Stari</item>
      <item>Bojan Šegan, OIB 36514930818, Šegani 84,47300 Otok Oštarijski</item>
      <item>Željko Mihaljević, OIB 35095156674, Varaždinska 19a,21000 Split</item>
      <item>Branko Gotovac, OIB 83437833967, Gašpini,21210 Solin</item>
      <item>Mario Reljan, OIB 58885828180, Danilska 37,22000 Šibenik</item>
      <item>Maja Gledec, OIB 50895115120, Kramarići 2,10010 Zagreb</item>
      <item>Ivan Šundov, OIB 56860742642, Grge Novaka 117,21000 Split</item>
      <item>Davor Brkljača, OIB 31095596919, Ljubuška 1,21000 Split</item>
      <item>Marinko Crnjac, OIB 25776321792, Imotska 16,21000 Split</item>
      <item>Tomislav Krolo, OIB 11300687907, Muć gornji 00,21203 Gornji Muć</item>
      <item>Ivan Nazlić, OIB 66718869794, Ulica Antuna Mihanovića 78,21204 Koprivno</item>
      <item>Josipa Paić, OIB 45047282920, Ive Tijardovića 20,21000 Split</item>
      <item>Marko Piplica, OIB 00524249358, Podgradina 12,21203 Neorić</item>
      <item>Nediljko Piplica, OIB 24558029807, Neorić 32,21203 Neorić</item>
      <item>Ivan Parčina, OIB 84267764328, Put Duge Njive I 19,21212 Kaštel Sućurac</item>
      <item>Maja Pavić, OIB 84307090213, Kmanski prilaz VII 2,21000 Split</item>
      <item>Ariana Stojanac, OIB 79262574510, Velebitska 99,21000 Split</item>
      <item>Jozo Šapina, OIB 90037633279, Put Sv. Ižidora 45,21000 Split</item>
      <item>Rosa Uvodić, OIB 23582882049, Seget 10 Otok,21230 Sinj</item>
      <item>Dušan Vugdelija, OIB 90883692569, Seget 10 Otok,21230 Sinj</item>
      <item>Branko Bulovan, OIB 64813239197, Osječka 24,21000 Split</item>
      <item>Nenad Andabaka, OIB 12782163386, Hercegovačka 30,21000 Split</item>
      <item>Ante Baran, OIB 74574249160, Kladnjice 0,21202 Kladnjice</item>
      <item>Dragan Šundov, OIB 64719327839, Put Studenca 5,21000 Split</item>
      <item>Luka Grubišić, OIB 36168682856, Stonska 12,21000 Split</item>
      <item>Mario Modrić, OIB 92466258165, Kneza Branimira 4,21230 Sinj</item>
      <item>Đovana Milas, OIB 25841623711, Kneza Trpimira 23,21220 Trogir</item>
      <item>Draganka Matković, OIB 28654242217, Dubrovačka 55,21000 Split</item>
      <item>Jadranka Majić, OIB 49961056129, Doverska 1,21000 Split</item>
      <item>Divna Majić, OIB 43292304107, Ulica Uz Vrtle 55,21217 Kaštel Novi</item>
      <item>Joško Kuzmanić, OIB 18845872416, Marjanski put 34,21000 Split</item>
      <item>Nives Kunčević, OIB 77660819043, Kralja Tomislava 194,22300 Knin</item>
      <item>Dražen Karninčić, OIB 76970519046, Mažuranićevo šetalište 8b,21000 Split</item>
      <item>Nedeljko Buklijaš, OIB 63090049155, Smojina 5,21000 Split</item>
      <item>Mislav Boban, OIB 01360586784, Spinutska 5,21000 Split</item>
      <item>Ivan Jelavić-šako, OIB 32207133237, Zelovo Sutinsko 0,21203 Zelovo Sutinsko</item>
      <item>Danilo Gogošević, OIB 43390915246, Ispod sv. Lovre 17,21000 Split</item>
      <item>Ivica Ramljak, OIB 36238607566, Emanuela Vidovića 21,21210 Solin</item>
      <item>Marko Šetka, OIB 53081771960, Terzićeva 5,21000 Split</item>
      <item>Jurica Dadić, OIB 04225649266, Ruđera Boškovića 20,21000 Split</item>
      <item>Sašenko Brdar, OIB 11958723680, Mosećka 72,21000 Split</item>
      <item>Sanja Bilić, OIB 93622044406, Šižgorićeva 28,21000 Split</item>
      <item>Ljiljanka Babić, OIB 04905535565, Gospe u Siti 33,21311 Podstrana</item>
      <item>Slobodan Živković, OIB 46704207608, Vukovarska 109b,21000 Split</item>
      <item>Zvonko Smajić, OIB 94290705040, Sarajevska 71,21000 Split</item>
      <item>Ivica Latinac, OIB 72087922578, Sv. Mihovila 55,21240 Trilj</item>
      <item>Janja Prižmić, OIB 04442424757, Starčevićeva 32,21000 Split</item>
      <item>Jakov Strinić, OIB 23379961078, Budislavićeva 1B,21220 Trogir</item>
      <item>Nada Šesto, OIB 24227320769, Don M. Mihanovića 2,21210 Solin</item>
      <item>Inga Tomašević, OIB 84735071536, Serdara Tomaševića 20,21230 Sinj</item>
      <item>Marijo Bulić Ivezić, OIB 91594118232, K. Kačića 7,21310 Omiš</item>
      <item>Željko Plazonja, OIB 86658301726, Mostarska 111,21000 Split</item>
      <item>Špiro Pavelin, OIB 21567750569, Hrvatskih žrtava 82,21210 Solin</item>
      <item>Petar Radnić, OIB 26870131103, Hrvatskih žrtava 82,21210 Solin</item>
      <item>Dušan Vugdelija, OIB 90883692569, Otok bb,21238 Obrovac Sinjski</item>
      <item>ZUO VINKO LJUBIČIĆ, ŽELJKO VRDOLJAK I IVAN MOČIĆ, Sukoišanska 4,21000 Split</item>
      <item>Boris Bogdanović, OIB 66066047780, Ante Starčevića 146a,21210 Solin</item>
      <item>ZUO VINKO LJUBIČIĆ, ŽELJKO VRDOLJAK I IVAN MOČIĆ, Sukojišanska 4,21000 Split</item>
      <item>Marko Piplica, OIB 00524249358, Podgradina 12,21203 Neorić</item>
      <item>Joško Kuzmanić, OIB 18845872416, Marjanski put 34,21000 Split</item>
      <item>Nedeljko Buklijaš, OIB 63090049155, Put Firula 14,21000 Split</item>
      <item>Nediljko Piplica, OIB 24558029807, Neorić 32,21203 Neorić</item>
      <item>Ante Katić, OIB 12466550619, Otok 490,21238 Obrovac Sinjski</item>
      <item>Miroslav Jelaska, OIB 85282459602, Pujanke 59,21000 Split</item>
      <item>Ivan Jelavić-šako, OIB 32207133237, Zelovo Sutinsko 0,21203 Zelovo Sutinsko</item>
      <item>ZUO VINKO LJUBIČIĆ, ŽELJKO VRDOLJAK I IVAN MOČIĆ, Sukojišanska 4,21000 Split</item>
      <item>Iva Delić, OIB 46720127905, Obala Hrvatskog Narodnog Prepo 7,21000 Split</item>
      <item>Lada Barić, OIB 76576912546, Table 12,21000 Split</item>
      <item>Mirjana Mravak, OIB 45574616770, Plitvička 6,21000 Split</item>
      <item>ANA PARAT, OIB 36864834371, Smiljanićeva 8b,21000 Split</item>
      <item>Anđelka Uvodić, OIB 49764368679, Klis-kosa 119,21210 Solin</item>
      <item>Vedrana Mlačić, OIB 96569678150, Kneza Trpimira 9,21220 Trogir</item>
      <item>Žarko Uvodić, OIB 88977353985, Petravićeva 33,21000 Split</item>
      <item>Ivan Marijanović, OIB 87446561234, Hercegovačka 108,21000 Split</item>
      <item>Tea Mimica, OIB 81096492412, Grge Novaka 22,21000 Split</item>
      <item>Zrinka Blažević, OIB 18591355230, Sela 51,21217 Kaštel Stari</item>
      <item>Tino Marijanović, OIB 99861559666, Hercegovačka 108,21000 Split</item>
      <item>ZAJEDNIČKI ODVJETNIČKI URED IGOR KALEBIĆ I JADRANKA KALEBIĆ, Sukoišanska 4,21000 Split</item>
      <item>DUB-INŽENJERING, društvo s ograničenom odgovornošću za upravljanje nekretninama i građenje, OIB 81391368092, Šimićeva 9/A,21000 Split</item>
      <item>Hrvatske vode, pravna osoba za upravljanje vodama, OIB 28921383001, Grada Vukovara 220,Zagreb</item>
      <item>MI-VI MAZIVA društvo s ograničenom odgovornošću za trgovinu i usluge, OIB 39235083631, Popovec, Varaždinska cesta 29,10360 Sesvete</item>
      <item>ODVJETNIČKO DRUŠTVO BELOŠA &amp; JUKIĆ j.t.d., OIB 84682050680, Martićeva 31 c,Zagreb</item>
      <item>GS1 Croatia-Hrvatsko udruženje za automatsku identifikaciju, elektroničku razmjenu podataka i upravljanje poslovnim procesima, OIB 03365973101, Tuškanac 14,10000 Zagreb</item>
      <item>VONČINA, GRUBIŠIĆ, LOVIĆ, LALIĆ, Preradovićeva 13,10000 Zagreb</item>
      <item>HRVATSKE ŠUME društvo s ograničenom odgovornošću, OIB 69693144506, Ul.Ljudevita Farkaša Vukotinovića 2,Zagreb</item>
      <item>Zoran Tomić, Zelinska 2/I,10000 Zagreb</item>
      <item>ALFA-NOVA društvo s ograničenom odgovornošću za unutrašnju i vanjsku trgovinu i zastupanje stranih tvrtki, OIB 39098344120, Ljerke Šram 18,Zagreb</item>
      <item>Antun Šagovac, Zagrebačka 17/II,10410 Velika Gorica</item>
      <item>BRINOX d.o.o., OIB , Sora 21,1215 Medvode</item>
      <item>Hrvatska radiotelevizija, OIB 68419124305, Prisavlje 3,Zagreb</item>
      <item>MADIRAZZA &amp; PARTNERI, odvjetničko društvo, OIB 37462847637, Masarykova 21,Zagreb</item>
      <item>HRVATSKA POŠTANSKA BANKA, dioničko društvo, OIB 87939104217, Jurišićeva 4,Zagreb</item>
      <item>FINANCIJSKA AGENCIJA, OIB 85821130368, Vrtni put 3,10000 Zagreb</item>
      <item>Meri Juričko, OIB 50702238975, Ćiril-Metodova 38,21000 Split</item>
      <item>HRVATSKA BANKA ZA OBNOVU I RAZVITAK, OIB 26702280390, Strossmayerov trg 9,10000 Zagreb</item>
      <item>Ljubomir Gladović, OIB , Osječka 24a,21000 Split</item>
      <item>RH MINISTARSTVO FINANCIJA,POREZNA UPRAVA</item>
      <item>ŽUPANIJSKO DRŽAVNO ODVJETNIŠTVO U SPLITU, Gundulićeva 29a,21000 Split</item>
      <item>HEP-Operator distribucijskog sustava d.o.o. za distribuciju i opskrbu električne energije, OIB 46830600751, Poljička cesta 73,21000 Split</item>
      <item>IGEFA d.o.o. za trgovinu i proizvodnju, OIB 64177886695, Savska 2a,10360 Sesvete</item>
      <item>ODVJETNIČKO DRUŠTVO ČERIN, MAR, ŽUVANIĆ ŠTAMBUK društvo s ograničenom odgovornošću, OIB 65986891408</item>
      <item>ČISTOĆA društvo s ograničenom odgovornošću za obavljanje komunalnih djelatnosti održavanja čistoće i odlaganja komunaln, OIB 38812451417, Put Plokita 81,21000 Split</item>
      <item>INA-INDUSTRIJA NAFTE, d.d., OIB 27759560625</item>
      <item>ODVJETNIČKO DRUŠTVO STANIĆ I PARTNERI društvo s ograničenom odgovornošću, OIB 96146860628, Riva 4,51000 Rijeka</item>
      <item>MEDIC, društvo s ograničenom odgovornošću za trgovinu i usluge, OIB 36228944903</item>
      <item>SPLITSKO-DALMATINSKA ŽUPANIJA, OIB 40781519492, Domovinskog rata 2,21000 Split</item>
      <item>ODVJETNIČKI URED VINKO SAMARDŽIĆ, Kavajinova 5/II,21000 Split</item>
      <item>HP - Hrvatska pošta d.d., OIB 87311810356</item>
      <item>Joško Radić vl. automehaničarsko obrta Radić, OIB 66820408548, Put Kave 16,21212 Kaštel Sućurac</item>
      <item>Marija Perić, Domovinskog rata 27 B,21000 Split</item>
      <item>REPUBLIKA HRVATSKA, CARINSKA KUPRAVA, PODRUČNI CARINSKI URED SPLIT, Zrinsko-Frankopanska 60,21000 Split</item>
      <item>STUDENTSKI CENTAR SPLIT, OIB 25975412650, Sinjska 6,21000 Split</item>
      <item>FELGA društvo s ograničenom odgovornošću za trgovinu i usluge, OIB 67581114415, Put Firula 57,21000 Split</item>
      <item>Saponia kemijska, prehrambena i farmaceutska industrija d.d., OIB 37879152548, Matije Gupca 2,31000 Osijek</item>
      <item>AUTO DAVOR, društvo s ograničenom odgovornošću za popravak i održavanje motornih vozila i trgovinu, OIB 37415954013, Hercegovačka Ulica 74,21000 Split</item>
      <item>Zoran Perić, Gundulićeva 26 A,21000 Split</item>
      <item>VODOVOD I KANALIZACIJA, društvo s ograničenom odgovornošću za vodoopskrbu, odvodnju i pročišćavanje otpadnih voda, OIB 56826138353, Biokovska 3,21000 Split</item>
      <item>RH MINISTARSTVO POLJOPRIVREDE</item>
      <item>ŽUPANIJSKO DRŽAVNO ODVJETNIŠTVO U SPLITU, Gundulićeva 29a,21000 Split</item>
      <item>Coface Hrvatska d.o.o. za usluge upravljanja rizicima, OIB 96745150921</item>
      <item>ODVJETNIČKI URED ANTUN ŠAGOVAC, Zagrebačka 17/II,10410 Velika Gorica</item>
      <item>Odvjetničko društvo ETEROVIĆ i ŠARAC, OIB 31785728337</item>
      <item>SGS ADRIATICA društvo za ugovornu kontrolu robe, d. o. o., OIB 69359376226</item>
      <item>Josip Marohnić, OIB 12801075073</item>
      <item>HEP - Opskrba d.o.o. za opskrbu potrošača električnom, toplinskom energijom i plinom, OIB 63073332379</item>
      <item>CESTAR društvo s ograničenom odgovornošću za građevinarstvo, OIB 27471262195, Tršćanska 1,21000 Split</item>
      <item>Tihomir Luetić, Sukoišanska 25/III,21000 Split</item>
      <item>HRVATSKA POLJOPRIVREDNA AGENCIJA, OIB 48006835970, Križevačka 185,48260 Križevci</item>
      <item>Validus dioničko društvo za upravljanje drugim društvima "u stečaju", OIB 07838648475, Anina Ulica 2,42000 Varaždin</item>
      <item>SREDIŠNJE KLIRINŠKO DEPOZITARNO DRUŠTVO, dioničko društvo, OIB 64406809162</item>
      <item>JADRANSKA PIVOVARA - SPLIT dioničko društvo za usluge i trgovinu, OIB 50466902241, Vranjički put 14,21210 Vranjic</item>
      <item>SUNCE OSIGURANJE dioničko društvo za osiguranje, OIB 12012147571, Trnjanska cesta 108,10000 Zagreb</item>
      <item>BRODOMERKUR trgovina i usluge, dioničko društvo, OIB 33956120458, Poljička Cesta 35,21000 Split</item>
      <item>GRAD SPLIT, OIB 78755598868, Branimirova obala 17,21000 Split</item>
      <item>Basler osiguranje Zagreb d.d., OIB 59706054982</item>
      <item>KIM Mljekara Karlovac društvo s ograničenom odgovornošću, OIB 93458739954, Mekušanska cesta 51,47000 Karlovac</item>
      <item>ZUO JOSIP JANKOVIĆ, MATE BURAZIN, DARIO BANIĆ i TOMISLAV HORAČKI, OIB 16977149814, Vranicanijeva 5/I,47000 Karlovac</item>
      <item>GRADSKA SIGURNOST Šimac i sin d.o.o. za obavljanje zaštitarske djelatnosti, OIB 16003380887, Kroz Smrdečac 45,21000 Split</item>
      <item>ZAGREBAČKI HOLDING, društvo s ograničenom odgovornošću za javni prijevoz, opskrbu vodom, održavanje čistoće, putnička a, OIB 85584865987, Šubićeva 40/III,10000 Zagreb</item>
      <item>Fond za zaštitu okoliša i energetsku učinkovitost, OIB 85828625994, Ksaver 208,Zagreb</item>
      <item>NASTAVNI ZAVOD ZA JAVNO ZDRAVSTVO SPLITSKO-DALMATINSKE ŽUPANIJE, OIB 54948902275, Vukovarska Ulica 46,21000 Split</item>
      <item>ZLATKO MARIN vl. Marin ugositeljska oprema, OIB 92123845489, Dubrovačka 11,21204 Dugopolje</item>
      <item>Anamarija Biočić Siničić, PC Solin, Zvonimirova 73,21210 Solin</item>
      <item>LA LOG transporti i poslovne usluge d.o.o., OIB 98319803940, Slatinska 1,10360 Sesvete</item>
      <item>UDRUGA MALIH DIONIČARA MILS MLJEKARE SPLIT d.d., Komulovića put 4,21000 Split</item>
      <item>ZUO HRVOJE ALAJBEG I JAKŠA TOMIĆ, Gundulićeva 2,21000 Split</item>
      <item>PRIMARK, društvo s ograničenom odgovornošću za označivanje proizvoda i ambalaže i trgovinu, OIB 75653529088, Novačka cesta 10/A,10437 Rakitje</item>
      <item>ALIJA HRASTINSKI &amp; GRAF, Zagrebačka cesta 50,10000 Zagreb</item>
    </izvorni_sadrzaj>
    <derivirana_varijabla naziv="DomainObject.Predmet.SudioniciListAdressOIB_1">
      <item>MILS, MLJEKARA SPLIT dioničko društvo, OIB 08214458449, Komulovića Put 4,Split</item>
      <item>MAJA GLEDEC, OIB 50895115120, Kramarići 2,10000 Zagreb</item>
      <item>Financijska agencija, OIB 85821130368, Aven. Vukovar 70,10000 Zagreb</item>
      <item>Ivo Bučan, OIB 76689754975, Don Petra Peroša 6,21210 Mravince</item>
      <item>HRVATSKA POŠTANSKA BANKA, dioničko društvo, OIB 87939104217, Jurišićeva 4,Zagreb</item>
      <item>Županija Splitsko-dalmatinska, OIB 40781519492, Domovinskog rata 2,21000 Split</item>
      <item>Dražen Karninčić, OIB 76970519046, Mažuranićevo Šetalište 8b,21000 Split</item>
      <item>Ivan Mioč, OIB 10374743160, Gorice 9,21212 Kaštel Sućurac</item>
      <item>Željko Grubišić, OIB 93023032915, Matoševa Ulica 54,21210 Solin</item>
      <item>Tatjana Parađina, OIB 57288345899, Gašpini 23,21210 Solin</item>
      <item>Grgo Pandza, OIB 22030524806, Zagorski Put 109,21217 Kaštel Stari</item>
      <item>Katja Malbašić, OIB 35301382218, Ante Petravića 7,21000 Split</item>
      <item>Jasminka Jukić, OIB 53353285303, Ulica Otočkih Mučenika 20,21238 Otok</item>
      <item>Tea Matijašević, OIB 44325544696, Pujanke 3,21000 Split</item>
      <item>Ignacijo Žižić, OIB 82207916254, Rimski Put 6,21212 Kaštel Sućurac</item>
      <item>Vlado Bajić, OIB 26609876942, Put Brodarice 7,21000 Split</item>
      <item>Miro Bulat, OIB 41322573110, Put Smokovika 35,21000 Split</item>
      <item>Marica Miljak, OIB 99355057833, Hercegovačka 143,21000 Split</item>
      <item>Marija Franić, OIB 07131849193, Željeznička 24,21217 Kaštel Stari</item>
      <item>Bojan Šegan, OIB 36514930818, Šegani 84,47300 Otok Oštarijski</item>
      <item>Željko Mihaljević, OIB 35095156674, Varaždinska 19a,21000 Split</item>
      <item>Branko Gotovac, OIB 83437833967, Gašpini,21210 Solin</item>
      <item>Mario Reljan, OIB 58885828180, Danilska 37,22000 Šibenik</item>
      <item>Maja Gledec, OIB 50895115120, Kramarići 2,10010 Zagreb</item>
      <item>Ivan Šundov, OIB 56860742642, Grge Novaka 117,21000 Split</item>
      <item>Davor Brkljača, OIB 31095596919, Ljubuška 1,21000 Split</item>
      <item>Marinko Crnjac, OIB 25776321792, Imotska 16,21000 Split</item>
      <item>Tomislav Krolo, OIB 11300687907, Muć gornji 00,21203 Gornji Muć</item>
      <item>Ivan Nazlić, OIB 66718869794, Ulica Antuna Mihanovića 78,21204 Koprivno</item>
      <item>Josipa Paić, OIB 45047282920, Ive Tijardovića 20,21000 Split</item>
      <item>Marko Piplica, OIB 00524249358, Podgradina 12,21203 Neorić</item>
      <item>Nediljko Piplica, OIB 24558029807, Neorić 32,21203 Neorić</item>
      <item>Ivan Parčina, OIB 84267764328, Put Duge Njive I 19,21212 Kaštel Sućurac</item>
      <item>Maja Pavić, OIB 84307090213, Kmanski prilaz VII 2,21000 Split</item>
      <item>Ariana Stojanac, OIB 79262574510, Velebitska 99,21000 Split</item>
      <item>Jozo Šapina, OIB 90037633279, Put Sv. Ižidora 45,21000 Split</item>
      <item>Rosa Uvodić, OIB 23582882049, Seget 10 Otok,21230 Sinj</item>
      <item>Dušan Vugdelija, OIB 90883692569, Seget 10 Otok,21230 Sinj</item>
      <item>Branko Bulovan, OIB 64813239197, Osječka 24,21000 Split</item>
      <item>Nenad Andabaka, OIB 12782163386, Hercegovačka 30,21000 Split</item>
      <item>Ante Baran, OIB 74574249160, Kladnjice 0,21202 Kladnjice</item>
      <item>Dragan Šundov, OIB 64719327839, Put Studenca 5,21000 Split</item>
      <item>Luka Grubišić, OIB 36168682856, Stonska 12,21000 Split</item>
      <item>Mario Modrić, OIB 92466258165, Kneza Branimira 4,21230 Sinj</item>
      <item>Đovana Milas, OIB 25841623711, Kneza Trpimira 23,21220 Trogir</item>
      <item>Draganka Matković, OIB 28654242217, Dubrovačka 55,21000 Split</item>
      <item>Jadranka Majić, OIB 49961056129, Doverska 1,21000 Split</item>
      <item>Divna Majić, OIB 43292304107, Ulica Uz Vrtle 55,21217 Kaštel Novi</item>
      <item>Joško Kuzmanić, OIB 18845872416, Marjanski put 34,21000 Split</item>
      <item>Nives Kunčević, OIB 77660819043, Kralja Tomislava 194,22300 Knin</item>
      <item>Dražen Karninčić, OIB 76970519046, Mažuranićevo šetalište 8b,21000 Split</item>
      <item>Nedeljko Buklijaš, OIB 63090049155, Smojina 5,21000 Split</item>
      <item>Mislav Boban, OIB 01360586784, Spinutska 5,21000 Split</item>
      <item>Ivan Jelavić-šako, OIB 32207133237, Zelovo Sutinsko 0,21203 Zelovo Sutinsko</item>
      <item>Danilo Gogošević, OIB 43390915246, Ispod sv. Lovre 17,21000 Split</item>
      <item>Ivica Ramljak, OIB 36238607566, Emanuela Vidovića 21,21210 Solin</item>
      <item>Marko Šetka, OIB 53081771960, Terzićeva 5,21000 Split</item>
      <item>Jurica Dadić, OIB 04225649266, Ruđera Boškovića 20,21000 Split</item>
      <item>Sašenko Brdar, OIB 11958723680, Mosećka 72,21000 Split</item>
      <item>Sanja Bilić, OIB 93622044406, Šižgorićeva 28,21000 Split</item>
      <item>Ljiljanka Babić, OIB 04905535565, Gospe u Siti 33,21311 Podstrana</item>
      <item>Slobodan Živković, OIB 46704207608, Vukovarska 109b,21000 Split</item>
      <item>Zvonko Smajić, OIB 94290705040, Sarajevska 71,21000 Split</item>
      <item>Ivica Latinac, OIB 72087922578, Sv. Mihovila 55,21240 Trilj</item>
      <item>Janja Prižmić, OIB 04442424757, Starčevićeva 32,21000 Split</item>
      <item>Jakov Strinić, OIB 23379961078, Budislavićeva 1B,21220 Trogir</item>
      <item>Nada Šesto, OIB 24227320769, Don M. Mihanovića 2,21210 Solin</item>
      <item>Inga Tomašević, OIB 84735071536, Serdara Tomaševića 20,21230 Sinj</item>
      <item>Marijo Bulić Ivezić, OIB 91594118232, K. Kačića 7,21310 Omiš</item>
      <item>Željko Plazonja, OIB 86658301726, Mostarska 111,21000 Split</item>
      <item>Špiro Pavelin, OIB 21567750569, Hrvatskih žrtava 82,21210 Solin</item>
      <item>Petar Radnić, OIB 26870131103, Hrvatskih žrtava 82,21210 Solin</item>
      <item>Dušan Vugdelija, OIB 90883692569, Otok bb,21238 Obrovac Sinjski</item>
      <item>ZUO VINKO LJUBIČIĆ, ŽELJKO VRDOLJAK I IVAN MOČIĆ, Sukoišanska 4,21000 Split</item>
      <item>Boris Bogdanović, OIB 66066047780, Ante Starčevića 146a,21210 Solin</item>
      <item>ZUO VINKO LJUBIČIĆ, ŽELJKO VRDOLJAK I IVAN MOČIĆ, Sukojišanska 4,21000 Split</item>
      <item>Marko Piplica, OIB 00524249358, Podgradina 12,21203 Neorić</item>
      <item>Joško Kuzmanić, OIB 18845872416, Marjanski put 34,21000 Split</item>
      <item>Nedeljko Buklijaš, OIB 63090049155, Put Firula 14,21000 Split</item>
      <item>Nediljko Piplica, OIB 24558029807, Neorić 32,21203 Neorić</item>
      <item>Ante Katić, OIB 12466550619, Otok 490,21238 Obrovac Sinjski</item>
      <item>Miroslav Jelaska, OIB 85282459602, Pujanke 59,21000 Split</item>
      <item>Ivan Jelavić-šako, OIB 32207133237, Zelovo Sutinsko 0,21203 Zelovo Sutinsko</item>
      <item>ZUO VINKO LJUBIČIĆ, ŽELJKO VRDOLJAK I IVAN MOČIĆ, Sukojišanska 4,21000 Split</item>
      <item>Iva Delić, OIB 46720127905, Obala Hrvatskog Narodnog Prepo 7,21000 Split</item>
      <item>Lada Barić, OIB 76576912546, Table 12,21000 Split</item>
      <item>Mirjana Mravak, OIB 45574616770, Plitvička 6,21000 Split</item>
      <item>ANA PARAT, OIB 36864834371, Smiljanićeva 8b,21000 Split</item>
      <item>Anđelka Uvodić, OIB 49764368679, Klis-kosa 119,21210 Solin</item>
      <item>Vedrana Mlačić, OIB 96569678150, Kneza Trpimira 9,21220 Trogir</item>
      <item>Žarko Uvodić, OIB 88977353985, Petravićeva 33,21000 Split</item>
      <item>Ivan Marijanović, OIB 87446561234, Hercegovačka 108,21000 Split</item>
      <item>Tea Mimica, OIB 81096492412, Grge Novaka 22,21000 Split</item>
      <item>Zrinka Blažević, OIB 18591355230, Sela 51,21217 Kaštel Stari</item>
      <item>Tino Marijanović, OIB 99861559666, Hercegovačka 108,21000 Split</item>
      <item>ZAJEDNIČKI ODVJETNIČKI URED IGOR KALEBIĆ I JADRANKA KALEBIĆ, Sukoišanska 4,21000 Split</item>
      <item>DUB-INŽENJERING, društvo s ograničenom odgovornošću za upravljanje nekretninama i građenje, OIB 81391368092, Šimićeva 9/A,21000 Split</item>
      <item>Hrvatske vode, pravna osoba za upravljanje vodama, OIB 28921383001, Grada Vukovara 220,Zagreb</item>
      <item>MI-VI MAZIVA društvo s ograničenom odgovornošću za trgovinu i usluge, OIB 39235083631, Popovec, Varaždinska cesta 29,10360 Sesvete</item>
      <item>ODVJETNIČKO DRUŠTVO BELOŠA &amp; JUKIĆ j.t.d., OIB 84682050680, Martićeva 31 c,Zagreb</item>
      <item>GS1 Croatia-Hrvatsko udruženje za automatsku identifikaciju, elektroničku razmjenu podataka i upravljanje poslovnim procesima, OIB 03365973101, Tuškanac 14,10000 Zagreb</item>
      <item>VONČINA, GRUBIŠIĆ, LOVIĆ, LALIĆ, Preradovićeva 13,10000 Zagreb</item>
      <item>HRVATSKE ŠUME društvo s ograničenom odgovornošću, OIB 69693144506, Ul.Ljudevita Farkaša Vukotinovića 2,Zagreb</item>
      <item>Zoran Tomić, Zelinska 2/I,10000 Zagreb</item>
      <item>ALFA-NOVA društvo s ograničenom odgovornošću za unutrašnju i vanjsku trgovinu i zastupanje stranih tvrtki, OIB 39098344120, Ljerke Šram 18,Zagreb</item>
      <item>Antun Šagovac, Zagrebačka 17/II,10410 Velika Gorica</item>
      <item>BRINOX d.o.o., OIB , Sora 21,1215 Medvode</item>
      <item>Hrvatska radiotelevizija, OIB 68419124305, Prisavlje 3,Zagreb</item>
      <item>MADIRAZZA &amp; PARTNERI, odvjetničko društvo, OIB 37462847637, Masarykova 21,Zagreb</item>
      <item>HRVATSKA POŠTANSKA BANKA, dioničko društvo, OIB 87939104217, Jurišićeva 4,Zagreb</item>
      <item>FINANCIJSKA AGENCIJA, OIB 85821130368, Vrtni put 3,10000 Zagreb</item>
      <item>Meri Juričko, OIB 50702238975, Ćiril-Metodova 38,21000 Split</item>
      <item>HRVATSKA BANKA ZA OBNOVU I RAZVITAK, OIB 26702280390, Strossmayerov trg 9,10000 Zagreb</item>
      <item>Ljubomir Gladović, OIB , Osječka 24a,21000 Split</item>
      <item>RH MINISTARSTVO FINANCIJA,POREZNA UPRAVA</item>
      <item>ŽUPANIJSKO DRŽAVNO ODVJETNIŠTVO U SPLITU, Gundulićeva 29a,21000 Split</item>
      <item>HEP-Operator distribucijskog sustava d.o.o. za distribuciju i opskrbu električne energije, OIB 46830600751, Poljička cesta 73,21000 Split</item>
      <item>IGEFA d.o.o. za trgovinu i proizvodnju, OIB 64177886695, Savska 2a,10360 Sesvete</item>
      <item>ODVJETNIČKO DRUŠTVO ČERIN, MAR, ŽUVANIĆ ŠTAMBUK društvo s ograničenom odgovornošću, OIB 65986891408</item>
      <item>ČISTOĆA društvo s ograničenom odgovornošću za obavljanje komunalnih djelatnosti održavanja čistoće i odlaganja komunaln, OIB 38812451417, Put Plokita 81,21000 Split</item>
      <item>INA-INDUSTRIJA NAFTE, d.d., OIB 27759560625</item>
      <item>ODVJETNIČKO DRUŠTVO STANIĆ I PARTNERI društvo s ograničenom odgovornošću, OIB 96146860628, Riva 4,51000 Rijeka</item>
      <item>MEDIC, društvo s ograničenom odgovornošću za trgovinu i usluge, OIB 36228944903</item>
      <item>SPLITSKO-DALMATINSKA ŽUPANIJA, OIB 40781519492, Domovinskog rata 2,21000 Split</item>
      <item>ODVJETNIČKI URED VINKO SAMARDŽIĆ, Kavajinova 5/II,21000 Split</item>
      <item>HP - Hrvatska pošta d.d., OIB 87311810356</item>
      <item>Joško Radić vl. automehaničarsko obrta Radić, OIB 66820408548, Put Kave 16,21212 Kaštel Sućurac</item>
      <item>Marija Perić, Domovinskog rata 27 B,21000 Split</item>
      <item>REPUBLIKA HRVATSKA, CARINSKA KUPRAVA, PODRUČNI CARINSKI URED SPLIT, Zrinsko-Frankopanska 60,21000 Split</item>
      <item>STUDENTSKI CENTAR SPLIT, OIB 25975412650, Sinjska 6,21000 Split</item>
      <item>FELGA društvo s ograničenom odgovornošću za trgovinu i usluge, OIB 67581114415, Put Firula 57,21000 Split</item>
      <item>Saponia kemijska, prehrambena i farmaceutska industrija d.d., OIB 37879152548, Matije Gupca 2,31000 Osijek</item>
      <item>AUTO DAVOR, društvo s ograničenom odgovornošću za popravak i održavanje motornih vozila i trgovinu, OIB 37415954013, Hercegovačka Ulica 74,21000 Split</item>
      <item>Zoran Perić, Gundulićeva 26 A,21000 Split</item>
      <item>VODOVOD I KANALIZACIJA, društvo s ograničenom odgovornošću za vodoopskrbu, odvodnju i pročišćavanje otpadnih voda, OIB 56826138353, Biokovska 3,21000 Split</item>
      <item>RH MINISTARSTVO POLJOPRIVREDE</item>
      <item>ŽUPANIJSKO DRŽAVNO ODVJETNIŠTVO U SPLITU, Gundulićeva 29a,21000 Split</item>
      <item>Coface Hrvatska d.o.o. za usluge upravljanja rizicima, OIB 96745150921</item>
      <item>ODVJETNIČKI URED ANTUN ŠAGOVAC, Zagrebačka 17/II,10410 Velika Gorica</item>
      <item>Odvjetničko društvo ETEROVIĆ i ŠARAC, OIB 31785728337</item>
      <item>SGS ADRIATICA društvo za ugovornu kontrolu robe, d. o. o., OIB 69359376226</item>
      <item>Josip Marohnić, OIB 12801075073</item>
      <item>HEP - Opskrba d.o.o. za opskrbu potrošača električnom, toplinskom energijom i plinom, OIB 63073332379</item>
      <item>CESTAR društvo s ograničenom odgovornošću za građevinarstvo, OIB 27471262195, Tršćanska 1,21000 Split</item>
      <item>Tihomir Luetić, Sukoišanska 25/III,21000 Split</item>
      <item>HRVATSKA POLJOPRIVREDNA AGENCIJA, OIB 48006835970, Križevačka 185,48260 Križevci</item>
      <item>Validus dioničko društvo za upravljanje drugim društvima "u stečaju", OIB 07838648475, Anina Ulica 2,42000 Varaždin</item>
      <item>SREDIŠNJE KLIRINŠKO DEPOZITARNO DRUŠTVO, dioničko društvo, OIB 64406809162</item>
      <item>JADRANSKA PIVOVARA - SPLIT dioničko društvo za usluge i trgovinu, OIB 50466902241, Vranjički put 14,21210 Vranjic</item>
      <item>SUNCE OSIGURANJE dioničko društvo za osiguranje, OIB 12012147571, Trnjanska cesta 108,10000 Zagreb</item>
      <item>BRODOMERKUR trgovina i usluge, dioničko društvo, OIB 33956120458, Poljička Cesta 35,21000 Split</item>
      <item>GRAD SPLIT, OIB 78755598868, Branimirova obala 17,21000 Split</item>
      <item>Basler osiguranje Zagreb d.d., OIB 59706054982</item>
      <item>KIM Mljekara Karlovac društvo s ograničenom odgovornošću, OIB 93458739954, Mekušanska cesta 51,47000 Karlovac</item>
      <item>ZUO JOSIP JANKOVIĆ, MATE BURAZIN, DARIO BANIĆ i TOMISLAV HORAČKI, OIB 16977149814, Vranicanijeva 5/I,47000 Karlovac</item>
      <item>GRADSKA SIGURNOST Šimac i sin d.o.o. za obavljanje zaštitarske djelatnosti, OIB 16003380887, Kroz Smrdečac 45,21000 Split</item>
      <item>ZAGREBAČKI HOLDING, društvo s ograničenom odgovornošću za javni prijevoz, opskrbu vodom, održavanje čistoće, putnička a, OIB 85584865987, Šubićeva 40/III,10000 Zagreb</item>
      <item>Fond za zaštitu okoliša i energetsku učinkovitost, OIB 85828625994, Ksaver 208,Zagreb</item>
      <item>NASTAVNI ZAVOD ZA JAVNO ZDRAVSTVO SPLITSKO-DALMATINSKE ŽUPANIJE, OIB 54948902275, Vukovarska Ulica 46,21000 Split</item>
      <item>ZLATKO MARIN vl. Marin ugositeljska oprema, OIB 92123845489, Dubrovačka 11,21204 Dugopolje</item>
      <item>Anamarija Biočić Siničić, PC Solin, Zvonimirova 73,21210 Solin</item>
      <item>LA LOG transporti i poslovne usluge d.o.o., OIB 98319803940, Slatinska 1,10360 Sesvete</item>
      <item>UDRUGA MALIH DIONIČARA MILS MLJEKARE SPLIT d.d., Komulovića put 4,21000 Split</item>
      <item>ZUO HRVOJE ALAJBEG I JAKŠA TOMIĆ, Gundulićeva 2,21000 Split</item>
      <item>PRIMARK, društvo s ograničenom odgovornošću za označivanje proizvoda i ambalaže i trgovinu, OIB 75653529088, Novačka cesta 10/A,10437 Rakitje</item>
      <item>ALIJA HRASTINSKI &amp; GRAF, Zagrebačka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08214458449</item>
      <item>, OIB 50895115120</item>
      <item>, OIB 85821130368</item>
      <item>, OIB 76689754975</item>
      <item>, OIB 87939104217</item>
      <item>, OIB 40781519492</item>
      <item>, OIB 76970519046</item>
      <item>, OIB 10374743160</item>
      <item>, OIB 93023032915</item>
      <item>, OIB 57288345899</item>
      <item>, OIB 22030524806</item>
      <item>, OIB 35301382218</item>
      <item>, OIB 53353285303</item>
      <item>, OIB 44325544696</item>
      <item>, OIB 82207916254</item>
      <item>, OIB 26609876942</item>
      <item>, OIB 41322573110</item>
      <item>, OIB 99355057833</item>
      <item>, OIB 07131849193</item>
      <item>, OIB 36514930818</item>
      <item>, OIB 35095156674</item>
      <item>, OIB 83437833967</item>
      <item>, OIB 58885828180</item>
      <item>, OIB 50895115120</item>
      <item>, OIB 56860742642</item>
      <item>, OIB 31095596919</item>
      <item>, OIB 25776321792</item>
      <item>, OIB 11300687907</item>
      <item>, OIB 66718869794</item>
      <item>, OIB 45047282920</item>
      <item>, OIB 00524249358</item>
      <item>, OIB 24558029807</item>
      <item>, OIB 84267764328</item>
      <item>, OIB 84307090213</item>
      <item>, OIB 79262574510</item>
      <item>, OIB 90037633279</item>
      <item>, OIB 23582882049</item>
      <item>, OIB 90883692569</item>
      <item>, OIB 64813239197</item>
      <item>, OIB 12782163386</item>
      <item>, OIB 74574249160</item>
      <item>, OIB 64719327839</item>
      <item>, OIB 36168682856</item>
      <item>, OIB 92466258165</item>
      <item>, OIB 25841623711</item>
      <item>, OIB 28654242217</item>
      <item>, OIB 49961056129</item>
      <item>, OIB 43292304107</item>
      <item>, OIB 18845872416</item>
      <item>, OIB 77660819043</item>
      <item>, OIB 76970519046</item>
      <item>, OIB 63090049155</item>
      <item>, OIB 01360586784</item>
      <item>, OIB 32207133237</item>
      <item>, OIB 43390915246</item>
      <item>, OIB 36238607566</item>
      <item>, OIB 53081771960</item>
      <item>, OIB 04225649266</item>
      <item>, OIB 11958723680</item>
      <item>, OIB 93622044406</item>
      <item>, OIB 04905535565</item>
      <item>, OIB 46704207608</item>
      <item>, OIB 94290705040</item>
      <item>, OIB 72087922578</item>
      <item>, OIB 04442424757</item>
      <item>, OIB 23379961078</item>
      <item>, OIB 24227320769</item>
      <item>, OIB 84735071536</item>
      <item>, OIB 91594118232</item>
      <item>, OIB 86658301726</item>
      <item>, OIB 21567750569</item>
      <item>, OIB 26870131103</item>
      <item>, OIB 90883692569</item>
      <item>, OIB null</item>
      <item>, OIB 66066047780</item>
      <item>, OIB null</item>
      <item>, OIB 00524249358</item>
      <item>, OIB 18845872416</item>
      <item>, OIB 63090049155</item>
      <item>, OIB 24558029807</item>
      <item>, OIB 12466550619</item>
      <item>, OIB 85282459602</item>
      <item>, OIB 32207133237</item>
      <item>, OIB null</item>
      <item>, OIB 46720127905</item>
      <item>, OIB 76576912546</item>
      <item>, OIB 45574616770</item>
      <item>, OIB 36864834371</item>
      <item>, OIB 49764368679</item>
      <item>, OIB 96569678150</item>
      <item>, OIB 88977353985</item>
      <item>, OIB 87446561234</item>
      <item>, OIB 81096492412</item>
      <item>, OIB 18591355230</item>
      <item>, OIB 99861559666</item>
      <item>, OIB null</item>
      <item>, OIB 81391368092</item>
      <item>, OIB 28921383001</item>
      <item>, OIB 39235083631</item>
      <item>, OIB 84682050680</item>
      <item>, OIB 03365973101</item>
      <item>, OIB null</item>
      <item>, OIB 69693144506</item>
      <item>, OIB null</item>
      <item>, OIB 39098344120</item>
      <item>, OIB null</item>
      <item>, OIB </item>
      <item>, OIB 68419124305</item>
      <item>, OIB 37462847637</item>
      <item>, OIB 87939104217</item>
      <item>, OIB 85821130368</item>
      <item>, OIB 50702238975</item>
      <item>, OIB 26702280390</item>
      <item>, OIB </item>
      <item>, OIB null</item>
      <item>, OIB null</item>
      <item>, OIB 46830600751</item>
      <item>, OIB 64177886695</item>
      <item>, OIB 65986891408</item>
      <item>, OIB 38812451417</item>
      <item>, OIB 27759560625</item>
      <item>, OIB 96146860628</item>
      <item>, OIB 36228944903</item>
      <item>, OIB 40781519492</item>
      <item>, OIB null</item>
      <item>, OIB 87311810356</item>
      <item>, OIB 66820408548</item>
      <item>, OIB null</item>
      <item>, OIB null</item>
      <item>, OIB 25975412650</item>
      <item>, OIB 67581114415</item>
      <item>, OIB 37879152548</item>
      <item>, OIB 37415954013</item>
      <item>, OIB null</item>
      <item>, OIB 56826138353</item>
      <item>, OIB null</item>
      <item>, OIB null</item>
      <item>, OIB 96745150921</item>
      <item>, OIB null</item>
      <item>, OIB 31785728337</item>
      <item>, OIB 69359376226</item>
      <item>, OIB 12801075073</item>
      <item>, OIB 63073332379</item>
      <item>, OIB 27471262195</item>
      <item>, OIB null</item>
      <item>, OIB 48006835970</item>
      <item>, OIB 07838648475</item>
      <item>, OIB 64406809162</item>
      <item>, OIB 50466902241</item>
      <item>, OIB 12012147571</item>
      <item>, OIB 33956120458</item>
      <item>, OIB 78755598868</item>
      <item>, OIB 59706054982</item>
      <item>, OIB 93458739954</item>
      <item>, OIB 16977149814</item>
      <item>, OIB 16003380887</item>
      <item>, OIB 85584865987</item>
      <item>, OIB 85828625994</item>
      <item>, OIB 54948902275</item>
      <item>, OIB 92123845489</item>
      <item>, OIB null</item>
      <item>, OIB 98319803940</item>
      <item>, OIB null</item>
      <item>, OIB null</item>
      <item>, OIB 75653529088</item>
      <item>, OIB null</item>
    </izvorni_sadrzaj>
    <derivirana_varijabla naziv="DomainObject.Predmet.SudioniciListNazivOIB_1">
      <item>, OIB 08214458449</item>
      <item>, OIB 50895115120</item>
      <item>, OIB 85821130368</item>
      <item>, OIB 76689754975</item>
      <item>, OIB 87939104217</item>
      <item>, OIB 40781519492</item>
      <item>, OIB 76970519046</item>
      <item>, OIB 10374743160</item>
      <item>, OIB 93023032915</item>
      <item>, OIB 57288345899</item>
      <item>, OIB 22030524806</item>
      <item>, OIB 35301382218</item>
      <item>, OIB 53353285303</item>
      <item>, OIB 44325544696</item>
      <item>, OIB 82207916254</item>
      <item>, OIB 26609876942</item>
      <item>, OIB 41322573110</item>
      <item>, OIB 99355057833</item>
      <item>, OIB 07131849193</item>
      <item>, OIB 36514930818</item>
      <item>, OIB 35095156674</item>
      <item>, OIB 83437833967</item>
      <item>, OIB 58885828180</item>
      <item>, OIB 50895115120</item>
      <item>, OIB 56860742642</item>
      <item>, OIB 31095596919</item>
      <item>, OIB 25776321792</item>
      <item>, OIB 11300687907</item>
      <item>, OIB 66718869794</item>
      <item>, OIB 45047282920</item>
      <item>, OIB 00524249358</item>
      <item>, OIB 24558029807</item>
      <item>, OIB 84267764328</item>
      <item>, OIB 84307090213</item>
      <item>, OIB 79262574510</item>
      <item>, OIB 90037633279</item>
      <item>, OIB 23582882049</item>
      <item>, OIB 90883692569</item>
      <item>, OIB 64813239197</item>
      <item>, OIB 12782163386</item>
      <item>, OIB 74574249160</item>
      <item>, OIB 64719327839</item>
      <item>, OIB 36168682856</item>
      <item>, OIB 92466258165</item>
      <item>, OIB 25841623711</item>
      <item>, OIB 28654242217</item>
      <item>, OIB 49961056129</item>
      <item>, OIB 43292304107</item>
      <item>, OIB 18845872416</item>
      <item>, OIB 77660819043</item>
      <item>, OIB 76970519046</item>
      <item>, OIB 63090049155</item>
      <item>, OIB 01360586784</item>
      <item>, OIB 32207133237</item>
      <item>, OIB 43390915246</item>
      <item>, OIB 36238607566</item>
      <item>, OIB 53081771960</item>
      <item>, OIB 04225649266</item>
      <item>, OIB 11958723680</item>
      <item>, OIB 93622044406</item>
      <item>, OIB 04905535565</item>
      <item>, OIB 46704207608</item>
      <item>, OIB 94290705040</item>
      <item>, OIB 72087922578</item>
      <item>, OIB 04442424757</item>
      <item>, OIB 23379961078</item>
      <item>, OIB 24227320769</item>
      <item>, OIB 84735071536</item>
      <item>, OIB 91594118232</item>
      <item>, OIB 86658301726</item>
      <item>, OIB 21567750569</item>
      <item>, OIB 26870131103</item>
      <item>, OIB 90883692569</item>
      <item>, OIB null</item>
      <item>, OIB 66066047780</item>
      <item>, OIB null</item>
      <item>, OIB 00524249358</item>
      <item>, OIB 18845872416</item>
      <item>, OIB 63090049155</item>
      <item>, OIB 24558029807</item>
      <item>, OIB 12466550619</item>
      <item>, OIB 85282459602</item>
      <item>, OIB 32207133237</item>
      <item>, OIB null</item>
      <item>, OIB 46720127905</item>
      <item>, OIB 76576912546</item>
      <item>, OIB 45574616770</item>
      <item>, OIB 36864834371</item>
      <item>, OIB 49764368679</item>
      <item>, OIB 96569678150</item>
      <item>, OIB 88977353985</item>
      <item>, OIB 87446561234</item>
      <item>, OIB 81096492412</item>
      <item>, OIB 18591355230</item>
      <item>, OIB 99861559666</item>
      <item>, OIB null</item>
      <item>, OIB 81391368092</item>
      <item>, OIB 28921383001</item>
      <item>, OIB 39235083631</item>
      <item>, OIB 84682050680</item>
      <item>, OIB 03365973101</item>
      <item>, OIB null</item>
      <item>, OIB 69693144506</item>
      <item>, OIB null</item>
      <item>, OIB 39098344120</item>
      <item>, OIB null</item>
      <item>, OIB </item>
      <item>, OIB 68419124305</item>
      <item>, OIB 37462847637</item>
      <item>, OIB 87939104217</item>
      <item>, OIB 85821130368</item>
      <item>, OIB 50702238975</item>
      <item>, OIB 26702280390</item>
      <item>, OIB </item>
      <item>, OIB null</item>
      <item>, OIB null</item>
      <item>, OIB 46830600751</item>
      <item>, OIB 64177886695</item>
      <item>, OIB 65986891408</item>
      <item>, OIB 38812451417</item>
      <item>, OIB 27759560625</item>
      <item>, OIB 96146860628</item>
      <item>, OIB 36228944903</item>
      <item>, OIB 40781519492</item>
      <item>, OIB null</item>
      <item>, OIB 87311810356</item>
      <item>, OIB 66820408548</item>
      <item>, OIB null</item>
      <item>, OIB null</item>
      <item>, OIB 25975412650</item>
      <item>, OIB 67581114415</item>
      <item>, OIB 37879152548</item>
      <item>, OIB 37415954013</item>
      <item>, OIB null</item>
      <item>, OIB 56826138353</item>
      <item>, OIB null</item>
      <item>, OIB null</item>
      <item>, OIB 96745150921</item>
      <item>, OIB null</item>
      <item>, OIB 31785728337</item>
      <item>, OIB 69359376226</item>
      <item>, OIB 12801075073</item>
      <item>, OIB 63073332379</item>
      <item>, OIB 27471262195</item>
      <item>, OIB null</item>
      <item>, OIB 48006835970</item>
      <item>, OIB 07838648475</item>
      <item>, OIB 64406809162</item>
      <item>, OIB 50466902241</item>
      <item>, OIB 12012147571</item>
      <item>, OIB 33956120458</item>
      <item>, OIB 78755598868</item>
      <item>, OIB 59706054982</item>
      <item>, OIB 93458739954</item>
      <item>, OIB 16977149814</item>
      <item>, OIB 16003380887</item>
      <item>, OIB 85584865987</item>
      <item>, OIB 85828625994</item>
      <item>, OIB 54948902275</item>
      <item>, OIB 92123845489</item>
      <item>, OIB null</item>
      <item>, OIB 98319803940</item>
      <item>, OIB null</item>
      <item>, OIB null</item>
      <item>, OIB 75653529088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BD3992-BF25-4A91-BE34-4F74DC9F18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318</properties:Words>
  <properties:Characters>1698</properties:Characters>
  <properties:Lines>59</properties:Lines>
  <properties:Paragraphs>26</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2016-03-08T10:51:00Z</dcterms:created>
  <dc:creator>basici</dc:creator>
  <cp:lastModifiedBy>Katarina Mikulić</cp:lastModifiedBy>
  <cp:lastPrinted>2016-03-14T11:45:00Z</cp:lastPrinted>
  <dcterms:modified xmlns:xsi="http://www.w3.org/2001/XMLSchema-instance" xsi:type="dcterms:W3CDTF">2016-03-14T12:22:00Z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