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720d" w14:paraId="4a5720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8727FF">
        <w:t>1933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727FF">
        <w:t xml:space="preserve"> KLOKOČKI 1986 j.d.o.o. za usluge, Gradišće, Gradišće 10, OIB: 33051285293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5F23FE">
        <w:t>Karlovac</w:t>
      </w:r>
      <w:r w:rsidR="008B3244">
        <w:t xml:space="preserve">, </w:t>
      </w:r>
      <w:r w:rsidR="005F23FE">
        <w:t>Pavla Vitezovića 1,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5F23FE">
        <w:t>25</w:t>
      </w:r>
      <w:r w:rsidR="003B50C7">
        <w:t>.</w:t>
      </w:r>
      <w:r w:rsidR="00934B4D">
        <w:t xml:space="preserve"> </w:t>
      </w:r>
      <w:r w:rsidR="005F23FE">
        <w:t>ožujka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94687">
        <w:t>31</w:t>
      </w:r>
      <w:r w:rsidR="00224AFF">
        <w:t xml:space="preserve">. </w:t>
      </w:r>
      <w:r w:rsidR="00194687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F23FE">
        <w:rPr>
          <w:bCs/>
        </w:rPr>
        <w:t xml:space="preserve"> </w:t>
      </w:r>
      <w:r w:rsidR="005F23FE">
        <w:t>KLOKOČKI 1986 j.d.o.o. za usluge, Gradišće, Gradišće 10, OIB: 33051285293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9153A1">
        <w:t>17.656,30</w:t>
      </w:r>
      <w:r w:rsidR="00241A2B">
        <w:t xml:space="preserve"> </w:t>
      </w:r>
      <w:r>
        <w:t>kn</w:t>
      </w:r>
      <w:r w:rsidR="0055704E">
        <w:t xml:space="preserve">, na dan </w:t>
      </w:r>
      <w:r w:rsidR="009153A1">
        <w:t>18</w:t>
      </w:r>
      <w:r w:rsidR="0098599D">
        <w:t>.</w:t>
      </w:r>
      <w:r w:rsidR="00F66487">
        <w:t xml:space="preserve"> </w:t>
      </w:r>
      <w:r w:rsidR="009153A1">
        <w:t>ožujka</w:t>
      </w:r>
      <w:r w:rsidR="00B712E0">
        <w:t xml:space="preserve"> 201</w:t>
      </w:r>
      <w:r w:rsidR="00A2163C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9153A1">
        <w:t xml:space="preserve"> Ivan Klokočki, Gradišće, Gradišće 10, OIB: </w:t>
      </w:r>
      <w:r w:rsidR="00ED0D73">
        <w:t>61424013541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ED0D73">
        <w:t>1933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C2C5D">
        <w:t>31</w:t>
      </w:r>
      <w:r w:rsidR="0054259D">
        <w:t xml:space="preserve">. </w:t>
      </w:r>
      <w:r w:rsidR="00AC2C5D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AC2C5D">
        <w:t>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211" w:rsidR="00E74211">
      <w:r>
        <w:separator/>
      </w:r>
    </w:p>
  </w:endnote>
  <w:endnote w:id="0" w:type="continuationSeparator">
    <w:p w:rsidRDefault="00E74211" w:rsidR="00E74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211" w:rsidR="00E74211">
      <w:r>
        <w:separator/>
      </w:r>
    </w:p>
  </w:footnote>
  <w:footnote w:id="0" w:type="continuationSeparator">
    <w:p w:rsidRDefault="00E74211" w:rsidR="00E74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075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02B2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41A2B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2066"/>
    <w:rsid w:val="003337A6"/>
    <w:rsid w:val="00342079"/>
    <w:rsid w:val="003445D8"/>
    <w:rsid w:val="00345284"/>
    <w:rsid w:val="003612A7"/>
    <w:rsid w:val="003642D1"/>
    <w:rsid w:val="003754A8"/>
    <w:rsid w:val="00375C7E"/>
    <w:rsid w:val="00376D5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D2A2C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2E44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36D63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5F23FE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569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9D9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1805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27FF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53A1"/>
    <w:rsid w:val="00916BED"/>
    <w:rsid w:val="00917CBD"/>
    <w:rsid w:val="00930B0A"/>
    <w:rsid w:val="00932CC2"/>
    <w:rsid w:val="00934B4D"/>
    <w:rsid w:val="00935E9F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163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AF53AF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551CE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3D88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74211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0D73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07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0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07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0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St-1933/2016</izvorni_sadrzaj>
    <derivirana_varijabla naziv="DomainObject.Predmet.OznakaBroj_1">St-1933/2016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Klokočki 1986 j.d.o.o.</izvorni_sadrzaj>
    <derivirana_varijabla naziv="DomainObject.Predmet.ProtustrankaFormated_1">  Klokočki 1986 j.d.o.o.</derivirana_varijabla>
  </DomainObject.Predmet.ProtustrankaFormated>
  <DomainObject.Predmet.ProtustrankaFormatedOIB>
    <izvorni_sadrzaj>  Klokočki 1986 j.d.o.o., OIB 33051285293</izvorni_sadrzaj>
    <derivirana_varijabla naziv="DomainObject.Predmet.ProtustrankaFormatedOIB_1">  Klokočki 1986 j.d.o.o., OIB 33051285293</derivirana_varijabla>
  </DomainObject.Predmet.ProtustrankaFormatedOIB>
  <DomainObject.Predmet.ProtustrankaFormatedWithAdress>
    <izvorni_sadrzaj> Klokočki 1986 j.d.o.o., Gradišće 10, 47250 Gradišće</izvorni_sadrzaj>
    <derivirana_varijabla naziv="DomainObject.Predmet.ProtustrankaFormatedWithAdress_1"> Klokočki 1986 j.d.o.o., Gradišće 10, 47250 Gradišće</derivirana_varijabla>
  </DomainObject.Predmet.ProtustrankaFormatedWithAdress>
  <DomainObject.Predmet.ProtustrankaFormatedWithAdressOIB>
    <izvorni_sadrzaj> Klokočki 1986 j.d.o.o., OIB 33051285293, Gradišće 10, 47250 Gradišće</izvorni_sadrzaj>
    <derivirana_varijabla naziv="DomainObject.Predmet.ProtustrankaFormatedWithAdressOIB_1"> Klokočki 1986 j.d.o.o., OIB 33051285293, Gradišće 10, 47250 Gradišće</derivirana_varijabla>
  </DomainObject.Predmet.ProtustrankaFormatedWithAdressOIB>
  <DomainObject.Predmet.ProtustrankaWithAdress>
    <izvorni_sadrzaj>Klokočki 1986 j.d.o.o. Gradišće 10, 47250 Gradišće</izvorni_sadrzaj>
    <derivirana_varijabla naziv="DomainObject.Predmet.ProtustrankaWithAdress_1">Klokočki 1986 j.d.o.o. Gradišće 10, 47250 Gradišće</derivirana_varijabla>
  </DomainObject.Predmet.ProtustrankaWithAdress>
  <DomainObject.Predmet.ProtustrankaWithAdressOIB>
    <izvorni_sadrzaj>Klokočki 1986 j.d.o.o., OIB 33051285293, Gradišće 10, 47250 Gradišće</izvorni_sadrzaj>
    <derivirana_varijabla naziv="DomainObject.Predmet.ProtustrankaWithAdressOIB_1">Klokočki 1986 j.d.o.o., OIB 33051285293, Gradišće 10, 47250 Gradišće</derivirana_varijabla>
  </DomainObject.Predmet.ProtustrankaWithAdressOIB>
  <DomainObject.Predmet.ProtustrankaNazivFormated>
    <izvorni_sadrzaj>Klokočki 1986 j.d.o.o.</izvorni_sadrzaj>
    <derivirana_varijabla naziv="DomainObject.Predmet.ProtustrankaNazivFormated_1">Klokočki 1986 j.d.o.o.</derivirana_varijabla>
  </DomainObject.Predmet.ProtustrankaNazivFormated>
  <DomainObject.Predmet.ProtustrankaNazivFormatedOIB>
    <izvorni_sadrzaj>Klokočki 1986 j.d.o.o., OIB 33051285293</izvorni_sadrzaj>
    <derivirana_varijabla naziv="DomainObject.Predmet.ProtustrankaNazivFormatedOIB_1">Klokočki 1986 j.d.o.o., OIB 33051285293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Klokočki 1986 j.d.o.o.</item>
    </izvorni_sadrzaj>
    <derivirana_varijabla naziv="DomainObject.Predmet.ProtuStrankaListFormated_1">
      <item>Klokočki 1986 j.d.o.o.</item>
    </derivirana_varijabla>
  </DomainObject.Predmet.ProtuStrankaListFormated>
  <DomainObject.Predmet.ProtuStrankaListFormatedOIB>
    <izvorni_sadrzaj>
      <item>Klokočki 1986 j.d.o.o., OIB 33051285293</item>
    </izvorni_sadrzaj>
    <derivirana_varijabla naziv="DomainObject.Predmet.ProtuStrankaListFormatedOIB_1">
      <item>Klokočki 1986 j.d.o.o., OIB 33051285293</item>
    </derivirana_varijabla>
  </DomainObject.Predmet.ProtuStrankaListFormatedOIB>
  <DomainObject.Predmet.ProtuStrankaListFormatedWithAdress>
    <izvorni_sadrzaj>
      <item>Klokočki 1986 j.d.o.o., Gradišće 10, 47250 Gradišće</item>
    </izvorni_sadrzaj>
    <derivirana_varijabla naziv="DomainObject.Predmet.ProtuStrankaListFormatedWithAdress_1">
      <item>Klokočki 1986 j.d.o.o., Gradišće 10, 47250 Gradišće</item>
    </derivirana_varijabla>
  </DomainObject.Predmet.ProtuStrankaListFormatedWithAdress>
  <DomainObject.Predmet.ProtuStrankaListFormatedWithAdressOIB>
    <izvorni_sadrzaj>
      <item>Klokočki 1986 j.d.o.o., OIB 33051285293, Gradišće 10, 47250 Gradišće</item>
    </izvorni_sadrzaj>
    <derivirana_varijabla naziv="DomainObject.Predmet.ProtuStrankaListFormatedWithAdressOIB_1">
      <item>Klokočki 1986 j.d.o.o., OIB 33051285293, Gradišće 10, 47250 Gradišće</item>
    </derivirana_varijabla>
  </DomainObject.Predmet.ProtuStrankaListFormatedWithAdressOIB>
  <DomainObject.Predmet.ProtuStrankaListNazivFormated>
    <izvorni_sadrzaj>
      <item>Klokočki 1986 j.d.o.o.</item>
    </izvorni_sadrzaj>
    <derivirana_varijabla naziv="DomainObject.Predmet.ProtuStrankaListNazivFormated_1">
      <item>Klokočki 1986 j.d.o.o.</item>
    </derivirana_varijabla>
  </DomainObject.Predmet.ProtuStrankaListNazivFormated>
  <DomainObject.Predmet.ProtuStrankaListNazivFormatedOIB>
    <izvorni_sadrzaj>
      <item>Klokočki 1986 j.d.o.o., OIB 33051285293</item>
    </izvorni_sadrzaj>
    <derivirana_varijabla naziv="DomainObject.Predmet.ProtuStrankaListNazivFormatedOIB_1">
      <item>Klokočki 1986 j.d.o.o., OIB 33051285293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Klokočki 1986 j.d.o.o.</izvorni_sadrzaj>
    <derivirana_varijabla naziv="DomainObject.Predmet.ProtustrankaIDrugi_1">Klokočki 1986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Klokočki 1986 j.d.o.o., OIB 33051285293, Gradišće 10, 47250 Gradišće</izvorni_sadrzaj>
    <derivirana_varijabla naziv="DomainObject.Predmet.ProtustrankaIDrugiAdressOIB_1">Klokočki 1986 j.d.o.o., OIB 33051285293, Gradišće 10, 47250 Gradišće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Klokočki 1986 j.d.o.o.</item>
      <item>FINA, regionalni centar Zagreb, podružnica Karlovac</item>
    </izvorni_sadrzaj>
    <derivirana_varijabla naziv="DomainObject.Predmet.SudioniciListNaziv_1">
      <item>Klokočki 1986 j.d.o.o.</item>
      <item>FINA, regionalni centar Zagreb, podružnica Karlovac</item>
    </derivirana_varijabla>
  </DomainObject.Predmet.SudioniciListNaziv>
  <DomainObject.Predmet.SudioniciListAdressOIB>
    <izvorni_sadrzaj>
      <item>Klokočki 1986 j.d.o.o., OIB 33051285293, Gradišće 10,47250 Gradišće</item>
      <item>FINA, regionalni centar Zagreb, podružnica Karlovac, OIB 85821130368, Vitezovićeva 1,47000 Karlovac</item>
    </izvorni_sadrzaj>
    <derivirana_varijabla naziv="DomainObject.Predmet.SudioniciListAdressOIB_1">
      <item>Klokočki 1986 j.d.o.o., OIB 33051285293, Gradišće 10,47250 Gradišće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33051285293</item>
      <item>, OIB 85821130368</item>
    </izvorni_sadrzaj>
    <derivirana_varijabla naziv="DomainObject.Predmet.SudioniciListNazivOIB_1">
      <item>, OIB 33051285293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1892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2016-08-31T07:14:00Z</dcterms:created>
  <dc:creator>Korisnik</dc:creator>
  <cp:lastModifiedBy>Sanda Gučić</cp:lastModifiedBy>
  <cp:lastPrinted>2016-08-31T07:10:00Z</cp:lastPrinted>
  <dcterms:modified xmlns:xsi="http://www.w3.org/2001/XMLSchema-instance" xsi:type="dcterms:W3CDTF">2016-08-31T07:30:00Z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