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31d27" w14:paraId="3b31d27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DC7934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0B20D2">
        <w:t>Šibenik</w:t>
      </w:r>
      <w:r w:rsidR="00130A18">
        <w:t xml:space="preserve">,  </w:t>
      </w:r>
      <w:r w:rsidR="000B20D2">
        <w:t>L. Marune 1,</w:t>
      </w:r>
      <w:r w:rsidR="00130A18">
        <w:t xml:space="preserve"> </w:t>
      </w:r>
      <w:r>
        <w:t xml:space="preserve">od </w:t>
      </w:r>
      <w:r w:rsidR="00EF752C">
        <w:t>10</w:t>
      </w:r>
      <w:r w:rsidR="00C572D2">
        <w:t xml:space="preserve">. </w:t>
      </w:r>
      <w:r w:rsidR="00DC7934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EF752C">
        <w:t>SOLHEIMSLID d.o.o., sa sjedištem u Šibeniku, Podsolarsko 16, OIB: 29208579830</w:t>
      </w:r>
      <w:r w:rsidR="0039437A" w:rsidRPr="0039437A">
        <w:t>,</w:t>
      </w:r>
      <w:r w:rsidR="00EF3F9E">
        <w:t xml:space="preserve"> </w:t>
      </w:r>
      <w:r w:rsidR="00DC7934">
        <w:t>2</w:t>
      </w:r>
      <w:r w:rsidR="00EF752C">
        <w:t>7</w:t>
      </w:r>
      <w:r w:rsidR="003825AE">
        <w:t xml:space="preserve">. </w:t>
      </w:r>
      <w:r w:rsidR="00DC7934">
        <w:t xml:space="preserve">veljače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EF752C">
        <w:t>SOLHEIMSLID d.o.o., sa sjedištem u Šibeniku, Podsolarsko 16, OIB: 29208579830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0B20D2">
        <w:t>2</w:t>
      </w:r>
      <w:r w:rsidR="00EF752C">
        <w:t>7</w:t>
      </w:r>
      <w:r w:rsidR="003825AE">
        <w:t xml:space="preserve">. </w:t>
      </w:r>
      <w:r w:rsidR="00DC7934">
        <w:t xml:space="preserve">veljače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DC7934">
        <w:rPr>
          <w:color w:themeColor="text1" w:val="000000"/>
        </w:rPr>
        <w:t>1</w:t>
      </w:r>
      <w:r w:rsidR="00EF752C">
        <w:rPr>
          <w:color w:themeColor="text1" w:val="000000"/>
        </w:rPr>
        <w:t>5,10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EF752C">
        <w:t>Dubravka Stašić iz Rijeke</w:t>
      </w:r>
      <w:r w:rsidR="00EF752C" w:rsidRPr="00062422">
        <w:t>,</w:t>
      </w:r>
      <w:r w:rsidR="00EF752C">
        <w:t xml:space="preserve"> Vatroslava Lisinskog 2, </w:t>
      </w:r>
      <w:r w:rsidR="00EF752C" w:rsidRPr="00062422">
        <w:t>OIB:</w:t>
      </w:r>
      <w:r w:rsidR="00EF752C">
        <w:t>23303100671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EF752C">
        <w:t>SOLHEIMSLID d.o.o., sa sjedištem u Šibeniku, Podsolarsko 16, OIB: 29208579830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Šibenik</w:t>
      </w:r>
      <w:r w:rsidR="00DD5088">
        <w:t xml:space="preserve"> je podnijela ovom sudu </w:t>
      </w:r>
      <w:r w:rsidR="00EF752C">
        <w:t>10</w:t>
      </w:r>
      <w:r w:rsidR="00C572D2">
        <w:t xml:space="preserve">. </w:t>
      </w:r>
      <w:r w:rsidR="00DC7934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EF752C">
        <w:t>8</w:t>
      </w:r>
      <w:r w:rsidR="0079567A" w:rsidRPr="00EF3F9E">
        <w:t xml:space="preserve">. </w:t>
      </w:r>
      <w:r w:rsidR="00EF752C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EF752C">
        <w:t xml:space="preserve">11.213,28 </w:t>
      </w:r>
      <w:r w:rsidR="00193657" w:rsidRPr="00EF3F9E">
        <w:t xml:space="preserve">kuna, da nema zaposlenih, </w:t>
      </w:r>
      <w:r w:rsidRPr="00EF3F9E">
        <w:t xml:space="preserve">da </w:t>
      </w:r>
      <w:r w:rsidR="001518F5">
        <w:t xml:space="preserve">ima </w:t>
      </w:r>
      <w:r w:rsidR="000B20D2">
        <w:t>jedan</w:t>
      </w:r>
      <w:r w:rsidR="001518F5">
        <w:t xml:space="preserve">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EF752C">
        <w:t xml:space="preserve">Societe Generale – Splitska banka </w:t>
      </w:r>
      <w:r w:rsidR="000B20D2">
        <w:t>d.d.</w:t>
      </w:r>
      <w:r w:rsidR="0039437A">
        <w:t xml:space="preserve"> </w:t>
      </w:r>
      <w:r w:rsidR="00B84B6D" w:rsidRPr="00EF3F9E">
        <w:t xml:space="preserve">kao </w:t>
      </w:r>
      <w:r w:rsidR="00193657" w:rsidRPr="00EF3F9E">
        <w:t xml:space="preserve">i da </w:t>
      </w:r>
      <w:r w:rsidR="00EF752C">
        <w:t>ima</w:t>
      </w:r>
      <w:r w:rsidR="00193657" w:rsidRPr="00EF3F9E">
        <w:t xml:space="preserve"> zaplijenjenih sredstava na ime predujma za namire</w:t>
      </w:r>
      <w:r w:rsidR="00EF752C">
        <w:t>nje troškova stečajnog postupka u iznosu od 725,03 kn.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EF752C">
        <w:t>5</w:t>
      </w:r>
      <w:r w:rsidR="00131DF8">
        <w:t xml:space="preserve">. </w:t>
      </w:r>
      <w:r w:rsidR="00DC7934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EF752C">
        <w:t>27</w:t>
      </w:r>
      <w:r w:rsidRPr="00131DF8">
        <w:t xml:space="preserve">. </w:t>
      </w:r>
      <w:r w:rsidR="00DC7934">
        <w:t xml:space="preserve">veljače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EF752C">
        <w:t>5.772,00</w:t>
      </w:r>
      <w:r w:rsidR="00EF3F9E">
        <w:t xml:space="preserve"> kuna </w:t>
      </w:r>
      <w:r w:rsidR="00EE0861">
        <w:t xml:space="preserve">u neprekinutom razdoblju od </w:t>
      </w:r>
      <w:r w:rsidR="00EF752C">
        <w:t>353</w:t>
      </w:r>
      <w:r w:rsidR="00EF3F9E">
        <w:t xml:space="preserve"> </w:t>
      </w:r>
      <w:r w:rsidR="00EE0861">
        <w:t xml:space="preserve">dana,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DC7934">
        <w:t xml:space="preserve"> 2</w:t>
      </w:r>
      <w:r w:rsidR="00EF752C">
        <w:t>7.</w:t>
      </w:r>
      <w:r>
        <w:t xml:space="preserve"> </w:t>
      </w:r>
      <w:r w:rsidR="00DC7934">
        <w:t xml:space="preserve">veljače </w:t>
      </w:r>
      <w:r w:rsidR="0039437A">
        <w:t>2017</w:t>
      </w:r>
      <w:r>
        <w:t xml:space="preserve">.  </w:t>
      </w:r>
    </w:p>
    <w:p w:rsidRDefault="00C81F50" w:rsidP="00C81F50" w:rsidR="00DC7934">
      <w:pPr>
        <w:jc w:val="both"/>
      </w:pPr>
      <w:r w:rsidRPr="00240F6B">
        <w:tab/>
      </w:r>
    </w:p>
    <w:p w:rsidRDefault="00C81F50" w:rsidP="00C81F50" w:rsidR="00C81F50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518F5" w:rsidP="00DC7934" w:rsidR="00430F1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1518F5" w:rsidP="00DC7934" w:rsidR="007E0486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tab/>
        <w:t xml:space="preserve">            </w:t>
      </w:r>
      <w:r w:rsidR="00504A57">
        <w:t>Krešimir Torbarina</w:t>
      </w:r>
    </w:p>
    <w:p w:rsidRDefault="007E0486" w:rsidP="00C5722B" w:rsidR="007E0486">
      <w:pPr>
        <w:ind w:firstLine="708" w:left="6372"/>
      </w:pPr>
    </w:p>
    <w:p w:rsidRDefault="00C81F50" w:rsidP="00C5722B" w:rsidR="00EE0861">
      <w:pPr>
        <w:ind w:firstLine="708" w:left="6372"/>
      </w:pPr>
      <w:r w:rsidRPr="00240F6B">
        <w:lastRenderedPageBreak/>
        <w:tab/>
      </w:r>
      <w:r w:rsidRPr="00240F6B">
        <w:tab/>
      </w:r>
      <w:r>
        <w:tab/>
      </w:r>
      <w:r>
        <w:tab/>
      </w:r>
      <w:r>
        <w:tab/>
      </w:r>
    </w:p>
    <w:p w:rsidRDefault="00DC7934" w:rsidP="00DC7934" w:rsidR="00DC7934">
      <w:pPr>
        <w:jc w:val="both"/>
      </w:pPr>
    </w:p>
    <w:p w:rsidRDefault="00DC7934" w:rsidP="00DC7934" w:rsidR="00DC7934">
      <w:pPr>
        <w:jc w:val="both"/>
      </w:pPr>
    </w:p>
    <w:p w:rsidRDefault="00C81F50" w:rsidP="00DC7934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DC7934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DC7934" w:rsidP="00C81F50" w:rsidR="00DC7934">
      <w:pPr>
        <w:jc w:val="both"/>
      </w:pPr>
    </w:p>
    <w:p w:rsidRDefault="00430F19" w:rsidP="00C81F50" w:rsidR="00430F19">
      <w:pPr>
        <w:jc w:val="both"/>
      </w:pPr>
    </w:p>
    <w:p w:rsidRDefault="00322087" w:rsidP="00C81F50" w:rsidR="00C81F50">
      <w:pPr>
        <w:ind w:firstLine="360"/>
        <w:jc w:val="both"/>
      </w:pPr>
      <w:r>
        <w:t>DN-a</w:t>
      </w:r>
      <w:r w:rsidR="00C81F50">
        <w:t>:</w:t>
      </w:r>
    </w:p>
    <w:p w:rsidRDefault="000B20D2" w:rsidP="000B20D2" w:rsidR="000B20D2">
      <w:pPr>
        <w:numPr>
          <w:ilvl w:val="0"/>
          <w:numId w:val="4"/>
        </w:numPr>
      </w:pPr>
      <w:r>
        <w:t>Stečajnom upravitelju dužnika uz potvrdu o imenovanju</w:t>
      </w:r>
    </w:p>
    <w:p w:rsidRDefault="000B20D2" w:rsidP="000B20D2" w:rsidR="000B20D2">
      <w:pPr>
        <w:numPr>
          <w:ilvl w:val="0"/>
          <w:numId w:val="4"/>
        </w:numPr>
      </w:pPr>
      <w:r>
        <w:t xml:space="preserve">Stečajnom dužniku </w:t>
      </w:r>
    </w:p>
    <w:p w:rsidRDefault="000B20D2" w:rsidP="000B20D2" w:rsidR="000B20D2">
      <w:pPr>
        <w:numPr>
          <w:ilvl w:val="0"/>
          <w:numId w:val="4"/>
        </w:numPr>
      </w:pPr>
      <w:r>
        <w:t>FINA, Regionalni centar Split, Podružnica Šibenik</w:t>
      </w:r>
    </w:p>
    <w:p w:rsidRDefault="000B20D2" w:rsidP="000B20D2" w:rsidR="000B20D2">
      <w:pPr>
        <w:numPr>
          <w:ilvl w:val="0"/>
          <w:numId w:val="4"/>
        </w:numPr>
      </w:pPr>
      <w:r>
        <w:t xml:space="preserve">ŽDO u Šibeniku, Građansko-upravnom odjelu </w:t>
      </w:r>
    </w:p>
    <w:p w:rsidRDefault="000B20D2" w:rsidP="000B20D2" w:rsidR="000B20D2">
      <w:pPr>
        <w:numPr>
          <w:ilvl w:val="0"/>
          <w:numId w:val="4"/>
        </w:numPr>
      </w:pPr>
      <w:r>
        <w:t>RH, Ministarstvo financija, Porezna uprava Šibenik</w:t>
      </w:r>
    </w:p>
    <w:p w:rsidRDefault="000B20D2" w:rsidP="000B20D2" w:rsidR="000B20D2">
      <w:pPr>
        <w:numPr>
          <w:ilvl w:val="0"/>
          <w:numId w:val="4"/>
        </w:numPr>
      </w:pPr>
      <w:r>
        <w:t>Općinskom sudu u Šibeniku</w:t>
      </w:r>
    </w:p>
    <w:p w:rsidRDefault="000B20D2" w:rsidP="000B20D2" w:rsidR="000B20D2">
      <w:pPr>
        <w:numPr>
          <w:ilvl w:val="0"/>
          <w:numId w:val="4"/>
        </w:numPr>
      </w:pPr>
      <w:r>
        <w:t xml:space="preserve">Lučkoj kapetaniji Šibenik-registru brodova, </w:t>
      </w:r>
      <w:r w:rsidRPr="00936087">
        <w:t>Obala dr. Franje Tuđmana 8,</w:t>
      </w:r>
      <w:r>
        <w:t xml:space="preserve"> Šibenik</w:t>
      </w:r>
    </w:p>
    <w:p w:rsidRDefault="000B20D2" w:rsidP="000B20D2" w:rsidR="000B20D2">
      <w:pPr>
        <w:numPr>
          <w:ilvl w:val="0"/>
          <w:numId w:val="4"/>
        </w:numPr>
      </w:pPr>
      <w:r>
        <w:t>Registru ovog suda odmah radi upisa činjenice otvaranja skraćenoga stečajnog post.</w:t>
      </w:r>
    </w:p>
    <w:p w:rsidRDefault="000B20D2" w:rsidP="000B20D2" w:rsidR="000B20D2">
      <w:pPr>
        <w:numPr>
          <w:ilvl w:val="0"/>
          <w:numId w:val="4"/>
        </w:numPr>
      </w:pPr>
      <w:r>
        <w:t>Registru ovog suda nakon pravomoćnosti radi brisanja dužnika</w:t>
      </w:r>
    </w:p>
    <w:p w:rsidRDefault="000B20D2" w:rsidP="000B20D2" w:rsidR="000B20D2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0B20D2" w:rsidP="000B20D2" w:rsidR="000B20D2">
      <w:pPr>
        <w:numPr>
          <w:ilvl w:val="0"/>
          <w:numId w:val="4"/>
        </w:numPr>
      </w:pPr>
      <w:r>
        <w:t>e-Oglasna ploča suda</w:t>
      </w:r>
    </w:p>
    <w:p w:rsidRDefault="000B20D2" w:rsidP="000B20D2" w:rsidR="000B20D2">
      <w:pPr>
        <w:numPr>
          <w:ilvl w:val="0"/>
          <w:numId w:val="4"/>
        </w:numPr>
      </w:pPr>
      <w:r>
        <w:t>Pisarnici ovog suda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20D2" w:rsidR="000B20D2">
      <w:r>
        <w:separator/>
      </w:r>
    </w:p>
  </w:endnote>
  <w:endnote w:id="0" w:type="continuationSeparator">
    <w:p w:rsidRDefault="000B20D2" w:rsidR="000B20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20D2" w:rsidR="000B20D2">
      <w:r>
        <w:separator/>
      </w:r>
    </w:p>
  </w:footnote>
  <w:footnote w:id="0" w:type="continuationSeparator">
    <w:p w:rsidRDefault="000B20D2" w:rsidR="000B20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20D2" w:rsidR="000B20D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E37B9D" w:rsidR="000B20D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419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B20D2" w:rsidP="00EF752C" w:rsidR="00EF752C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</w:t>
    </w:r>
    <w:r w:rsidR="00EF752C">
      <w:t xml:space="preserve">Poslovni broj: 5 </w:t>
    </w:r>
    <w:r w:rsidR="00EF752C" w:rsidRPr="008C3132">
      <w:t>St-</w:t>
    </w:r>
    <w:r w:rsidR="00EF752C">
      <w:t>972/16-10</w:t>
    </w:r>
  </w:p>
  <w:p w:rsidRDefault="000B20D2" w:rsidP="000B20D2" w:rsidR="000B20D2">
    <w:pPr>
      <w:pStyle w:val="Zaglavlje"/>
      <w:tabs>
        <w:tab w:pos="4536" w:val="clear"/>
        <w:tab w:pos="9072" w:val="clear"/>
        <w:tab w:pos="6660" w:val="left"/>
      </w:tabs>
    </w:pPr>
  </w:p>
  <w:p w:rsidRDefault="000B20D2" w:rsidP="008C3132" w:rsidR="000B20D2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20D2" w:rsidP="00BC1860" w:rsidR="000B20D2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 w:rsidR="00EF752C">
      <w:t>972</w:t>
    </w:r>
    <w:r>
      <w:t>/16-</w:t>
    </w:r>
    <w:r w:rsidR="00EF752C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65A5"/>
    <w:rsid w:val="002A1020"/>
    <w:rsid w:val="002A659C"/>
    <w:rsid w:val="002B011F"/>
    <w:rsid w:val="002B5E36"/>
    <w:rsid w:val="002B72E4"/>
    <w:rsid w:val="002C1434"/>
    <w:rsid w:val="002C4929"/>
    <w:rsid w:val="002E4192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4233"/>
    <w:rsid w:val="00821286"/>
    <w:rsid w:val="008455B6"/>
    <w:rsid w:val="008503D7"/>
    <w:rsid w:val="00861573"/>
    <w:rsid w:val="00862CC5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25FD"/>
    <w:rsid w:val="00A73C9A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C793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EF752C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1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1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1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1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1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41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41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41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41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41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St-972/2016</izvorni_sadrzaj>
    <derivirana_varijabla naziv="DomainObject.Predmet.OznakaBroj_1">St-972/2016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SOLHEIMSLID društvo s ograničenom odgovornošću za trgovinu i turizam</izvorni_sadrzaj>
    <derivirana_varijabla naziv="DomainObject.Predmet.ProtustrankaFormated_1">  SOLHEIMSLID društvo s ograničenom odgovornošću za trgovinu i turizam</derivirana_varijabla>
  </DomainObject.Predmet.ProtustrankaFormated>
  <DomainObject.Predmet.ProtustrankaFormatedOIB>
    <izvorni_sadrzaj>  SOLHEIMSLID društvo s ograničenom odgovornošću za trgovinu i turizam, OIB 29208579830</izvorni_sadrzaj>
    <derivirana_varijabla naziv="DomainObject.Predmet.ProtustrankaFormatedOIB_1">  SOLHEIMSLID društvo s ograničenom odgovornošću za trgovinu i turizam, OIB 29208579830</derivirana_varijabla>
  </DomainObject.Predmet.ProtustrankaFormatedOIB>
  <DomainObject.Predmet.ProtustrankaFormatedWithAdress>
    <izvorni_sadrzaj> SOLHEIMSLID društvo s ograničenom odgovornošću za trgovinu i turizam, Podsolarsko 16, 22000 Šibenik</izvorni_sadrzaj>
    <derivirana_varijabla naziv="DomainObject.Predmet.ProtustrankaFormatedWithAdress_1"> SOLHEIMSLID društvo s ograničenom odgovornošću za trgovinu i turizam, Podsolarsko 16, 22000 Šibenik</derivirana_varijabla>
  </DomainObject.Predmet.ProtustrankaFormatedWithAdress>
  <DomainObject.Predmet.ProtustrankaFormatedWithAdressOIB>
    <izvorni_sadrzaj> SOLHEIMSLID društvo s ograničenom odgovornošću za trgovinu i turizam, OIB 29208579830, Podsolarsko 16, 22000 Šibenik</izvorni_sadrzaj>
    <derivirana_varijabla naziv="DomainObject.Predmet.ProtustrankaFormatedWithAdressOIB_1"> SOLHEIMSLID društvo s ograničenom odgovornošću za trgovinu i turizam, OIB 29208579830, Podsolarsko 16, 22000 Šibenik</derivirana_varijabla>
  </DomainObject.Predmet.ProtustrankaFormatedWithAdressOIB>
  <DomainObject.Predmet.ProtustrankaWithAdress>
    <izvorni_sadrzaj>SOLHEIMSLID društvo s ograničenom odgovornošću za trgovinu i turizam Podsolarsko 16, 22000 Šibenik</izvorni_sadrzaj>
    <derivirana_varijabla naziv="DomainObject.Predmet.ProtustrankaWithAdress_1">SOLHEIMSLID društvo s ograničenom odgovornošću za trgovinu i turizam Podsolarsko 16, 22000 Šibenik</derivirana_varijabla>
  </DomainObject.Predmet.ProtustrankaWithAdress>
  <DomainObject.Predmet.ProtustrankaWithAdressOIB>
    <izvorni_sadrzaj>SOLHEIMSLID društvo s ograničenom odgovornošću za trgovinu i turizam, OIB 29208579830, Podsolarsko 16, 22000 Šibenik</izvorni_sadrzaj>
    <derivirana_varijabla naziv="DomainObject.Predmet.ProtustrankaWithAdressOIB_1">SOLHEIMSLID društvo s ograničenom odgovornošću za trgovinu i turizam, OIB 29208579830, Podsolarsko 16, 22000 Šibenik</derivirana_varijabla>
  </DomainObject.Predmet.ProtustrankaWithAdressOIB>
  <DomainObject.Predmet.ProtustrankaNazivFormated>
    <izvorni_sadrzaj>SOLHEIMSLID društvo s ograničenom odgovornošću za trgovinu i turizam</izvorni_sadrzaj>
    <derivirana_varijabla naziv="DomainObject.Predmet.ProtustrankaNazivFormated_1">SOLHEIMSLID društvo s ograničenom odgovornošću za trgovinu i turizam</derivirana_varijabla>
  </DomainObject.Predmet.ProtustrankaNazivFormated>
  <DomainObject.Predmet.ProtustrankaNazivFormatedOIB>
    <izvorni_sadrzaj>SOLHEIMSLID društvo s ograničenom odgovornošću za trgovinu i turizam, OIB 29208579830</izvorni_sadrzaj>
    <derivirana_varijabla naziv="DomainObject.Predmet.ProtustrankaNazivFormatedOIB_1">SOLHEIMSLID društvo s ograničenom odgovornošću za trgovinu i turizam, OIB 29208579830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SOLHEIMSLID društvo s ograničenom odgovornošću za trgovinu i turizam</item>
    </izvorni_sadrzaj>
    <derivirana_varijabla naziv="DomainObject.Predmet.ProtuStrankaListFormated_1">
      <item>SOLHEIMSLID društvo s ograničenom odgovornošću za trgovinu i turizam</item>
    </derivirana_varijabla>
  </DomainObject.Predmet.ProtuStrankaListFormated>
  <DomainObject.Predmet.ProtuStrankaListFormatedOIB>
    <izvorni_sadrzaj>
      <item>SOLHEIMSLID društvo s ograničenom odgovornošću za trgovinu i turizam, OIB 29208579830</item>
    </izvorni_sadrzaj>
    <derivirana_varijabla naziv="DomainObject.Predmet.ProtuStrankaListFormatedOIB_1">
      <item>SOLHEIMSLID društvo s ograničenom odgovornošću za trgovinu i turizam, OIB 29208579830</item>
    </derivirana_varijabla>
  </DomainObject.Predmet.ProtuStrankaListFormatedOIB>
  <DomainObject.Predmet.ProtuStrankaListFormatedWithAdress>
    <izvorni_sadrzaj>
      <item>SOLHEIMSLID društvo s ograničenom odgovornošću za trgovinu i turizam, Podsolarsko 16, 22000 Šibenik</item>
    </izvorni_sadrzaj>
    <derivirana_varijabla naziv="DomainObject.Predmet.ProtuStrankaListFormatedWithAdress_1">
      <item>SOLHEIMSLID društvo s ograničenom odgovornošću za trgovinu i turizam, Podsolarsko 16, 22000 Šibenik</item>
    </derivirana_varijabla>
  </DomainObject.Predmet.ProtuStrankaListFormatedWithAdress>
  <DomainObject.Predmet.ProtuStrankaListFormatedWithAdressOIB>
    <izvorni_sadrzaj>
      <item>SOLHEIMSLID društvo s ograničenom odgovornošću za trgovinu i turizam, OIB 29208579830, Podsolarsko 16, 22000 Šibenik</item>
    </izvorni_sadrzaj>
    <derivirana_varijabla naziv="DomainObject.Predmet.ProtuStrankaListFormatedWithAdressOIB_1">
      <item>SOLHEIMSLID društvo s ograničenom odgovornošću za trgovinu i turizam, OIB 29208579830, Podsolarsko 16, 22000 Šibenik</item>
    </derivirana_varijabla>
  </DomainObject.Predmet.ProtuStrankaListFormatedWithAdressOIB>
  <DomainObject.Predmet.ProtuStrankaListNazivFormated>
    <izvorni_sadrzaj>
      <item>SOLHEIMSLID društvo s ograničenom odgovornošću za trgovinu i turizam</item>
    </izvorni_sadrzaj>
    <derivirana_varijabla naziv="DomainObject.Predmet.ProtuStrankaListNazivFormated_1">
      <item>SOLHEIMSLID društvo s ograničenom odgovornošću za trgovinu i turizam</item>
    </derivirana_varijabla>
  </DomainObject.Predmet.ProtuStrankaListNazivFormated>
  <DomainObject.Predmet.ProtuStrankaListNazivFormatedOIB>
    <izvorni_sadrzaj>
      <item>SOLHEIMSLID društvo s ograničenom odgovornošću za trgovinu i turizam, OIB 29208579830</item>
    </izvorni_sadrzaj>
    <derivirana_varijabla naziv="DomainObject.Predmet.ProtuStrankaListNazivFormatedOIB_1">
      <item>SOLHEIMSLID društvo s ograničenom odgovornošću za trgovinu i turizam, OIB 29208579830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SOLHEIMSLID društvo s ograničenom odgovornošću za trgovinu i turizam</izvorni_sadrzaj>
    <derivirana_varijabla naziv="DomainObject.Predmet.ProtustrankaIDrugi_1">SOLHEIMSLID društvo s ograničenom odgovornošću za trgovinu i turizam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SOLHEIMSLID društvo s ograničenom odgovornošću za trgovinu i turizam, OIB 29208579830, Podsolarsko 16, 22000 Šibenik</izvorni_sadrzaj>
    <derivirana_varijabla naziv="DomainObject.Predmet.ProtustrankaIDrugiAdressOIB_1">SOLHEIMSLID društvo s ograničenom odgovornošću za trgovinu i turizam, OIB 29208579830, Podsolarsko 16,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SOLHEIMSLID društvo s ograničenom odgovornošću za trgovinu i turizam</item>
    </izvorni_sadrzaj>
    <derivirana_varijabla naziv="DomainObject.Predmet.SudioniciListNaziv_1">
      <item>Financijska agencija</item>
      <item>SOLHEIMSLID društvo s ograničenom odgovornošću za trgovinu i turizam</item>
    </derivirana_varijabla>
  </DomainObject.Predmet.SudioniciListNaziv>
  <DomainObject.Predmet.SudioniciListAdressOIB>
    <izvorni_sadrzaj>
      <item>Financijska agencija, OIB 85821130368, Ulica grada Vukovara 70,10000 Zagreb</item>
      <item>SOLHEIMSLID društvo s ograničenom odgovornošću za trgovinu i turizam, OIB 29208579830, Podsolarsko 16,22000 Šibenik</item>
    </izvorni_sadrzaj>
    <derivirana_varijabla naziv="DomainObject.Predmet.SudioniciListAdressOIB_1">
      <item>Financijska agencija, OIB 85821130368, Ulica grada Vukovara 70,10000 Zagreb</item>
      <item>SOLHEIMSLID društvo s ograničenom odgovornošću za trgovinu i turizam, OIB 29208579830, Podsolarsko 16,22000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29208579830</item>
    </izvorni_sadrzaj>
    <derivirana_varijabla naziv="DomainObject.Predmet.SudioniciListNazivOIB_1">
      <item>, OIB 85821130368</item>
      <item>, OIB 29208579830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7D969-0D3F-4183-9861-F03B0B4988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1040</properties:Words>
  <properties:Characters>5690</properties:Characters>
  <properties:Lines>172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2017-02-27T13:58:00Z</dcterms:created>
  <dc:creator>Administrator</dc:creator>
  <cp:lastModifiedBy>Krešimir Torbarina</cp:lastModifiedBy>
  <cp:lastPrinted>2017-02-02T09:44:00Z</cp:lastPrinted>
  <dcterms:modified xmlns:xsi="http://www.w3.org/2001/XMLSchema-instance" xsi:type="dcterms:W3CDTF">2017-02-27T14:00:00Z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