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78295" w14:paraId="176CEAB6" w:rsidRDefault="00936342" w:rsidP="00936342" w:rsidR="0093634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874F5C0" w:rsidRDefault="00936342" w:rsidP="00936342" w:rsidR="00936342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4A0491FA" w:rsidRDefault="00936342" w:rsidP="00936342" w:rsidR="00936342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C610BBF" w:rsidRDefault="00936342" w:rsidP="00936342" w:rsidR="00936342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St-3628/2015</w:t>
      </w:r>
    </w:p>
    <w:p w14:textId="77777777" w14:paraId="220C75C1" w:rsidRDefault="00936342" w:rsidP="00936342" w:rsidR="00936342">
      <w:pPr>
        <w:rPr>
          <w:sz w:val="22"/>
          <w:szCs w:val="22"/>
        </w:rPr>
      </w:pPr>
    </w:p>
    <w:p w14:textId="77777777" w14:paraId="530E3F02" w:rsidRDefault="00936342" w:rsidP="00936342" w:rsidR="00936342">
      <w:pPr>
        <w:rPr>
          <w:sz w:val="22"/>
          <w:szCs w:val="22"/>
        </w:rPr>
      </w:pPr>
    </w:p>
    <w:p w14:textId="77777777" w14:paraId="64941E05" w:rsidRDefault="00936342" w:rsidP="00936342" w:rsidR="0093634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ZELENI PUT – UDRUGA ZA EKO TURIZAM I POTPORU ODRŽAVANJU UGROŽENIH VRSTA, Velika Gorica, Jagodno 100 a, OIB 21315977139, temeljem odredbe članka 430. Stečajnog zakona (N. N. br. 71/15), dana 1. ožujka 2016.g. </w:t>
      </w:r>
    </w:p>
    <w:p w14:textId="77777777" w14:paraId="21508E0B" w:rsidRDefault="00936342" w:rsidP="00936342" w:rsidR="00936342">
      <w:pPr>
        <w:jc w:val="both"/>
        <w:rPr>
          <w:sz w:val="22"/>
          <w:szCs w:val="22"/>
        </w:rPr>
      </w:pPr>
    </w:p>
    <w:p w14:textId="77777777" w14:paraId="2A6608E0" w:rsidRDefault="00936342" w:rsidP="00936342" w:rsidR="00936342">
      <w:pPr>
        <w:jc w:val="both"/>
        <w:rPr>
          <w:sz w:val="22"/>
          <w:szCs w:val="22"/>
        </w:rPr>
      </w:pPr>
    </w:p>
    <w:p w14:textId="77777777" w14:paraId="276F3ACA" w:rsidRDefault="00936342" w:rsidP="00936342" w:rsidR="00936342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12F20CF" w:rsidRDefault="00936342" w:rsidP="00936342" w:rsidR="00936342">
      <w:pPr>
        <w:jc w:val="center"/>
        <w:rPr>
          <w:sz w:val="22"/>
          <w:szCs w:val="22"/>
        </w:rPr>
      </w:pPr>
    </w:p>
    <w:p w14:textId="77777777" w14:paraId="380AA5B4" w:rsidRDefault="00936342" w:rsidP="00936342" w:rsidR="00936342">
      <w:pPr>
        <w:rPr>
          <w:b/>
          <w:sz w:val="22"/>
          <w:szCs w:val="22"/>
        </w:rPr>
      </w:pPr>
    </w:p>
    <w:p w14:textId="77777777" w14:paraId="0B83B1A7" w:rsidRDefault="00936342" w:rsidP="00936342" w:rsidR="009363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ZELENI PUT – UDRUGA ZA EKO TURIZAM I POTPORU ODRŽAVANJU UGROŽENIH VRSTA, Velika Gorica, Jagodno 100 a, OIB 21315977139.</w:t>
      </w:r>
    </w:p>
    <w:p w14:textId="77777777" w14:paraId="5642FD2D" w:rsidRDefault="00936342" w:rsidP="00936342" w:rsidR="009363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4.898,53 kn. </w:t>
      </w:r>
    </w:p>
    <w:p w14:textId="77777777" w14:paraId="62F79950" w:rsidRDefault="00936342" w:rsidP="00936342" w:rsidR="009363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FC17677" w:rsidRDefault="00936342" w:rsidP="00936342" w:rsidR="009363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BEA9C5B" w:rsidRDefault="00936342" w:rsidP="00936342" w:rsidR="00936342">
      <w:pPr>
        <w:ind w:firstLine="708"/>
        <w:jc w:val="both"/>
        <w:rPr>
          <w:sz w:val="22"/>
          <w:szCs w:val="22"/>
        </w:rPr>
      </w:pPr>
    </w:p>
    <w:p w14:textId="77777777" w14:paraId="027D22D5" w:rsidRDefault="00936342" w:rsidP="00936342" w:rsidR="00936342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15ADFBB4" w:rsidRDefault="00936342" w:rsidP="00936342" w:rsidR="009363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E9DF651" w:rsidRDefault="00936342" w:rsidP="00936342" w:rsidR="0093634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1CFF6EAC" w:rsidRDefault="00936342" w:rsidP="00936342" w:rsidR="00936342">
      <w:pPr>
        <w:jc w:val="both"/>
        <w:rPr>
          <w:sz w:val="22"/>
          <w:szCs w:val="22"/>
        </w:rPr>
      </w:pPr>
    </w:p>
    <w:p w14:textId="77777777" w14:paraId="0E458FE2" w:rsidRDefault="00936342" w:rsidP="00936342" w:rsidR="0093634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1. ožujka 2016.g.  </w:t>
      </w:r>
    </w:p>
    <w:p w14:textId="77777777" w14:paraId="1DAD8AF3" w:rsidRDefault="00936342" w:rsidP="00936342" w:rsidR="00936342">
      <w:pPr>
        <w:jc w:val="center"/>
        <w:rPr>
          <w:sz w:val="22"/>
          <w:szCs w:val="22"/>
        </w:rPr>
      </w:pPr>
    </w:p>
    <w:p w14:textId="77777777" w14:paraId="25B84872" w:rsidRDefault="00936342" w:rsidP="00936342" w:rsidR="0093634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9C011C9" w:rsidRDefault="00936342" w:rsidP="00936342" w:rsidR="00936342">
      <w:pPr>
        <w:ind w:firstLine="708" w:left="5664"/>
        <w:jc w:val="both"/>
        <w:rPr>
          <w:sz w:val="22"/>
          <w:szCs w:val="22"/>
        </w:rPr>
      </w:pPr>
    </w:p>
    <w:p w14:textId="77777777" w14:paraId="487713BA" w:rsidRDefault="00936342" w:rsidP="00936342" w:rsidR="0093634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B3C99E5" w:rsidRDefault="00936342" w:rsidP="00936342" w:rsidR="0093634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EE89910" w:rsidRDefault="00936342" w:rsidP="00936342" w:rsidR="0093634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3C4507D4" w:rsidRDefault="00936342" w:rsidP="00936342" w:rsidR="00936342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3F4A2403" w:rsidRDefault="00936342" w:rsidP="00936342" w:rsidR="00936342">
      <w:pPr>
        <w:jc w:val="center"/>
        <w:rPr>
          <w:sz w:val="22"/>
          <w:szCs w:val="22"/>
        </w:rPr>
      </w:pPr>
    </w:p>
    <w:p w14:textId="77777777" w14:paraId="1A545252" w:rsidRDefault="00936342" w:rsidP="00936342" w:rsidR="00936342">
      <w:pPr>
        <w:tabs>
          <w:tab w:pos="709" w:val="left"/>
        </w:tabs>
        <w:jc w:val="both"/>
        <w:rPr>
          <w:sz w:val="22"/>
          <w:szCs w:val="22"/>
        </w:rPr>
      </w:pPr>
    </w:p>
    <w:p w14:textId="0E893D2A" w14:paraId="0E893D2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36342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6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3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3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3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3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363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63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634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36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3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363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363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634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39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3628</izvorni_sadrzaj>
    <derivirana_varijabla naziv="DomainObject.Predmet.Broj_1">3628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St-3628/2015</izvorni_sadrzaj>
    <derivirana_varijabla naziv="DomainObject.Predmet.OznakaBroj_1">St-3628/2015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PUT - Udruga za eko turizam i potporu održavanju ugroženih vrsta</izvorni_sadrzaj>
    <derivirana_varijabla naziv="DomainObject.Predmet.ProtustrankaFormated_1">  ZELENI PUT - Udruga za eko turizam i potporu održavanju ugroženih vrsta</derivirana_varijabla>
  </DomainObject.Predmet.ProtustrankaFormated>
  <DomainObject.Predmet.ProtustrankaFormatedOIB>
    <izvorni_sadrzaj>  ZELENI PUT - Udruga za eko turizam i potporu održavanju ugroženih vrsta, OIB 21315977139</izvorni_sadrzaj>
    <derivirana_varijabla naziv="DomainObject.Predmet.ProtustrankaFormatedOIB_1">  ZELENI PUT - Udruga za eko turizam i potporu održavanju ugroženih vrsta, OIB 21315977139</derivirana_varijabla>
  </DomainObject.Predmet.ProtustrankaFormatedOIB>
  <DomainObject.Predmet.ProtustrankaFormatedWithAdress>
    <izvorni_sadrzaj> ZELENI PUT - Udruga za eko turizam i potporu održavanju ugroženih vrsta, Jagodno 100a, 10410 Velika Gorica</izvorni_sadrzaj>
    <derivirana_varijabla naziv="DomainObject.Predmet.ProtustrankaFormatedWithAdress_1"> ZELENI PUT - Udruga za eko turizam i potporu održavanju ugroženih vrsta, Jagodno 100a, 10410 Velika Gorica</derivirana_varijabla>
  </DomainObject.Predmet.ProtustrankaFormatedWithAdress>
  <DomainObject.Predmet.ProtustrankaFormatedWithAdressOIB>
    <izvorni_sadrzaj> ZELENI PUT - Udruga za eko turizam i potporu održavanju ugroženih vrsta, OIB 21315977139, Jagodno 100a, 10410 Velika Gorica</izvorni_sadrzaj>
    <derivirana_varijabla naziv="DomainObject.Predmet.ProtustrankaFormatedWithAdressOIB_1"> ZELENI PUT - Udruga za eko turizam i potporu održavanju ugroženih vrsta, OIB 21315977139, Jagodno 100a, 10410 Velika Gorica</derivirana_varijabla>
  </DomainObject.Predmet.ProtustrankaFormatedWithAdressOIB>
  <DomainObject.Predmet.ProtustrankaWithAdress>
    <izvorni_sadrzaj>ZELENI PUT - Udruga za eko turizam i potporu održavanju ugroženih vrsta Jagodno 100a, 10410 Velika Gorica</izvorni_sadrzaj>
    <derivirana_varijabla naziv="DomainObject.Predmet.ProtustrankaWithAdress_1">ZELENI PUT - Udruga za eko turizam i potporu održavanju ugroženih vrsta Jagodno 100a, 10410 Velika Gorica</derivirana_varijabla>
  </DomainObject.Predmet.ProtustrankaWithAdress>
  <DomainObject.Predmet.ProtustrankaWithAdressOIB>
    <izvorni_sadrzaj>ZELENI PUT - Udruga za eko turizam i potporu održavanju ugroženih vrsta, OIB 21315977139, Jagodno 100a, 10410 Velika Gorica</izvorni_sadrzaj>
    <derivirana_varijabla naziv="DomainObject.Predmet.ProtustrankaWithAdressOIB_1">ZELENI PUT - Udruga za eko turizam i potporu održavanju ugroženih vrsta, OIB 21315977139, Jagodno 100a, 10410 Velika Gorica</derivirana_varijabla>
  </DomainObject.Predmet.ProtustrankaWithAdressOIB>
  <DomainObject.Predmet.ProtustrankaNazivFormated>
    <izvorni_sadrzaj>ZELENI PUT - Udruga za eko turizam i potporu održavanju ugroženih vrsta</izvorni_sadrzaj>
    <derivirana_varijabla naziv="DomainObject.Predmet.ProtustrankaNazivFormated_1">ZELENI PUT - Udruga za eko turizam i potporu održavanju ugroženih vrsta</derivirana_varijabla>
  </DomainObject.Predmet.ProtustrankaNazivFormated>
  <DomainObject.Predmet.ProtustrankaNazivFormatedOIB>
    <izvorni_sadrzaj>ZELENI PUT - Udruga za eko turizam i potporu održavanju ugroženih vrsta, OIB 21315977139</izvorni_sadrzaj>
    <derivirana_varijabla naziv="DomainObject.Predmet.ProtustrankaNazivFormatedOIB_1">ZELENI PUT - Udruga za eko turizam i potporu održavanju ugroženih vrsta, OIB 21315977139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PUT - Udruga za eko turizam i potporu održavanju ugroženih vrsta</item>
    </izvorni_sadrzaj>
    <derivirana_varijabla naziv="DomainObject.Predmet.ProtuStrankaListFormated_1">
      <item>ZELENI PUT - Udruga za eko turizam i potporu održavanju ugroženih vrsta</item>
    </derivirana_varijabla>
  </DomainObject.Predmet.ProtuStrankaListFormated>
  <DomainObject.Predmet.ProtuStrankaListFormatedOIB>
    <izvorni_sadrzaj>
      <item>ZELENI PUT - Udruga za eko turizam i potporu održavanju ugroženih vrsta, OIB 21315977139</item>
    </izvorni_sadrzaj>
    <derivirana_varijabla naziv="DomainObject.Predmet.ProtuStrankaListFormatedOIB_1">
      <item>ZELENI PUT - Udruga za eko turizam i potporu održavanju ugroženih vrsta, OIB 21315977139</item>
    </derivirana_varijabla>
  </DomainObject.Predmet.ProtuStrankaListFormatedOIB>
  <DomainObject.Predmet.ProtuStrankaListFormatedWithAdress>
    <izvorni_sadrzaj>
      <item>ZELENI PUT - Udruga za eko turizam i potporu održavanju ugroženih vrsta, Jagodno 100a, 10410 Velika Gorica</item>
    </izvorni_sadrzaj>
    <derivirana_varijabla naziv="DomainObject.Predmet.ProtuStrankaListFormatedWithAdress_1">
      <item>ZELENI PUT - Udruga za eko turizam i potporu održavanju ugroženih vrsta, Jagodno 100a, 10410 Velika Gorica</item>
    </derivirana_varijabla>
  </DomainObject.Predmet.ProtuStrankaListFormatedWithAdress>
  <DomainObject.Predmet.ProtuStrankaListFormatedWithAdressOIB>
    <izvorni_sadrzaj>
      <item>ZELENI PUT - Udruga za eko turizam i potporu održavanju ugroženih vrsta, OIB 21315977139, Jagodno 100a, 10410 Velika Gorica</item>
    </izvorni_sadrzaj>
    <derivirana_varijabla naziv="DomainObject.Predmet.ProtuStrankaListFormatedWithAdressOIB_1">
      <item>ZELENI PUT - Udruga za eko turizam i potporu održavanju ugroženih vrsta, OIB 21315977139, Jagodno 100a, 10410 Velika Gorica</item>
    </derivirana_varijabla>
  </DomainObject.Predmet.ProtuStrankaListFormatedWithAdressOIB>
  <DomainObject.Predmet.ProtuStrankaListNazivFormated>
    <izvorni_sadrzaj>
      <item>ZELENI PUT - Udruga za eko turizam i potporu održavanju ugroženih vrsta</item>
    </izvorni_sadrzaj>
    <derivirana_varijabla naziv="DomainObject.Predmet.ProtuStrankaListNazivFormated_1">
      <item>ZELENI PUT - Udruga za eko turizam i potporu održavanju ugroženih vrsta</item>
    </derivirana_varijabla>
  </DomainObject.Predmet.ProtuStrankaListNazivFormated>
  <DomainObject.Predmet.ProtuStrankaListNazivFormatedOIB>
    <izvorni_sadrzaj>
      <item>ZELENI PUT - Udruga za eko turizam i potporu održavanju ugroženih vrsta, OIB 21315977139</item>
    </izvorni_sadrzaj>
    <derivirana_varijabla naziv="DomainObject.Predmet.ProtuStrankaListNazivFormatedOIB_1">
      <item>ZELENI PUT - Udruga za eko turizam i potporu održavanju ugroženih vrsta, OIB 21315977139</item>
    </derivirana_varijabla>
  </DomainObject.Predmet.ProtuStrankaListNazivFormatedOIB>
  <DomainObject.Predmet.OstaliListFormated>
    <izvorni_sadrzaj>
      <item>HRVATSKI ZAVOD ZA MIROVINSKO OSIGURANJE</item>
      <item>Lidija Šuman</item>
    </izvorni_sadrzaj>
    <derivirana_varijabla naziv="DomainObject.Predmet.OstaliListFormated_1">
      <item>HRVATSKI ZAVOD ZA MIROVINSKO OSIGURANJE</item>
      <item>Lidija Šuman</item>
    </derivirana_varijabla>
  </DomainObject.Predmet.OstaliListFormated>
  <DomainObject.Predmet.OstaliListFormatedOIB>
    <izvorni_sadrzaj>
      <item>HRVATSKI ZAVOD ZA MIROVINSKO OSIGURANJE, OIB 84397956623</item>
      <item>Lidija Šuman, OIB 34407891861</item>
    </izvorni_sadrzaj>
    <derivirana_varijabla naziv="DomainObject.Predmet.OstaliListFormatedOIB_1">
      <item>HRVATSKI ZAVOD ZA MIROVINSKO OSIGURANJE, OIB 84397956623</item>
      <item>Lidija Šuman, OIB 34407891861</item>
    </derivirana_varijabla>
  </DomainObject.Predmet.OstaliListFormatedOIB>
  <DomainObject.Predmet.OstaliListFormatedWithAdress>
    <izvorni_sadrzaj>
      <item>HRVATSKI ZAVOD ZA MIROVINSKO OSIGURANJE, Trpimirova 4, 10000 Zagreb</item>
      <item>Lidija Šuman, Ulica Franje Krajačića 1, 10290 Zaprešić</item>
    </izvorni_sadrzaj>
    <derivirana_varijabla naziv="DomainObject.Predmet.OstaliListFormatedWithAdress_1">
      <item>HRVATSKI ZAVOD ZA MIROVINSKO OSIGURANJE, Trpimirova 4, 10000 Zagreb</item>
      <item>Lidija Šuman, Ulica Franje Krajačića 1, 10290 Zaprešić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Lidija Šuman, OIB 34407891861, Ulica Franje Krajačića 1, 10290 Zaprešić</item>
    </izvorni_sadrzaj>
    <derivirana_varijabla naziv="DomainObject.Predmet.OstaliListFormatedWithAdressOIB_1">
      <item>HRVATSKI ZAVOD ZA MIROVINSKO OSIGURANJE, OIB 84397956623, Trpimirova 4, 10000 Zagreb</item>
      <item>Lidija Šuman, OIB 34407891861, Ulica Franje Krajačića 1, 10290 Zaprešić</item>
    </derivirana_varijabla>
  </DomainObject.Predmet.OstaliListFormatedWithAdressOIB>
  <DomainObject.Predmet.OstaliListNazivFormated>
    <izvorni_sadrzaj>
      <item>HRVATSKI ZAVOD ZA MIROVINSKO OSIGURANJE</item>
      <item>Lidija Šuman</item>
    </izvorni_sadrzaj>
    <derivirana_varijabla naziv="DomainObject.Predmet.OstaliListNazivFormated_1">
      <item>HRVATSKI ZAVOD ZA MIROVINSKO OSIGURANJE</item>
      <item>Lidija Šuman</item>
    </derivirana_varijabla>
  </DomainObject.Predmet.OstaliListNazivFormated>
  <DomainObject.Predmet.OstaliListNazivFormatedOIB>
    <izvorni_sadrzaj>
      <item>HRVATSKI ZAVOD ZA MIROVINSKO OSIGURANJE, OIB 84397956623</item>
      <item>Lidija Šuman, OIB 34407891861</item>
    </izvorni_sadrzaj>
    <derivirana_varijabla naziv="DomainObject.Predmet.OstaliListNazivFormatedOIB_1">
      <item>HRVATSKI ZAVOD ZA MIROVINSKO OSIGURANJE, OIB 84397956623</item>
      <item>Lidija Šuman, OIB 34407891861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PUT - Udruga za eko turizam i potporu održavanju ugroženih vrsta</izvorni_sadrzaj>
    <derivirana_varijabla naziv="DomainObject.Predmet.ProtustrankaIDrugi_1">ZELENI PUT - Udruga za eko turizam i potporu održavanju ugroženih vrsta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ZELENI PUT - Udruga za eko turizam i potporu održavanju ugroženih vrsta, OIB 21315977139, Jagodno 100a, 10410 Velika Gorica</izvorni_sadrzaj>
    <derivirana_varijabla naziv="DomainObject.Predmet.ProtustrankaIDrugiAdressOIB_1">ZELENI PUT - Udruga za eko turizam i potporu održavanju ugroženih vrsta, OIB 21315977139, Jagodno 100a,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PUT - Udruga za eko turizam i potporu održavanju ugroženih vrsta</item>
      <item>FINA Regionalni centar Zagreb</item>
      <item>HRVATSKI ZAVOD ZA MIROVINSKO OSIGURANJE</item>
      <item>Lidija Šuman</item>
    </izvorni_sadrzaj>
    <derivirana_varijabla naziv="DomainObject.Predmet.SudioniciListNaziv_1">
      <item>ZELENI PUT - Udruga za eko turizam i potporu održavanju ugroženih vrsta</item>
      <item>FINA Regionalni centar Zagreb</item>
      <item>HRVATSKI ZAVOD ZA MIROVINSKO OSIGURANJE</item>
      <item>Lidija Šuman</item>
    </derivirana_varijabla>
  </DomainObject.Predmet.SudioniciListNaziv>
  <DomainObject.Predmet.SudioniciListAdressOIB>
    <izvorni_sadrzaj>
      <item>ZELENI PUT - Udruga za eko turizam i potporu održavanju ugroženih vrsta, OIB 21315977139, Jagodno 100a,10410 Velika Gorica</item>
      <item>FINA Regionalni centar Zagreb, OIB 85821130368, Trg svibanjskih žrtava 1995. br.1,10000 Zagreb</item>
      <item>HRVATSKI ZAVOD ZA MIROVINSKO OSIGURANJE, OIB 84397956623, Trpimirova 4,10000 Zagreb</item>
      <item>Lidija Šuman, OIB 34407891861, Ulica Franje Krajačića 1,10290 Zaprešić</item>
    </izvorni_sadrzaj>
    <derivirana_varijabla naziv="DomainObject.Predmet.SudioniciListAdressOIB_1">
      <item>ZELENI PUT - Udruga za eko turizam i potporu održavanju ugroženih vrsta, OIB 21315977139, Jagodno 100a,10410 Velika Gorica</item>
      <item>FINA Regionalni centar Zagreb, OIB 85821130368, Trg svibanjskih žrtava 1995. br.1,10000 Zagreb</item>
      <item>HRVATSKI ZAVOD ZA MIROVINSKO OSIGURANJE, OIB 84397956623, Trpimirova 4,10000 Zagreb</item>
      <item>Lidija Šuman, OIB 34407891861, Ulica Franje Krajačića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21315977139</item>
      <item>, OIB 85821130368</item>
      <item>, OIB 84397956623</item>
      <item>, OIB 34407891861</item>
    </izvorni_sadrzaj>
    <derivirana_varijabla naziv="DomainObject.Predmet.SudioniciListNazivOIB_1">
      <item>, OIB 21315977139</item>
      <item>, OIB 85821130368</item>
      <item>, OIB 84397956623</item>
      <item>, OIB 34407891861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280</properties:Words>
  <properties:Characters>1510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2016-03-01T10:02:00Z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