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23e7a" w14:paraId="6923e7a" w:rsidRDefault="00EA40B1" w:rsidP="00EA40B1" w:rsidR="00EA40B1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40B1" w:rsidP="00EA40B1" w:rsidR="00EA40B1">
      <w:pPr>
        <w:spacing w:after="0"/>
      </w:pPr>
      <w:r>
        <w:t xml:space="preserve">         REPUBLIKA HRVATSKA</w:t>
      </w:r>
    </w:p>
    <w:p w:rsidRDefault="00EA40B1" w:rsidP="00EA40B1" w:rsidR="00EA40B1">
      <w:pPr>
        <w:spacing w:after="0"/>
      </w:pPr>
      <w:r>
        <w:t xml:space="preserve"> TRGOVAČKI SUD U VARAŽDINU</w:t>
      </w:r>
    </w:p>
    <w:p w:rsidRDefault="00EA40B1" w:rsidP="00EA40B1" w:rsidR="00EA40B1">
      <w:pPr>
        <w:spacing w:after="0"/>
        <w:ind w:firstLine="720"/>
      </w:pPr>
      <w:r>
        <w:t xml:space="preserve">         B. Radić 2</w:t>
      </w:r>
    </w:p>
    <w:p w:rsidRDefault="00EA40B1" w:rsidP="00EA40B1" w:rsidR="00EA40B1">
      <w:pPr>
        <w:spacing w:after="0"/>
        <w:jc w:val="center"/>
      </w:pPr>
    </w:p>
    <w:p w:rsidRDefault="00EA40B1" w:rsidP="00EA40B1" w:rsidR="00EA40B1">
      <w:pPr>
        <w:spacing w:after="0"/>
        <w:jc w:val="center"/>
      </w:pPr>
    </w:p>
    <w:p w:rsidRDefault="00EA40B1" w:rsidP="00EA40B1" w:rsidR="00EA40B1">
      <w:pPr>
        <w:spacing w:after="0"/>
        <w:jc w:val="both"/>
        <w:rPr>
          <w:lang w:val="en-US"/>
        </w:rPr>
      </w:pPr>
      <w:r>
        <w:tab/>
        <w:t xml:space="preserve">Trgovački sud u Varaždinu, po sucu toga suda, Radovanu </w:t>
      </w:r>
      <w:proofErr w:type="spellStart"/>
      <w:r>
        <w:t>Raduki</w:t>
      </w:r>
      <w:proofErr w:type="spellEnd"/>
      <w:r>
        <w:t>, kao stečajnom sucu u predmetu u povodu zahtjeva Financijske agencije, Regionalni centar Zagreb, Podružnica Varaždin, Augusta Cesarca 2, Varaždin, za pokretanje skraćenog stečajnog</w:t>
      </w:r>
      <w:r>
        <w:t xml:space="preserve"> postupka protiv dužnika SPECTRUM COLORIS ZADRUGA, OIB: 16018861658</w:t>
      </w:r>
      <w:r>
        <w:t>, sa sjedištem u</w:t>
      </w:r>
      <w:r>
        <w:t xml:space="preserve"> </w:t>
      </w:r>
      <w:proofErr w:type="spellStart"/>
      <w:r>
        <w:t>Molve</w:t>
      </w:r>
      <w:proofErr w:type="spellEnd"/>
      <w:r>
        <w:t xml:space="preserve"> Grede 69, 48327 </w:t>
      </w:r>
      <w:proofErr w:type="spellStart"/>
      <w:r>
        <w:t>Molve</w:t>
      </w:r>
      <w:proofErr w:type="spellEnd"/>
      <w:r>
        <w:t xml:space="preserve"> Grede</w:t>
      </w:r>
      <w:r>
        <w:t>, dana 12. studenog 2015. godine, temeljem čl. 430. Stečajnog zakona ("Narodne novine" 71/15, u daljnjem tekstu SZ) objavljuje slijedeći</w:t>
      </w:r>
    </w:p>
    <w:p w:rsidRDefault="00EA40B1" w:rsidP="00EA40B1" w:rsidR="00EA40B1">
      <w:pPr>
        <w:spacing w:after="0"/>
        <w:jc w:val="both"/>
      </w:pPr>
    </w:p>
    <w:p w:rsidRDefault="00EA40B1" w:rsidP="00EA40B1" w:rsidR="00EA40B1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EA40B1" w:rsidP="00EA40B1" w:rsidR="00EA40B1">
      <w:pPr>
        <w:spacing w:after="0"/>
        <w:jc w:val="both"/>
      </w:pPr>
    </w:p>
    <w:p w:rsidRDefault="00EA40B1" w:rsidP="00EA40B1" w:rsidR="00EA40B1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SPECTRUM COLORIS ZADRUGA, OIB: 16018861658, sa sjedištem u </w:t>
      </w:r>
      <w:proofErr w:type="spellStart"/>
      <w:r>
        <w:t>Molve</w:t>
      </w:r>
      <w:proofErr w:type="spellEnd"/>
      <w:r>
        <w:t xml:space="preserve"> Grede 69, 48327 </w:t>
      </w:r>
      <w:proofErr w:type="spellStart"/>
      <w:r>
        <w:t>Molve</w:t>
      </w:r>
      <w:proofErr w:type="spellEnd"/>
      <w:r>
        <w:t xml:space="preserve"> Grede</w:t>
      </w:r>
      <w:r>
        <w:t xml:space="preserve">, iznosi 16.136,94 </w:t>
      </w:r>
      <w:r>
        <w:t>kn.</w:t>
      </w:r>
    </w:p>
    <w:p w:rsidRDefault="00EA40B1" w:rsidP="00EA40B1" w:rsidR="00EA40B1">
      <w:pPr>
        <w:spacing w:after="0"/>
        <w:jc w:val="both"/>
      </w:pPr>
    </w:p>
    <w:p w:rsidRDefault="00EA40B1" w:rsidP="00EA40B1" w:rsidR="00EA40B1">
      <w:pPr>
        <w:spacing w:after="0"/>
        <w:jc w:val="both"/>
      </w:pPr>
      <w:r>
        <w:tab/>
        <w:t>II/ Poziva se upravitelj dužnika Joška Horvat, OIB: 05398725319</w:t>
      </w:r>
      <w:bookmarkStart w:name="_GoBack" w:id="0"/>
      <w:bookmarkEnd w:id="0"/>
      <w:r>
        <w:t xml:space="preserve">, </w:t>
      </w:r>
      <w:proofErr w:type="spellStart"/>
      <w:r>
        <w:t>Molve</w:t>
      </w:r>
      <w:proofErr w:type="spellEnd"/>
      <w:r>
        <w:t xml:space="preserve"> Grede</w:t>
      </w:r>
      <w:r>
        <w:t xml:space="preserve">, </w:t>
      </w:r>
      <w:proofErr w:type="spellStart"/>
      <w:r>
        <w:t>Molve</w:t>
      </w:r>
      <w:proofErr w:type="spellEnd"/>
      <w:r>
        <w:t xml:space="preserve"> Grede 69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A40B1" w:rsidP="00EA40B1" w:rsidR="00EA40B1">
      <w:pPr>
        <w:spacing w:after="0"/>
        <w:jc w:val="both"/>
      </w:pPr>
    </w:p>
    <w:p w:rsidRDefault="00EA40B1" w:rsidP="00EA40B1" w:rsidR="00EA40B1">
      <w:pPr>
        <w:spacing w:after="0"/>
        <w:jc w:val="both"/>
      </w:pPr>
      <w:r>
        <w:tab/>
        <w:t>III/ Upozorava se upravitelj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EA40B1" w:rsidP="00EA40B1" w:rsidR="00EA40B1">
      <w:pPr>
        <w:spacing w:after="0"/>
        <w:jc w:val="both"/>
      </w:pPr>
    </w:p>
    <w:p w:rsidRDefault="00EA40B1" w:rsidP="00EA40B1" w:rsidR="00EA40B1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EA40B1" w:rsidP="00EA40B1" w:rsidR="00EA40B1">
      <w:pPr>
        <w:spacing w:after="0"/>
        <w:ind w:firstLine="720"/>
        <w:jc w:val="both"/>
      </w:pPr>
    </w:p>
    <w:p w:rsidRDefault="00EA40B1" w:rsidP="00EA40B1" w:rsidR="00EA40B1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EA40B1" w:rsidP="00EA40B1" w:rsidR="00EA40B1">
      <w:pPr>
        <w:spacing w:after="0"/>
        <w:outlineLvl w:val="0"/>
      </w:pPr>
    </w:p>
    <w:p w:rsidRDefault="00EA40B1" w:rsidP="00EA40B1" w:rsidR="00EA40B1">
      <w:pPr>
        <w:spacing w:after="0"/>
        <w:jc w:val="center"/>
        <w:outlineLvl w:val="0"/>
      </w:pPr>
    </w:p>
    <w:p w:rsidRDefault="00EA40B1" w:rsidP="00EA40B1" w:rsidR="00EA40B1">
      <w:pPr>
        <w:spacing w:after="0"/>
        <w:jc w:val="center"/>
        <w:outlineLvl w:val="0"/>
      </w:pPr>
    </w:p>
    <w:p w:rsidRDefault="00EA40B1" w:rsidP="00EA40B1" w:rsidR="00EA40B1">
      <w:pPr>
        <w:spacing w:after="0"/>
        <w:jc w:val="center"/>
        <w:outlineLvl w:val="0"/>
      </w:pPr>
    </w:p>
    <w:p w:rsidRDefault="00EA40B1" w:rsidP="00EA40B1" w:rsidR="00EA40B1">
      <w:pPr>
        <w:spacing w:after="0"/>
        <w:jc w:val="center"/>
        <w:outlineLvl w:val="0"/>
      </w:pPr>
      <w:r>
        <w:t>Obrazloženje</w:t>
      </w:r>
    </w:p>
    <w:p w:rsidRDefault="00EA40B1" w:rsidP="00EA40B1" w:rsidR="00EA40B1">
      <w:pPr>
        <w:spacing w:after="0"/>
        <w:outlineLvl w:val="0"/>
      </w:pPr>
    </w:p>
    <w:p w:rsidRDefault="00EA40B1" w:rsidP="00EA40B1" w:rsidR="00EA40B1">
      <w:pPr>
        <w:spacing w:after="0"/>
        <w:jc w:val="both"/>
        <w:outlineLvl w:val="0"/>
      </w:pPr>
      <w:r>
        <w:tab/>
        <w:t xml:space="preserve">Dana 11. studenog 2015. godine, predlagatelj Financijska agencija, Regionalni centar Zagreb Podružnica Varaždin, podnio je prijedlog  za otvaranje stečajnog postupka nad dužnikom SPECTRUM COLORIS ZADRUGA, OIB: 16018861658, sa sjedištem u </w:t>
      </w:r>
      <w:proofErr w:type="spellStart"/>
      <w:r>
        <w:t>Molve</w:t>
      </w:r>
      <w:proofErr w:type="spellEnd"/>
      <w:r>
        <w:t xml:space="preserve"> Grede 69, 48327 </w:t>
      </w:r>
      <w:proofErr w:type="spellStart"/>
      <w:r>
        <w:t>Molve</w:t>
      </w:r>
      <w:proofErr w:type="spellEnd"/>
      <w:r>
        <w:t xml:space="preserve"> Grede, navodeći da dužnik na dan 1. rujna 2015. u Očevidniku redoslijeda osnova za plaćanje ima evidentirane neizvršene osnove za plaćanje </w:t>
      </w:r>
      <w:r>
        <w:t>u ukupnom iznosu od 16.136,94</w:t>
      </w:r>
      <w:r>
        <w:t xml:space="preserve"> kn te da dužnik nema zaposlenih.</w:t>
      </w:r>
    </w:p>
    <w:p w:rsidRDefault="00EA40B1" w:rsidP="00EA40B1" w:rsidR="00EA40B1">
      <w:pPr>
        <w:spacing w:after="0"/>
        <w:jc w:val="both"/>
        <w:outlineLvl w:val="0"/>
      </w:pPr>
    </w:p>
    <w:p w:rsidRDefault="00EA40B1" w:rsidP="00EA40B1" w:rsidR="00EA40B1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EA40B1" w:rsidP="00EA40B1" w:rsidR="00EA40B1">
      <w:pPr>
        <w:spacing w:after="0"/>
        <w:jc w:val="both"/>
        <w:outlineLvl w:val="0"/>
      </w:pPr>
    </w:p>
    <w:p w:rsidRDefault="00EA40B1" w:rsidP="00EA40B1" w:rsidR="00EA40B1">
      <w:pPr>
        <w:spacing w:after="0"/>
        <w:jc w:val="center"/>
        <w:outlineLvl w:val="0"/>
      </w:pPr>
    </w:p>
    <w:p w:rsidRDefault="00EA40B1" w:rsidP="00EA40B1" w:rsidR="00EA40B1">
      <w:pPr>
        <w:spacing w:after="0"/>
        <w:jc w:val="center"/>
        <w:outlineLvl w:val="0"/>
      </w:pPr>
      <w:r>
        <w:t>U Varaždinu, 12. studenog 2015. godine</w:t>
      </w:r>
    </w:p>
    <w:p w:rsidRDefault="00EA40B1" w:rsidP="00EA40B1" w:rsidR="00EA40B1">
      <w:pPr>
        <w:spacing w:after="0"/>
        <w:jc w:val="center"/>
        <w:outlineLvl w:val="0"/>
      </w:pPr>
    </w:p>
    <w:p w:rsidRDefault="00EA40B1" w:rsidP="00EA40B1" w:rsidR="00EA40B1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A40B1" w:rsidP="00EA40B1" w:rsidR="00EA40B1">
      <w:pPr>
        <w:spacing w:after="0"/>
        <w:jc w:val="center"/>
        <w:outlineLvl w:val="0"/>
      </w:pPr>
    </w:p>
    <w:p w:rsidRDefault="00EA40B1" w:rsidP="00EA40B1" w:rsidR="00EA40B1">
      <w:pPr>
        <w:spacing w:after="0"/>
        <w:ind w:firstLine="720" w:left="3600"/>
        <w:jc w:val="center"/>
        <w:outlineLvl w:val="0"/>
      </w:pPr>
      <w:r>
        <w:t>STEČAJNI SUDAC:</w:t>
      </w:r>
    </w:p>
    <w:p w:rsidRDefault="00EA40B1" w:rsidP="00EA40B1" w:rsidR="00EA40B1">
      <w:pPr>
        <w:spacing w:after="0"/>
        <w:ind w:firstLine="720" w:left="3600"/>
        <w:jc w:val="center"/>
        <w:outlineLvl w:val="0"/>
      </w:pPr>
      <w:r>
        <w:t xml:space="preserve">  Radovan </w:t>
      </w:r>
      <w:proofErr w:type="spellStart"/>
      <w:r>
        <w:t>Raduka</w:t>
      </w:r>
      <w:proofErr w:type="spellEnd"/>
    </w:p>
    <w:p w:rsidRDefault="00EA40B1" w:rsidP="00EA40B1" w:rsidR="00EA40B1">
      <w:pPr>
        <w:spacing w:after="0"/>
        <w:ind w:firstLine="720" w:left="3600"/>
        <w:jc w:val="center"/>
        <w:outlineLvl w:val="0"/>
      </w:pPr>
    </w:p>
    <w:p w:rsidRDefault="00EA40B1" w:rsidP="00EA40B1" w:rsidR="00EA40B1">
      <w:pPr>
        <w:spacing w:after="0"/>
        <w:outlineLvl w:val="0"/>
      </w:pPr>
    </w:p>
    <w:p w:rsidRDefault="00EA40B1" w:rsidP="00EA40B1" w:rsidR="00EA40B1">
      <w:pPr>
        <w:spacing w:after="0"/>
        <w:outlineLvl w:val="0"/>
      </w:pPr>
    </w:p>
    <w:p w:rsidRDefault="00EA40B1" w:rsidP="00EA40B1" w:rsidR="00EA40B1">
      <w:pPr>
        <w:spacing w:after="0"/>
        <w:outlineLvl w:val="0"/>
      </w:pPr>
    </w:p>
    <w:p w:rsidRDefault="00EA40B1" w:rsidP="00EA40B1" w:rsidR="00EA40B1">
      <w:pPr>
        <w:spacing w:after="0"/>
        <w:outlineLvl w:val="0"/>
      </w:pPr>
    </w:p>
    <w:p w:rsidRDefault="00EA40B1" w:rsidP="00EA40B1" w:rsidR="00EA40B1">
      <w:pPr>
        <w:pStyle w:val="Adresazaslanje"/>
        <w:spacing w:after="0"/>
        <w:ind w:left="0"/>
      </w:pPr>
      <w:r>
        <w:t>DNA:</w:t>
      </w:r>
    </w:p>
    <w:p w:rsidRDefault="00EA40B1" w:rsidP="00EA40B1" w:rsidR="00EA40B1">
      <w:pPr>
        <w:pStyle w:val="Adresazaslanje"/>
        <w:spacing w:after="0"/>
        <w:ind w:left="0"/>
      </w:pPr>
      <w:r>
        <w:t>- e-Oglasna ploča suda</w:t>
      </w:r>
    </w:p>
    <w:p w:rsidRDefault="00AE649C" w:rsidP="00EA40B1" w:rsidR="00AE649C" w:rsidRPr="00B76F3C">
      <w:pPr>
        <w:pStyle w:val="Naslov3"/>
        <w:numPr>
          <w:ilvl w:val="0"/>
          <w:numId w:val="0"/>
        </w:numPr>
        <w:ind w:hanging="432" w:left="720"/>
      </w:pPr>
    </w:p>
    <w:p w:rsidRDefault="00824D5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A40B1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5C" w:rsidP="00537B78" w:rsidR="00824D5C">
      <w:r>
        <w:separator/>
      </w:r>
    </w:p>
  </w:endnote>
  <w:endnote w:id="0" w:type="continuationSeparator">
    <w:p w:rsidRDefault="00824D5C" w:rsidP="00537B78" w:rsidR="00824D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5C" w:rsidP="00537B78" w:rsidR="00824D5C">
      <w:r>
        <w:separator/>
      </w:r>
    </w:p>
  </w:footnote>
  <w:footnote w:id="0" w:type="continuationSeparator">
    <w:p w:rsidRDefault="00824D5C" w:rsidP="00537B78" w:rsidR="00824D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40B1" w:rsidP="00EA40B1" w:rsidR="008333A9">
    <w:pPr>
      <w:pStyle w:val="Zaglavlje"/>
      <w:tabs>
        <w:tab w:pos="4536" w:val="center"/>
      </w:tabs>
      <w:jc w:val="left"/>
    </w:pPr>
    <w:r>
      <w:tab/>
    </w:r>
    <w:sdt>
      <w:sdtPr>
        <w:id w:val="-1113512873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633B9">
          <w:t>2</w:t>
        </w:r>
        <w:r>
          <w:fldChar w:fldCharType="end"/>
        </w:r>
      </w:sdtContent>
    </w:sdt>
    <w:r>
      <w:tab/>
      <w:t>Poslovni broj: 1 St-781/15-4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40B1" w:rsidR="00EA40B1">
    <w:pPr>
      <w:pStyle w:val="Zaglavlje"/>
    </w:pPr>
    <w:r>
      <w:t>Poslovni broj: 1 St-781/15-4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5C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33B9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0B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941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St-781/2015-4</izvorni_sadrzaj>
    <derivirana_varijabla naziv="DomainObject.Oznaka_1">St-781/2015-4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St-781/2015</izvorni_sadrzaj>
    <derivirana_varijabla naziv="DomainObject.Predmet.OznakaBroj_1">St-781/2015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SPECTRUM COLORIS zadruga za ekološku proizvodnju i usluge</izvorni_sadrzaj>
    <derivirana_varijabla naziv="DomainObject.Predmet.ProtustrankaFormated_1">  SPECTRUM COLORIS zadruga za ekološku proizvodnju i usluge</derivirana_varijabla>
  </DomainObject.Predmet.ProtustrankaFormated>
  <DomainObject.Predmet.ProtustrankaFormatedOIB>
    <izvorni_sadrzaj>  SPECTRUM COLORIS zadruga za ekološku proizvodnju i usluge, OIB 16018861658</izvorni_sadrzaj>
    <derivirana_varijabla naziv="DomainObject.Predmet.ProtustrankaFormatedOIB_1">  SPECTRUM COLORIS zadruga za ekološku proizvodnju i usluge, OIB 16018861658</derivirana_varijabla>
  </DomainObject.Predmet.ProtustrankaFormatedOIB>
  <DomainObject.Predmet.ProtustrankaFormatedWithAdress>
    <izvorni_sadrzaj> SPECTRUM COLORIS zadruga za ekološku proizvodnju i usluge, Molve Grede 69, 48327 Molve Grede</izvorni_sadrzaj>
    <derivirana_varijabla naziv="DomainObject.Predmet.ProtustrankaFormatedWithAdress_1"> SPECTRUM COLORIS zadruga za ekološku proizvodnju i usluge, Molve Grede 69, 48327 Molve Grede</derivirana_varijabla>
  </DomainObject.Predmet.ProtustrankaFormatedWithAdress>
  <DomainObject.Predmet.ProtustrankaFormatedWithAdressOIB>
    <izvorni_sadrzaj> SPECTRUM COLORIS zadruga za ekološku proizvodnju i usluge, OIB 16018861658, Molve Grede 69, 48327 Molve Grede</izvorni_sadrzaj>
    <derivirana_varijabla naziv="DomainObject.Predmet.ProtustrankaFormatedWithAdressOIB_1"> SPECTRUM COLORIS zadruga za ekološku proizvodnju i usluge, OIB 16018861658, Molve Grede 69, 48327 Molve Grede</derivirana_varijabla>
  </DomainObject.Predmet.ProtustrankaFormatedWithAdressOIB>
  <DomainObject.Predmet.ProtustrankaWithAdress>
    <izvorni_sadrzaj>SPECTRUM COLORIS zadruga za ekološku proizvodnju i usluge Molve Grede 69, 48327 Molve Grede</izvorni_sadrzaj>
    <derivirana_varijabla naziv="DomainObject.Predmet.ProtustrankaWithAdress_1">SPECTRUM COLORIS zadruga za ekološku proizvodnju i usluge Molve Grede 69, 48327 Molve Grede</derivirana_varijabla>
  </DomainObject.Predmet.ProtustrankaWithAdress>
  <DomainObject.Predmet.ProtustrankaWithAdressOIB>
    <izvorni_sadrzaj>SPECTRUM COLORIS zadruga za ekološku proizvodnju i usluge, OIB 16018861658, Molve Grede 69, 48327 Molve Grede</izvorni_sadrzaj>
    <derivirana_varijabla naziv="DomainObject.Predmet.ProtustrankaWithAdressOIB_1">SPECTRUM COLORIS zadruga za ekološku proizvodnju i usluge, OIB 16018861658, Molve Grede 69, 48327 Molve Grede</derivirana_varijabla>
  </DomainObject.Predmet.ProtustrankaWithAdressOIB>
  <DomainObject.Predmet.ProtustrankaNazivFormated>
    <izvorni_sadrzaj>SPECTRUM COLORIS zadruga za ekološku proizvodnju i usluge</izvorni_sadrzaj>
    <derivirana_varijabla naziv="DomainObject.Predmet.ProtustrankaNazivFormated_1">SPECTRUM COLORIS zadruga za ekološku proizvodnju i usluge</derivirana_varijabla>
  </DomainObject.Predmet.ProtustrankaNazivFormated>
  <DomainObject.Predmet.ProtustrankaNazivFormatedOIB>
    <izvorni_sadrzaj>SPECTRUM COLORIS zadruga za ekološku proizvodnju i usluge, OIB 16018861658</izvorni_sadrzaj>
    <derivirana_varijabla naziv="DomainObject.Predmet.ProtustrankaNazivFormatedOIB_1">SPECTRUM COLORIS zadruga za ekološku proizvodnju i usluge, OIB 16018861658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16136.94</izvorni_sadrzaj>
    <derivirana_varijabla naziv="DomainObject.Predmet.TrenutnaVrijednost_1">16136.94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SPECTRUM COLORIS zadruga za ekološku proizvodnju i usluge</item>
    </izvorni_sadrzaj>
    <derivirana_varijabla naziv="DomainObject.Predmet.ProtuStrankaListFormated_1">
      <item>SPECTRUM COLORIS zadruga za ekološku proizvodnju i usluge</item>
    </derivirana_varijabla>
  </DomainObject.Predmet.ProtuStrankaListFormated>
  <DomainObject.Predmet.ProtuStrankaListFormatedOIB>
    <izvorni_sadrzaj>
      <item>SPECTRUM COLORIS zadruga za ekološku proizvodnju i usluge, OIB 16018861658</item>
    </izvorni_sadrzaj>
    <derivirana_varijabla naziv="DomainObject.Predmet.ProtuStrankaListFormatedOIB_1">
      <item>SPECTRUM COLORIS zadruga za ekološku proizvodnju i usluge, OIB 16018861658</item>
    </derivirana_varijabla>
  </DomainObject.Predmet.ProtuStrankaListFormatedOIB>
  <DomainObject.Predmet.ProtuStrankaListFormatedWithAdress>
    <izvorni_sadrzaj>
      <item>SPECTRUM COLORIS zadruga za ekološku proizvodnju i usluge, Molve Grede 69, 48327 Molve Grede</item>
    </izvorni_sadrzaj>
    <derivirana_varijabla naziv="DomainObject.Predmet.ProtuStrankaListFormatedWithAdress_1">
      <item>SPECTRUM COLORIS zadruga za ekološku proizvodnju i usluge, Molve Grede 69, 48327 Molve Grede</item>
    </derivirana_varijabla>
  </DomainObject.Predmet.ProtuStrankaListFormatedWithAdress>
  <DomainObject.Predmet.ProtuStrankaListFormatedWithAdressOIB>
    <izvorni_sadrzaj>
      <item>SPECTRUM COLORIS zadruga za ekološku proizvodnju i usluge, OIB 16018861658, Molve Grede 69, 48327 Molve Grede</item>
    </izvorni_sadrzaj>
    <derivirana_varijabla naziv="DomainObject.Predmet.ProtuStrankaListFormatedWithAdressOIB_1">
      <item>SPECTRUM COLORIS zadruga za ekološku proizvodnju i usluge, OIB 16018861658, Molve Grede 69, 48327 Molve Grede</item>
    </derivirana_varijabla>
  </DomainObject.Predmet.ProtuStrankaListFormatedWithAdressOIB>
  <DomainObject.Predmet.ProtuStrankaListNazivFormated>
    <izvorni_sadrzaj>
      <item>SPECTRUM COLORIS zadruga za ekološku proizvodnju i usluge</item>
    </izvorni_sadrzaj>
    <derivirana_varijabla naziv="DomainObject.Predmet.ProtuStrankaListNazivFormated_1">
      <item>SPECTRUM COLORIS zadruga za ekološku proizvodnju i usluge</item>
    </derivirana_varijabla>
  </DomainObject.Predmet.ProtuStrankaListNazivFormated>
  <DomainObject.Predmet.ProtuStrankaListNazivFormatedOIB>
    <izvorni_sadrzaj>
      <item>SPECTRUM COLORIS zadruga za ekološku proizvodnju i usluge, OIB 16018861658</item>
    </izvorni_sadrzaj>
    <derivirana_varijabla naziv="DomainObject.Predmet.ProtuStrankaListNazivFormatedOIB_1">
      <item>SPECTRUM COLORIS zadruga za ekološku proizvodnju i usluge, OIB 16018861658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>St-781/2015-4</izvorni_sadrzaj>
    <derivirana_varijabla naziv="DomainObject.PoslovniBrojDokumenta_1">St-781/2015-4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SPECTRUM COLORIS zadruga za ekološku proizvodnju i usluge</izvorni_sadrzaj>
    <derivirana_varijabla naziv="DomainObject.Predmet.ProtustrankaIDrugi_1">SPECTRUM COLORIS zadruga za ekološku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SPECTRUM COLORIS zadruga za ekološku proizvodnju i usluge, OIB 16018861658, Molve Grede 69, 48327 Molve Grede</izvorni_sadrzaj>
    <derivirana_varijabla naziv="DomainObject.Predmet.ProtustrankaIDrugiAdressOIB_1">SPECTRUM COLORIS zadruga za ekološku proizvodnju i usluge, OIB 16018861658, Molve Grede 69, 48327 Molve Grede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SPECTRUM COLORIS zadruga za ekološku proizvodnju i usluge</item>
      <item>E-oglasna ploča</item>
      <item>Sudski registar</item>
    </izvorni_sadrzaj>
    <derivirana_varijabla naziv="DomainObject.Predmet.SudioniciListNaziv_1">
      <item>Financijska agencija</item>
      <item>SPECTRUM COLORIS zadruga za ekološku proizvodnju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SPECTRUM COLORIS zadruga za ekološku proizvodnju i usluge, OIB 16018861658, Molve Grede 69,48327 Molve Grede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SPECTRUM COLORIS zadruga za ekološku proizvodnju i usluge, OIB 16018861658, Molve Grede 69,48327 Molve Grede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0AB923-CFF7-437A-AACE-92CA25BCA1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2526</properties:Characters>
  <properties:Lines>76</properties:Lines>
  <properties:Paragraphs>18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2015-11-12T13:35:00Z</cp:lastPrinted>
  <dcterms:modified xmlns:xsi="http://www.w3.org/2001/XMLSchema-instance" xsi:type="dcterms:W3CDTF">2015-11-12T13:35:00Z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St-781/2015-4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