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78c2" w14:paraId="de678c2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5E7395">
        <w:rPr>
          <w:rFonts w:cs="Times New Roman" w:hAnsi="Times New Roman" w:ascii="Times New Roman"/>
          <w:sz w:val="24"/>
          <w:szCs w:val="24"/>
        </w:rPr>
        <w:t>293</w:t>
      </w:r>
      <w:r w:rsidR="004D0B19">
        <w:rPr>
          <w:rFonts w:cs="Times New Roman" w:hAnsi="Times New Roman" w:ascii="Times New Roman"/>
          <w:sz w:val="24"/>
          <w:szCs w:val="24"/>
        </w:rPr>
        <w:t>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E7395">
        <w:rPr>
          <w:rFonts w:cs="Times New Roman" w:hAnsi="Times New Roman" w:ascii="Times New Roman"/>
          <w:b/>
          <w:sz w:val="24"/>
          <w:szCs w:val="24"/>
        </w:rPr>
        <w:t>PLAVA KUTIJA d.o.o., Slavonski Brod, A. Štampara 36, OIB: 91841941117</w:t>
      </w:r>
      <w:r w:rsidR="001B5B4D"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5E7395">
        <w:rPr>
          <w:rFonts w:cs="Times New Roman" w:hAnsi="Times New Roman" w:ascii="Times New Roman"/>
          <w:sz w:val="24"/>
          <w:szCs w:val="24"/>
        </w:rPr>
        <w:t>4. lipnja</w:t>
      </w:r>
      <w:r w:rsidR="00A9763F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2371ED">
        <w:rPr>
          <w:rFonts w:cs="Times New Roman" w:hAnsi="Times New Roman" w:ascii="Times New Roman"/>
          <w:b/>
          <w:sz w:val="24"/>
          <w:szCs w:val="24"/>
        </w:rPr>
        <w:t>PLAVA KUTIJA d.o.o., Slavonski Brod, A. Štampara 36, OIB: 91841941117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371ED">
        <w:rPr>
          <w:rFonts w:cs="Times New Roman" w:hAnsi="Times New Roman" w:ascii="Times New Roman"/>
          <w:sz w:val="24"/>
          <w:szCs w:val="24"/>
        </w:rPr>
        <w:t>4. lipnja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2371ED">
        <w:rPr>
          <w:rFonts w:cs="Times New Roman" w:hAnsi="Times New Roman" w:ascii="Times New Roman"/>
          <w:b/>
          <w:sz w:val="24"/>
          <w:szCs w:val="24"/>
        </w:rPr>
        <w:t>Siniša Rajnović, Milanovac, Virovitica, Sv. Trojstva 87, OIB: 86217384445.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AC5370" w:rsidRPr="007F5C1E">
        <w:rPr>
          <w:rFonts w:cs="Times New Roman" w:hAnsi="Times New Roman" w:ascii="Times New Roman"/>
          <w:sz w:val="24"/>
          <w:szCs w:val="24"/>
        </w:rPr>
        <w:t>3/St-</w:t>
      </w:r>
      <w:r w:rsidR="002371ED">
        <w:rPr>
          <w:rFonts w:cs="Times New Roman" w:hAnsi="Times New Roman" w:ascii="Times New Roman"/>
          <w:sz w:val="24"/>
          <w:szCs w:val="24"/>
        </w:rPr>
        <w:t>293</w:t>
      </w:r>
      <w:r w:rsidR="00AC5370">
        <w:rPr>
          <w:rFonts w:cs="Times New Roman" w:hAnsi="Times New Roman" w:ascii="Times New Roman"/>
          <w:sz w:val="24"/>
          <w:szCs w:val="24"/>
        </w:rPr>
        <w:t>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2371ED" w:rsidRPr="002371ED">
        <w:rPr>
          <w:rFonts w:cs="Times New Roman" w:hAnsi="Times New Roman" w:ascii="Times New Roman"/>
          <w:b/>
        </w:rPr>
        <w:t>9</w:t>
      </w:r>
      <w:r w:rsidR="004D0B19" w:rsidRPr="002371ED">
        <w:rPr>
          <w:rFonts w:cs="Times New Roman" w:hAnsi="Times New Roman" w:ascii="Times New Roman"/>
          <w:b/>
        </w:rPr>
        <w:t>.</w:t>
      </w:r>
      <w:r w:rsidR="00AC5370">
        <w:rPr>
          <w:rFonts w:cs="Times New Roman" w:hAnsi="Times New Roman" w:ascii="Times New Roman"/>
          <w:b/>
        </w:rPr>
        <w:t>4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4D0B19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2371ED">
        <w:rPr>
          <w:rFonts w:cs="Times New Roman" w:hAnsi="Times New Roman" w:ascii="Times New Roman"/>
        </w:rPr>
        <w:t>4. lipnja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2371ED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AC5370" w:rsidP="005E76C8" w:rsidR="00AC537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851BA"/>
    <w:rsid w:val="00094610"/>
    <w:rsid w:val="000B58FA"/>
    <w:rsid w:val="00107E01"/>
    <w:rsid w:val="001264FF"/>
    <w:rsid w:val="001874F2"/>
    <w:rsid w:val="00194E12"/>
    <w:rsid w:val="001A54C6"/>
    <w:rsid w:val="001B5B4D"/>
    <w:rsid w:val="001D178C"/>
    <w:rsid w:val="001E1013"/>
    <w:rsid w:val="00230A1F"/>
    <w:rsid w:val="002371ED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598"/>
    <w:rsid w:val="00441876"/>
    <w:rsid w:val="004475FC"/>
    <w:rsid w:val="004503F8"/>
    <w:rsid w:val="004551DD"/>
    <w:rsid w:val="004C291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395"/>
    <w:rsid w:val="005E76C8"/>
    <w:rsid w:val="005E778B"/>
    <w:rsid w:val="0063469C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86ED1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46C8E"/>
    <w:rsid w:val="00A516C1"/>
    <w:rsid w:val="00A55CF2"/>
    <w:rsid w:val="00A56CE8"/>
    <w:rsid w:val="00A570DC"/>
    <w:rsid w:val="00A6422C"/>
    <w:rsid w:val="00A87A96"/>
    <w:rsid w:val="00A92367"/>
    <w:rsid w:val="00A9763F"/>
    <w:rsid w:val="00AC5370"/>
    <w:rsid w:val="00AC7DEE"/>
    <w:rsid w:val="00AE008C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55373"/>
    <w:rsid w:val="00E64B5F"/>
    <w:rsid w:val="00E67F60"/>
    <w:rsid w:val="00EC1B53"/>
    <w:rsid w:val="00ED367D"/>
    <w:rsid w:val="00EE6928"/>
    <w:rsid w:val="00EF6612"/>
    <w:rsid w:val="00F56DF6"/>
    <w:rsid w:val="00F601B7"/>
    <w:rsid w:val="00F7347D"/>
    <w:rsid w:val="00F972F4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6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6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6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6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6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6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6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6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48957.42</izvorni_sadrzaj>
    <derivirana_varijabla naziv="DomainObject.Predmet.InicijalnaVrijednost_1">48957.42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PLAVA KUTIJA društvo s ograničenom odgovornošću za trgovinu i usluge</izvorni_sadrzaj>
    <derivirana_varijabla naziv="DomainObject.Predmet.ProtustrankaFormated_1">  PLAVA KUTIJA društvo s ograničenom odgovornošću za trgovinu i usluge</derivirana_varijabla>
  </DomainObject.Predmet.ProtustrankaFormated>
  <DomainObject.Predmet.ProtustrankaFormatedOIB>
    <izvorni_sadrzaj>  PLAVA KUTIJA društvo s ograničenom odgovornošću za trgovinu i usluge, OIB 91841941117</izvorni_sadrzaj>
    <derivirana_varijabla naziv="DomainObject.Predmet.ProtustrankaFormatedOIB_1">  PLAVA KUTIJA društvo s ograničenom odgovornošću za trgovinu i usluge, OIB 91841941117</derivirana_varijabla>
  </DomainObject.Predmet.ProtustrankaFormatedOIB>
  <DomainObject.Predmet.ProtustrankaFormatedWithAdress>
    <izvorni_sadrzaj> PLAVA KUTIJA društvo s ograničenom odgovornošću za trgovinu i usluge, Andrije Štampara 36, 35000 Slavonski Brod</izvorni_sadrzaj>
    <derivirana_varijabla naziv="DomainObject.Predmet.ProtustrankaFormatedWithAdress_1"> PLAVA KUTIJA društvo s ograničenom odgovornošću za trgovinu i usluge, Andrije Štampara 36, 35000 Slavonski Brod</derivirana_varijabla>
  </DomainObject.Predmet.ProtustrankaFormatedWithAdress>
  <DomainObject.Predmet.ProtustrankaFormatedWithAdressOIB>
    <izvorni_sadrzaj> PLAVA KUTIJA društvo s ograničenom odgovornošću za trgovinu i usluge, OIB 91841941117, Andrije Štampara 36, 35000 Slavonski Brod</izvorni_sadrzaj>
    <derivirana_varijabla naziv="DomainObject.Predmet.ProtustrankaFormatedWithAdressOIB_1"> PLAVA KUTIJA društvo s ograničenom odgovornošću za trgovinu i usluge, OIB 91841941117, Andrije Štampara 36, 35000 Slavonski Brod</derivirana_varijabla>
  </DomainObject.Predmet.ProtustrankaFormatedWithAdressOIB>
  <DomainObject.Predmet.ProtustrankaWithAdress>
    <izvorni_sadrzaj>PLAVA KUTIJA društvo s ograničenom odgovornošću za trgovinu i usluge Andrije Štampara 36, 35000 Slavonski Brod</izvorni_sadrzaj>
    <derivirana_varijabla naziv="DomainObject.Predmet.ProtustrankaWithAdress_1">PLAVA KUTIJA društvo s ograničenom odgovornošću za trgovinu i usluge Andrije Štampara 36, 35000 Slavonski Brod</derivirana_varijabla>
  </DomainObject.Predmet.ProtustrankaWithAdress>
  <DomainObject.Predmet.ProtustrankaWithAdressOIB>
    <izvorni_sadrzaj>PLAVA KUTIJA društvo s ograničenom odgovornošću za trgovinu i usluge, OIB 91841941117, Andrije Štampara 36, 35000 Slavonski Brod</izvorni_sadrzaj>
    <derivirana_varijabla naziv="DomainObject.Predmet.ProtustrankaWithAdressOIB_1">PLAVA KUTIJA društvo s ograničenom odgovornošću za trgovinu i usluge, OIB 91841941117, Andrije Štampara 36, 35000 Slavonski Brod</derivirana_varijabla>
  </DomainObject.Predmet.ProtustrankaWithAdressOIB>
  <DomainObject.Predmet.ProtustrankaNazivFormated>
    <izvorni_sadrzaj>PLAVA KUTIJA društvo s ograničenom odgovornošću za trgovinu i usluge</izvorni_sadrzaj>
    <derivirana_varijabla naziv="DomainObject.Predmet.ProtustrankaNazivFormated_1">PLAVA KUTIJA društvo s ograničenom odgovornošću za trgovinu i usluge</derivirana_varijabla>
  </DomainObject.Predmet.ProtustrankaNazivFormated>
  <DomainObject.Predmet.ProtustrankaNazivFormatedOIB>
    <izvorni_sadrzaj>PLAVA KUTIJA društvo s ograničenom odgovornošću za trgovinu i usluge, OIB 91841941117</izvorni_sadrzaj>
    <derivirana_varijabla naziv="DomainObject.Predmet.ProtustrankaNazivFormatedOIB_1">PLAVA KUTIJA društvo s ograničenom odgovornošću za trgovinu i usluge, OIB 91841941117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PLAVA KUTIJA društvo s ograničenom odgovornošću za trgovinu i usluge</item>
    </izvorni_sadrzaj>
    <derivirana_varijabla naziv="DomainObject.Predmet.ProtuStrankaListFormated_1">
      <item>PLAVA KUTIJA društvo s ograničenom odgovornošću za trgovinu i usluge</item>
    </derivirana_varijabla>
  </DomainObject.Predmet.ProtuStrankaListFormated>
  <DomainObject.Predmet.ProtuStrankaListFormatedOIB>
    <izvorni_sadrzaj>
      <item>PLAVA KUTIJA društvo s ograničenom odgovornošću za trgovinu i usluge, OIB 91841941117</item>
    </izvorni_sadrzaj>
    <derivirana_varijabla naziv="DomainObject.Predmet.ProtuStrankaListFormatedOIB_1">
      <item>PLAVA KUTIJA društvo s ograničenom odgovornošću za trgovinu i usluge, OIB 91841941117</item>
    </derivirana_varijabla>
  </DomainObject.Predmet.ProtuStrankaListFormatedOIB>
  <DomainObject.Predmet.ProtuStrankaListFormatedWithAdress>
    <izvorni_sadrzaj>
      <item>PLAVA KUTIJA društvo s ograničenom odgovornošću za trgovinu i usluge, Andrije Štampara 36, 35000 Slavonski Brod</item>
    </izvorni_sadrzaj>
    <derivirana_varijabla naziv="DomainObject.Predmet.ProtuStrankaListFormatedWithAdress_1">
      <item>PLAVA KUTIJA društvo s ograničenom odgovornošću za trgovinu i usluge, Andrije Štampara 36, 35000 Slavonski Brod</item>
    </derivirana_varijabla>
  </DomainObject.Predmet.ProtuStrankaListFormatedWithAdress>
  <DomainObject.Predmet.ProtuStrankaListFormatedWithAdressOIB>
    <izvorni_sadrzaj>
      <item>PLAVA KUTIJA društvo s ograničenom odgovornošću za trgovinu i usluge, OIB 91841941117, Andrije Štampara 36, 35000 Slavonski Brod</item>
    </izvorni_sadrzaj>
    <derivirana_varijabla naziv="DomainObject.Predmet.ProtuStrankaListFormatedWithAdressOIB_1">
      <item>PLAVA KUTIJA društvo s ograničenom odgovornošću za trgovinu i usluge, OIB 91841941117, Andrije Štampara 36, 35000 Slavonski Brod</item>
    </derivirana_varijabla>
  </DomainObject.Predmet.ProtuStrankaListFormatedWithAdressOIB>
  <DomainObject.Predmet.ProtuStrankaListNazivFormated>
    <izvorni_sadrzaj>
      <item>PLAVA KUTIJA društvo s ograničenom odgovornošću za trgovinu i usluge</item>
    </izvorni_sadrzaj>
    <derivirana_varijabla naziv="DomainObject.Predmet.ProtuStrankaListNazivFormated_1">
      <item>PLAVA KUTIJA društvo s ograničenom odgovornošću za trgovinu i usluge</item>
    </derivirana_varijabla>
  </DomainObject.Predmet.ProtuStrankaListNazivFormated>
  <DomainObject.Predmet.ProtuStrankaListNazivFormatedOIB>
    <izvorni_sadrzaj>
      <item>PLAVA KUTIJA društvo s ograničenom odgovornošću za trgovinu i usluge, OIB 91841941117</item>
    </izvorni_sadrzaj>
    <derivirana_varijabla naziv="DomainObject.Predmet.ProtuStrankaListNazivFormatedOIB_1">
      <item>PLAVA KUTIJA društvo s ograničenom odgovornošću za trgovinu i usluge, OIB 91841941117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PLAVA KUTIJA društvo s ograničenom odgovornošću za trgovinu i usluge</izvorni_sadrzaj>
    <derivirana_varijabla naziv="DomainObject.Predmet.ProtustrankaIDrugi_1">PLAVA KUTIJA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PLAVA KUTIJA društvo s ograničenom odgovornošću za trgovinu i usluge, OIB 91841941117, Andrije Štampara 36, 35000 Slavonski Brod</izvorni_sadrzaj>
    <derivirana_varijabla naziv="DomainObject.Predmet.ProtustrankaIDrugiAdressOIB_1">PLAVA KUTIJA društvo s ograničenom odgovornošću za trgovinu i usluge, OIB 91841941117, Andrije Štampara 36,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PLAVA KUTIJA društvo s ograničenom odgovornošću za trgovinu i usluge</item>
    </izvorni_sadrzaj>
    <derivirana_varijabla naziv="DomainObject.Predmet.SudioniciListNaziv_1">
      <item>Financijska agencija</item>
      <item>PLAVA KUTIJA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PLAVA KUTIJA društvo s ograničenom odgovornošću za trgovinu i usluge, OIB 91841941117, Andrije Štampara 36,35000 Slavonski Brod</item>
    </izvorni_sadrzaj>
    <derivirana_varijabla naziv="DomainObject.Predmet.SudioniciListAdressOIB_1">
      <item>Financijska agencija, OIB 85821130368, Ulica grada Vukovara 70,10000 Zagreb</item>
      <item>PLAVA KUTIJA društvo s ograničenom odgovornošću za trgovinu i usluge, OIB 91841941117, Andrije Štampara 36,35000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91841941117</item>
    </izvorni_sadrzaj>
    <derivirana_varijabla naziv="DomainObject.Predmet.SudioniciListNazivOIB_1">
      <item>, OIB 85821130368</item>
      <item>, OIB 91841941117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F4559-B012-4422-BA1F-6F6AE69CD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647</properties:Words>
  <properties:Characters>3497</properties:Characters>
  <properties:Lines>77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2018-05-25T09:22:00Z</dcterms:created>
  <dc:creator>wsadmin</dc:creator>
  <cp:lastModifiedBy>wsadmin</cp:lastModifiedBy>
  <cp:lastPrinted>2018-06-04T06:34:00Z</cp:lastPrinted>
  <dcterms:modified xmlns:xsi="http://www.w3.org/2001/XMLSchema-instance" xsi:type="dcterms:W3CDTF">2018-06-04T06:36:00Z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