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d59d" w14:paraId="871d59d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776A99" w:rsidR="00150970"/>
    <w:p w:rsidRDefault="00150970" w:rsidP="00150970" w:rsidR="00150970"/>
    <w:p w:rsidRDefault="00251D47" w:rsidP="00150970" w:rsidR="00251D47"/>
    <w:p w:rsidRDefault="00F25038" w:rsidP="00150970" w:rsidR="00F25038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F25038" w:rsidP="00150970" w:rsidR="00F25038"/>
    <w:p w:rsidRDefault="00B446A2" w:rsidP="00B446A2" w:rsidR="00B446A2">
      <w:pPr>
        <w:jc w:val="both"/>
      </w:pPr>
    </w:p>
    <w:p w:rsidRDefault="00B446A2" w:rsidP="00B446A2" w:rsidR="00B446A2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 xml:space="preserve">VUČEDOLSKA GOLUBICA d.o.o. za turizam i ugostiteljstvo, u stečaju, Vukovar, dr. Franje Tuđmana </w:t>
      </w:r>
      <w:proofErr w:type="spellStart"/>
      <w:r w:rsidRPr="00BF507B">
        <w:t>19</w:t>
      </w:r>
      <w:proofErr w:type="spellEnd"/>
      <w:r w:rsidRPr="00BF507B">
        <w:t xml:space="preserve">, </w:t>
      </w:r>
      <w:proofErr w:type="spellStart"/>
      <w:r w:rsidRPr="00BF507B">
        <w:t>MBS</w:t>
      </w:r>
      <w:proofErr w:type="spellEnd"/>
      <w:r w:rsidRPr="00BF507B">
        <w:t xml:space="preserve"> </w:t>
      </w:r>
      <w:proofErr w:type="spellStart"/>
      <w:r w:rsidRPr="00BF507B">
        <w:t>030063300</w:t>
      </w:r>
      <w:proofErr w:type="spellEnd"/>
      <w:r w:rsidRPr="00BF507B">
        <w:t xml:space="preserve">, </w:t>
      </w:r>
      <w:proofErr w:type="spellStart"/>
      <w:r w:rsidRPr="00BF507B">
        <w:t>OIB</w:t>
      </w:r>
      <w:proofErr w:type="spellEnd"/>
      <w:r w:rsidRPr="00BF507B">
        <w:t xml:space="preserve"> </w:t>
      </w:r>
      <w:proofErr w:type="spellStart"/>
      <w:r w:rsidRPr="00BF507B">
        <w:t>14836675024</w:t>
      </w:r>
      <w:proofErr w:type="spellEnd"/>
      <w:r w:rsidR="001515B3">
        <w:t xml:space="preserve">, dana </w:t>
      </w:r>
      <w:proofErr w:type="spellStart"/>
      <w:r w:rsidR="001515B3">
        <w:t>23</w:t>
      </w:r>
      <w:proofErr w:type="spellEnd"/>
      <w:r w:rsidR="001515B3">
        <w:t xml:space="preserve">. </w:t>
      </w:r>
      <w:r w:rsidR="006E713F">
        <w:t>travnja</w:t>
      </w:r>
      <w:r>
        <w:t xml:space="preserve"> </w:t>
      </w:r>
      <w:proofErr w:type="spellStart"/>
      <w:r>
        <w:t>2018</w:t>
      </w:r>
      <w:proofErr w:type="spellEnd"/>
      <w:r>
        <w:t xml:space="preserve">.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</w:t>
      </w:r>
    </w:p>
    <w:p w:rsidRDefault="00C53FBD" w:rsidP="002A6AA5" w:rsidR="00C53FBD">
      <w:pPr>
        <w:pStyle w:val="Tijeloteksta"/>
      </w:pPr>
    </w:p>
    <w:p w:rsidRDefault="00F25038" w:rsidP="002A6AA5" w:rsidR="00F25038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F25038" w:rsidP="006361ED" w:rsidR="00F25038">
      <w:pPr>
        <w:pStyle w:val="Tijeloteksta"/>
        <w:rPr>
          <w:b/>
          <w:bCs/>
        </w:rPr>
      </w:pPr>
    </w:p>
    <w:p w:rsidRDefault="006E713F" w:rsidP="006E713F" w:rsidR="006E713F">
      <w:pPr>
        <w:pStyle w:val="Tijeloteksta"/>
        <w:numPr>
          <w:ilvl w:val="0"/>
          <w:numId w:val="1"/>
        </w:numPr>
      </w:pPr>
      <w:r>
        <w:t xml:space="preserve">ZAKLJUČUJE se stečajni postupak nad dužnikom </w:t>
      </w:r>
      <w:r w:rsidRPr="00BF507B">
        <w:t xml:space="preserve">VUČEDOLSKA GOLUBICA d.o.o. za turizam i ugostiteljstvo, u stečaju, Vukovar, dr. Franje Tuđmana </w:t>
      </w:r>
      <w:proofErr w:type="spellStart"/>
      <w:r w:rsidRPr="00BF507B">
        <w:t>19</w:t>
      </w:r>
      <w:proofErr w:type="spellEnd"/>
      <w:r w:rsidRPr="00BF507B">
        <w:t xml:space="preserve">, </w:t>
      </w:r>
      <w:proofErr w:type="spellStart"/>
      <w:r w:rsidRPr="00BF507B">
        <w:t>MBS</w:t>
      </w:r>
      <w:proofErr w:type="spellEnd"/>
      <w:r w:rsidRPr="00BF507B">
        <w:t xml:space="preserve"> </w:t>
      </w:r>
      <w:proofErr w:type="spellStart"/>
      <w:r w:rsidRPr="00BF507B">
        <w:t>030063300</w:t>
      </w:r>
      <w:proofErr w:type="spellEnd"/>
      <w:r w:rsidRPr="00BF507B">
        <w:t xml:space="preserve">, </w:t>
      </w:r>
      <w:proofErr w:type="spellStart"/>
      <w:r w:rsidRPr="00BF507B">
        <w:t>OIB</w:t>
      </w:r>
      <w:proofErr w:type="spellEnd"/>
      <w:r w:rsidRPr="00BF507B">
        <w:t xml:space="preserve"> </w:t>
      </w:r>
      <w:proofErr w:type="spellStart"/>
      <w:r w:rsidRPr="00BF507B">
        <w:t>14836675024</w:t>
      </w:r>
      <w:proofErr w:type="spellEnd"/>
      <w:r>
        <w:t>.</w:t>
      </w:r>
    </w:p>
    <w:p w:rsidRDefault="006E713F" w:rsidP="006E713F" w:rsidR="006E713F">
      <w:pPr>
        <w:pStyle w:val="Tijeloteksta"/>
        <w:ind w:left="720"/>
      </w:pPr>
    </w:p>
    <w:p w:rsidRDefault="006E713F" w:rsidP="006E713F" w:rsidR="006E713F">
      <w:pPr>
        <w:pStyle w:val="Tijeloteksta"/>
        <w:numPr>
          <w:ilvl w:val="0"/>
          <w:numId w:val="1"/>
        </w:numPr>
      </w:pPr>
      <w:r>
        <w:t xml:space="preserve">Ovo rješenje objavit će se  na mrežnim stranicama e-oglasna ploča suda. </w:t>
      </w:r>
    </w:p>
    <w:p w:rsidRDefault="006E713F" w:rsidP="006E713F" w:rsidR="006E713F">
      <w:pPr>
        <w:pStyle w:val="Tijeloteksta"/>
      </w:pPr>
    </w:p>
    <w:p w:rsidRDefault="006E713F" w:rsidP="006E713F" w:rsidR="006E713F">
      <w:pPr>
        <w:pStyle w:val="Tijeloteksta"/>
        <w:numPr>
          <w:ilvl w:val="0"/>
          <w:numId w:val="1"/>
        </w:numPr>
      </w:pPr>
      <w:r>
        <w:t>Nakon pravomoćnosti ovo rješenje  dostavit će se  sudskom registru radi brisanja dužnika iz sudskog registra.</w:t>
      </w:r>
    </w:p>
    <w:p w:rsidRDefault="006E713F" w:rsidP="006E713F" w:rsidR="006E713F">
      <w:pPr>
        <w:pStyle w:val="Odlomakpopisa"/>
      </w:pPr>
    </w:p>
    <w:p w:rsidRDefault="006E713F" w:rsidP="006E713F" w:rsidR="006E713F">
      <w:pPr>
        <w:pStyle w:val="Tijeloteksta"/>
        <w:numPr>
          <w:ilvl w:val="0"/>
          <w:numId w:val="1"/>
        </w:numPr>
      </w:pPr>
      <w:r>
        <w:t xml:space="preserve">Nalaže se stečajnoj upraviteljici </w:t>
      </w:r>
      <w:r w:rsidR="00D12607">
        <w:t xml:space="preserve">Blanki </w:t>
      </w:r>
      <w:proofErr w:type="spellStart"/>
      <w:r w:rsidR="00D12607">
        <w:t>Gambiraža</w:t>
      </w:r>
      <w:proofErr w:type="spellEnd"/>
      <w:r w:rsidR="00D12607">
        <w:t xml:space="preserve">  dipl. iur. iz Osijeka, Bakarska </w:t>
      </w:r>
      <w:proofErr w:type="spellStart"/>
      <w:r w:rsidR="00D12607">
        <w:t>42</w:t>
      </w:r>
      <w:proofErr w:type="spellEnd"/>
      <w:r w:rsidR="00D12607">
        <w:t xml:space="preserve">, </w:t>
      </w:r>
      <w:proofErr w:type="spellStart"/>
      <w:r w:rsidR="00D12607">
        <w:t>OIB</w:t>
      </w:r>
      <w:proofErr w:type="spellEnd"/>
      <w:r w:rsidR="00D12607">
        <w:t xml:space="preserve"> </w:t>
      </w:r>
      <w:proofErr w:type="spellStart"/>
      <w:r w:rsidR="00D12607">
        <w:t>81085118009</w:t>
      </w:r>
      <w:proofErr w:type="spellEnd"/>
      <w:r>
        <w:t>, unovčiti do sada neunovčene predmete stečajne mase.</w:t>
      </w:r>
    </w:p>
    <w:p w:rsidRDefault="00D12607" w:rsidP="00D12607" w:rsidR="00D12607">
      <w:pPr>
        <w:pStyle w:val="Odlomakpopisa"/>
      </w:pPr>
    </w:p>
    <w:p w:rsidRDefault="006E713F" w:rsidP="00D12607" w:rsidR="006E713F">
      <w:pPr>
        <w:pStyle w:val="Tijeloteksta"/>
        <w:numPr>
          <w:ilvl w:val="0"/>
          <w:numId w:val="1"/>
        </w:numPr>
      </w:pPr>
      <w:r>
        <w:t>U ime i za račun te mase parnični postupak pred Trgovačkim sudom u Osijeku pod poslovnim brojem P-</w:t>
      </w:r>
      <w:proofErr w:type="spellStart"/>
      <w:r w:rsidR="00D12607">
        <w:t>851</w:t>
      </w:r>
      <w:proofErr w:type="spellEnd"/>
      <w:r w:rsidR="00D12607">
        <w:t>/</w:t>
      </w:r>
      <w:proofErr w:type="spellStart"/>
      <w:r w:rsidR="00D12607">
        <w:t>09</w:t>
      </w:r>
      <w:proofErr w:type="spellEnd"/>
      <w:r>
        <w:t xml:space="preserve">, nakon zaključenja stečajnog postupka, stečajna upraviteljica </w:t>
      </w:r>
      <w:r w:rsidR="00D12607">
        <w:t xml:space="preserve">Blanka </w:t>
      </w:r>
      <w:proofErr w:type="spellStart"/>
      <w:r w:rsidR="00D12607">
        <w:t>Gambiraža</w:t>
      </w:r>
      <w:proofErr w:type="spellEnd"/>
      <w:r>
        <w:t xml:space="preserve"> nastavit će voditi u ime i za račun stečajne mase.</w:t>
      </w:r>
    </w:p>
    <w:p w:rsidRDefault="00615260" w:rsidP="002A6AA5" w:rsidR="00615260">
      <w:pPr>
        <w:pStyle w:val="Tijeloteksta"/>
        <w:jc w:val="left"/>
      </w:pP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8900D1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D12607">
        <w:t>10</w:t>
      </w:r>
      <w:proofErr w:type="spellEnd"/>
      <w:r w:rsidR="00D12607">
        <w:t xml:space="preserve">. travnja </w:t>
      </w:r>
      <w:proofErr w:type="spellStart"/>
      <w:r w:rsidR="00D12607">
        <w:t>2018</w:t>
      </w:r>
      <w:proofErr w:type="spellEnd"/>
      <w:r w:rsidR="00D12607">
        <w:t xml:space="preserve">. </w:t>
      </w:r>
      <w:r w:rsidR="001D678E">
        <w:t xml:space="preserve">stečajna </w:t>
      </w:r>
      <w:r w:rsidR="00114AAF">
        <w:t>upravitelj</w:t>
      </w:r>
      <w:r w:rsidR="001D678E">
        <w:t>ica podnijela</w:t>
      </w:r>
      <w:r w:rsidR="00114AAF">
        <w:t xml:space="preserve"> je izvješće o tijeku stečajnog postupka, raspra</w:t>
      </w:r>
      <w:r w:rsidR="001D678E">
        <w:t>vljen je završni račun stečajne upraviteljice</w:t>
      </w:r>
      <w:r w:rsidR="008900D1">
        <w:t>.</w:t>
      </w:r>
    </w:p>
    <w:p w:rsidRDefault="00F25038" w:rsidP="002A6AA5" w:rsidR="00F25038">
      <w:pPr>
        <w:pStyle w:val="Tijeloteksta"/>
      </w:pPr>
    </w:p>
    <w:p w:rsidRDefault="00F25038" w:rsidP="00F25038" w:rsidR="00F25038">
      <w:pPr>
        <w:pStyle w:val="Tijeloteksta"/>
        <w:jc w:val="center"/>
      </w:pPr>
      <w:r>
        <w:lastRenderedPageBreak/>
        <w:t>2</w:t>
      </w:r>
    </w:p>
    <w:p w:rsidRDefault="00F25038" w:rsidP="002A6AA5" w:rsidR="00F25038">
      <w:pPr>
        <w:pStyle w:val="Tijeloteksta"/>
      </w:pPr>
    </w:p>
    <w:p w:rsidRDefault="00F25038" w:rsidP="002A6AA5" w:rsidR="00F25038">
      <w:pPr>
        <w:pStyle w:val="Tijeloteksta"/>
      </w:pPr>
    </w:p>
    <w:p w:rsidRDefault="00F25038" w:rsidP="002A6AA5" w:rsidR="00F25038">
      <w:pPr>
        <w:pStyle w:val="Tijeloteksta"/>
      </w:pPr>
    </w:p>
    <w:p w:rsidRDefault="00F17A8B" w:rsidP="002A6AA5" w:rsidR="00613FCC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D12607">
        <w:t>5.348.918,</w:t>
      </w:r>
      <w:proofErr w:type="spellStart"/>
      <w:r w:rsidR="00D12607">
        <w:t>59</w:t>
      </w:r>
      <w:proofErr w:type="spellEnd"/>
      <w:r w:rsidR="005C46A4">
        <w:t xml:space="preserve"> </w:t>
      </w:r>
      <w:r w:rsidR="00D457D1">
        <w:t>kn,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D12607">
        <w:t>5.270.100,</w:t>
      </w:r>
      <w:proofErr w:type="spellStart"/>
      <w:r w:rsidR="00D12607">
        <w:t>34</w:t>
      </w:r>
      <w:proofErr w:type="spellEnd"/>
      <w:r w:rsidR="00D12607">
        <w:t xml:space="preserve"> </w:t>
      </w:r>
      <w:r w:rsidR="008900D1">
        <w:t xml:space="preserve"> kn, </w:t>
      </w:r>
      <w:r w:rsidR="00693778">
        <w:t xml:space="preserve">te od prodaje </w:t>
      </w:r>
      <w:r w:rsidR="00D216B3">
        <w:t xml:space="preserve">pokretnina </w:t>
      </w:r>
      <w:r w:rsidR="00693778">
        <w:t xml:space="preserve"> i naplaćene zakupnine ukupan </w:t>
      </w:r>
      <w:r w:rsidR="00D216B3">
        <w:t>iznos od</w:t>
      </w:r>
      <w:r w:rsidR="00693778">
        <w:t xml:space="preserve"> </w:t>
      </w:r>
      <w:proofErr w:type="spellStart"/>
      <w:r w:rsidR="00693778">
        <w:t>65.014</w:t>
      </w:r>
      <w:proofErr w:type="spellEnd"/>
      <w:r w:rsidR="00693778">
        <w:t>,</w:t>
      </w:r>
      <w:proofErr w:type="spellStart"/>
      <w:r w:rsidR="00693778">
        <w:t>38</w:t>
      </w:r>
      <w:proofErr w:type="spellEnd"/>
      <w:r w:rsidR="00693778">
        <w:t xml:space="preserve"> </w:t>
      </w:r>
      <w:r w:rsidR="00ED09AE">
        <w:t>kn</w:t>
      </w:r>
      <w:r w:rsidR="00693778">
        <w:t xml:space="preserve">. </w:t>
      </w:r>
    </w:p>
    <w:p w:rsidRDefault="00F17A8B" w:rsidP="00D12607" w:rsidR="00F25038">
      <w:pPr>
        <w:pStyle w:val="Tijeloteksta"/>
      </w:pPr>
      <w:r>
        <w:tab/>
      </w:r>
    </w:p>
    <w:p w:rsidRDefault="00613FCC" w:rsidP="00613FCC" w:rsidR="00251D47">
      <w:pPr>
        <w:pStyle w:val="Tijeloteksta"/>
        <w:ind w:firstLine="708"/>
      </w:pPr>
      <w:r>
        <w:t>U stečajnom postupku održan</w:t>
      </w:r>
      <w:r w:rsidR="00F6459D">
        <w:t xml:space="preserve">o je prvo ispitno ročište dana 7. svibnja </w:t>
      </w:r>
      <w:proofErr w:type="spellStart"/>
      <w:r w:rsidR="00F6459D">
        <w:t>2014</w:t>
      </w:r>
      <w:proofErr w:type="spellEnd"/>
      <w:r w:rsidR="00F6459D">
        <w:t xml:space="preserve">. na kojem su utvrđene i priznate tražbine vjerovnika I višeg isplatnog reda u ukupnom iznosu od </w:t>
      </w:r>
      <w:proofErr w:type="spellStart"/>
      <w:r w:rsidR="00F6459D">
        <w:t>934.447</w:t>
      </w:r>
      <w:proofErr w:type="spellEnd"/>
      <w:r w:rsidR="00F6459D">
        <w:t>,</w:t>
      </w:r>
      <w:proofErr w:type="spellStart"/>
      <w:r w:rsidR="00F6459D">
        <w:t>85</w:t>
      </w:r>
      <w:proofErr w:type="spellEnd"/>
      <w:r w:rsidR="00F6459D">
        <w:t xml:space="preserve"> kn i tražbine vjerovnika II višeg isplatnog reda u ukupnom iznosu od 10.231.000,</w:t>
      </w:r>
      <w:proofErr w:type="spellStart"/>
      <w:r w:rsidR="00F6459D">
        <w:t>22</w:t>
      </w:r>
      <w:proofErr w:type="spellEnd"/>
      <w:r w:rsidR="00F6459D">
        <w:t xml:space="preserve"> kn. </w:t>
      </w:r>
    </w:p>
    <w:p w:rsidRDefault="00251D47" w:rsidP="00613FCC" w:rsidR="00251D47">
      <w:pPr>
        <w:pStyle w:val="Tijeloteksta"/>
      </w:pPr>
    </w:p>
    <w:p w:rsidRDefault="008E2628" w:rsidP="008E2628" w:rsidR="00121E5A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1B67E9">
        <w:t>proveden</w:t>
      </w:r>
      <w:r w:rsidR="003E1027">
        <w:t>a je jedna djelomična</w:t>
      </w:r>
      <w:r w:rsidR="00613FCC">
        <w:t xml:space="preserve"> </w:t>
      </w:r>
      <w:r w:rsidR="001B67E9">
        <w:t xml:space="preserve"> dioba vjerovnicima</w:t>
      </w:r>
      <w:r w:rsidR="00613FCC">
        <w:t>. Ist</w:t>
      </w:r>
      <w:r w:rsidR="003E1027">
        <w:t>o</w:t>
      </w:r>
      <w:r w:rsidR="00613FCC">
        <w:t>m diob</w:t>
      </w:r>
      <w:r w:rsidR="003E1027">
        <w:t xml:space="preserve">om </w:t>
      </w:r>
      <w:r w:rsidR="00613FCC">
        <w:t xml:space="preserve"> namireni su vjerovnici </w:t>
      </w:r>
      <w:r w:rsidR="001B67E9">
        <w:t>I višeg isplatnog reda u</w:t>
      </w:r>
      <w:r w:rsidR="00121E5A">
        <w:t xml:space="preserve"> </w:t>
      </w:r>
      <w:r w:rsidR="003E1027">
        <w:t xml:space="preserve">ukupnom iznosu od </w:t>
      </w:r>
      <w:proofErr w:type="spellStart"/>
      <w:r w:rsidR="003E1027">
        <w:t>392.468</w:t>
      </w:r>
      <w:proofErr w:type="spellEnd"/>
      <w:r w:rsidR="003E1027">
        <w:t>,</w:t>
      </w:r>
      <w:proofErr w:type="spellStart"/>
      <w:r w:rsidR="003E1027">
        <w:t>09</w:t>
      </w:r>
      <w:proofErr w:type="spellEnd"/>
      <w:r w:rsidR="003E1027">
        <w:t xml:space="preserve"> kn što čini </w:t>
      </w:r>
      <w:proofErr w:type="spellStart"/>
      <w:r w:rsidR="003E1027">
        <w:t>42</w:t>
      </w:r>
      <w:proofErr w:type="spellEnd"/>
      <w:r w:rsidR="003E1027">
        <w:t xml:space="preserve"> %</w:t>
      </w:r>
      <w:r w:rsidR="00121E5A">
        <w:t xml:space="preserve"> priznatih i utvrđenih tražbina vjerovnika I višeg isplatnog reda. </w:t>
      </w:r>
    </w:p>
    <w:p w:rsidRDefault="009E3568" w:rsidP="009E3568" w:rsidR="009E3568">
      <w:pPr>
        <w:pStyle w:val="Tijeloteksta"/>
      </w:pPr>
    </w:p>
    <w:p w:rsidRDefault="009E3568" w:rsidP="009E3568" w:rsidR="009E3568">
      <w:pPr>
        <w:pStyle w:val="Tijeloteksta"/>
        <w:ind w:firstLine="708"/>
      </w:pPr>
      <w:r>
        <w:t xml:space="preserve">Iz ostvarene stečajne mase podmireni su troškovi stečajnog postupka i ostale obveze stečajne mase u ukupnom iznosu od  </w:t>
      </w:r>
      <w:proofErr w:type="spellStart"/>
      <w:r>
        <w:t>592.816</w:t>
      </w:r>
      <w:proofErr w:type="spellEnd"/>
      <w:r>
        <w:t>,</w:t>
      </w:r>
      <w:proofErr w:type="spellStart"/>
      <w:r>
        <w:t>48</w:t>
      </w:r>
      <w:proofErr w:type="spellEnd"/>
      <w:r>
        <w:t xml:space="preserve">  kn.  </w:t>
      </w:r>
    </w:p>
    <w:p w:rsidRDefault="009E3568" w:rsidP="008E2628" w:rsidR="009E3568">
      <w:pPr>
        <w:pStyle w:val="Tijeloteksta"/>
        <w:ind w:firstLine="705"/>
      </w:pPr>
    </w:p>
    <w:p w:rsidRDefault="009E3568" w:rsidP="009E3568" w:rsidR="009E3568">
      <w:pPr>
        <w:pStyle w:val="Tijeloteksta"/>
        <w:ind w:firstLine="708"/>
      </w:pPr>
      <w:r>
        <w:t xml:space="preserve">Troškovi u ovom stečajnom postupku odnosili su se na trošak procjene tržišne vrijednosti nekretnina, trošak oglašavanja u Večernjem listu prodaje nekretnina, poštanske usluge, usluge sređivanja, izlučivanja i pohrane registarskog gradiva, knjigovodstvene usluge, putne troškove, trošak nagrade stečajnog upravitelja, te nagrade za rad članova Odbora vjerovnika.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>. Stečajnog zakona</w:t>
      </w:r>
      <w:r w:rsidR="00FE6392">
        <w:t xml:space="preserve"> na javnim dražbama</w:t>
      </w:r>
      <w:r>
        <w:t xml:space="preserve">, budući su sve nekretnine bile opterećene </w:t>
      </w:r>
      <w:proofErr w:type="spellStart"/>
      <w:r>
        <w:t>razlučnim</w:t>
      </w:r>
      <w:proofErr w:type="spellEnd"/>
      <w:r>
        <w:t xml:space="preserve"> pravima.</w:t>
      </w:r>
      <w:r w:rsidR="00FE6392">
        <w:t xml:space="preserve"> </w:t>
      </w:r>
      <w:r w:rsidR="007C5C7F">
        <w:t>Prodajom</w:t>
      </w:r>
      <w:r>
        <w:t xml:space="preserve"> nekretnina namiren</w:t>
      </w:r>
      <w:r w:rsidR="007C5C7F">
        <w:t xml:space="preserve">i su: </w:t>
      </w:r>
      <w:proofErr w:type="spellStart"/>
      <w:r>
        <w:t>razlučni</w:t>
      </w:r>
      <w:proofErr w:type="spellEnd"/>
      <w:r w:rsidR="001A20C0">
        <w:t xml:space="preserve"> vjerovnici Nada Gagro odvjetnica iz Vinkovaca </w:t>
      </w:r>
      <w:r w:rsidR="004C16A7">
        <w:t xml:space="preserve">u iznosu od </w:t>
      </w:r>
      <w:proofErr w:type="spellStart"/>
      <w:r w:rsidR="001A20C0">
        <w:t>221.102</w:t>
      </w:r>
      <w:proofErr w:type="spellEnd"/>
      <w:r w:rsidR="001A20C0">
        <w:t>,</w:t>
      </w:r>
      <w:proofErr w:type="spellStart"/>
      <w:r w:rsidR="001A20C0">
        <w:t>67</w:t>
      </w:r>
      <w:proofErr w:type="spellEnd"/>
      <w:r w:rsidR="004C16A7">
        <w:t xml:space="preserve"> kn</w:t>
      </w:r>
      <w:r w:rsidR="001A20C0">
        <w:t xml:space="preserve"> i </w:t>
      </w:r>
      <w:proofErr w:type="spellStart"/>
      <w:r w:rsidR="001A20C0">
        <w:t>Planum</w:t>
      </w:r>
      <w:proofErr w:type="spellEnd"/>
      <w:r w:rsidR="001A20C0">
        <w:t xml:space="preserve"> građenje d.o.o. Vukovar </w:t>
      </w:r>
      <w:r w:rsidR="004C16A7">
        <w:t xml:space="preserve"> u iznosu</w:t>
      </w:r>
      <w:r w:rsidR="007C5C7F">
        <w:t xml:space="preserve"> od</w:t>
      </w:r>
      <w:r w:rsidR="001A20C0">
        <w:t xml:space="preserve"> 3.607.559,</w:t>
      </w:r>
      <w:proofErr w:type="spellStart"/>
      <w:r w:rsidR="001A20C0">
        <w:t>87</w:t>
      </w:r>
      <w:proofErr w:type="spellEnd"/>
      <w:r w:rsidR="001A20C0">
        <w:t xml:space="preserve"> </w:t>
      </w:r>
      <w:r w:rsidR="007C5C7F">
        <w:t xml:space="preserve">kn.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0850E7">
        <w:t>a</w:t>
      </w:r>
      <w:r>
        <w:t xml:space="preserve"> upravitelj</w:t>
      </w:r>
      <w:r w:rsidR="000850E7">
        <w:t xml:space="preserve">ica </w:t>
      </w:r>
      <w:r>
        <w:t xml:space="preserve"> izradi</w:t>
      </w:r>
      <w:r w:rsidR="000850E7">
        <w:t>la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46871">
        <w:t xml:space="preserve"> </w:t>
      </w:r>
      <w:proofErr w:type="spellStart"/>
      <w:r w:rsidR="001A20C0">
        <w:t>534.971</w:t>
      </w:r>
      <w:proofErr w:type="spellEnd"/>
      <w:r w:rsidR="001A20C0">
        <w:t>,</w:t>
      </w:r>
      <w:proofErr w:type="spellStart"/>
      <w:r w:rsidR="001A20C0">
        <w:t>39</w:t>
      </w:r>
      <w:proofErr w:type="spellEnd"/>
      <w:r w:rsidR="000850E7">
        <w:t xml:space="preserve"> k</w:t>
      </w:r>
      <w:r>
        <w:t>n što čini</w:t>
      </w:r>
      <w:r w:rsidR="00F46871">
        <w:t xml:space="preserve"> </w:t>
      </w:r>
      <w:proofErr w:type="spellStart"/>
      <w:r w:rsidR="001A20C0">
        <w:t>57</w:t>
      </w:r>
      <w:proofErr w:type="spellEnd"/>
      <w:r w:rsidR="001A20C0">
        <w:t>,</w:t>
      </w:r>
      <w:proofErr w:type="spellStart"/>
      <w:r w:rsidR="001A20C0">
        <w:t>25</w:t>
      </w:r>
      <w:proofErr w:type="spellEnd"/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0D5388" w:rsidR="000D5388">
      <w:pPr>
        <w:pStyle w:val="Tijeloteksta"/>
      </w:pPr>
      <w:r>
        <w:tab/>
      </w:r>
      <w:r w:rsidR="000D5388">
        <w:t>Prije podnošenja prijedloga za zakazivanje završnog ročišta preostala je imovina stečajnog dužnika koju je još potrebno unovčiti, a istu čine novčana potraživanja stečajnog dužnika koja su predmet parničnog postupka koji se vodi pred Trgovačkim sudom u Osijeku pod poslovnim brojem P-</w:t>
      </w:r>
      <w:proofErr w:type="spellStart"/>
      <w:r w:rsidR="000D5388">
        <w:t>851</w:t>
      </w:r>
      <w:proofErr w:type="spellEnd"/>
      <w:r w:rsidR="000D5388">
        <w:t>/</w:t>
      </w:r>
      <w:proofErr w:type="spellStart"/>
      <w:r w:rsidR="000D5388">
        <w:t>09</w:t>
      </w:r>
      <w:proofErr w:type="spellEnd"/>
      <w:r w:rsidR="000D5388">
        <w:t xml:space="preserve"> protiv tuženika Vupik d.o.o. Vukovar.</w:t>
      </w:r>
    </w:p>
    <w:p w:rsidRDefault="000D5388" w:rsidP="000D5388" w:rsidR="000D5388">
      <w:pPr>
        <w:pStyle w:val="Tijeloteksta"/>
      </w:pPr>
    </w:p>
    <w:p w:rsidRDefault="000D5388" w:rsidP="000D5388" w:rsidR="00F25038">
      <w:pPr>
        <w:pStyle w:val="Tijeloteksta"/>
      </w:pPr>
      <w:r>
        <w:tab/>
        <w:t>Kako iz izvješća stečajne  upraviteljice, podnesenom na završnom ročištu, proizlazi da su poslovi u ovom stečajnom postupku u većem obimu dovršeni, osim dijela neunovčene  imovine, parničnog postupka koji se vodi pred Trgovačkim sudom u Osijeku pod poslovnim brojem P-</w:t>
      </w:r>
      <w:proofErr w:type="spellStart"/>
      <w:r>
        <w:t>851</w:t>
      </w:r>
      <w:proofErr w:type="spellEnd"/>
      <w:r>
        <w:t>/</w:t>
      </w:r>
      <w:proofErr w:type="spellStart"/>
      <w:r>
        <w:t>09</w:t>
      </w:r>
      <w:proofErr w:type="spellEnd"/>
      <w:r>
        <w:t xml:space="preserve">, a koji će stečajna upraviteljica nastaviti voditi u ime i za račun stečajne mase, nakon rasprave o završnom računu stečajnog upravitelja i donošenja </w:t>
      </w:r>
    </w:p>
    <w:p w:rsidRDefault="00F25038" w:rsidP="000D5388" w:rsidR="00F25038">
      <w:pPr>
        <w:pStyle w:val="Tijeloteksta"/>
      </w:pPr>
    </w:p>
    <w:p w:rsidRDefault="00F25038" w:rsidP="00F25038" w:rsidR="00F25038">
      <w:pPr>
        <w:pStyle w:val="Tijeloteksta"/>
        <w:jc w:val="center"/>
      </w:pPr>
      <w:r>
        <w:lastRenderedPageBreak/>
        <w:t>3</w:t>
      </w:r>
    </w:p>
    <w:p w:rsidRDefault="00F25038" w:rsidP="00F25038" w:rsidR="00F25038">
      <w:pPr>
        <w:pStyle w:val="Tijeloteksta"/>
        <w:jc w:val="center"/>
      </w:pPr>
    </w:p>
    <w:p w:rsidRDefault="00F25038" w:rsidP="00F25038" w:rsidR="00F25038">
      <w:pPr>
        <w:pStyle w:val="Tijeloteksta"/>
        <w:jc w:val="center"/>
      </w:pPr>
    </w:p>
    <w:p w:rsidRDefault="00F25038" w:rsidP="000D5388" w:rsidR="00F25038">
      <w:pPr>
        <w:pStyle w:val="Tijeloteksta"/>
      </w:pPr>
    </w:p>
    <w:p w:rsidRDefault="00F25038" w:rsidP="000D5388" w:rsidR="00F25038">
      <w:pPr>
        <w:pStyle w:val="Tijeloteksta"/>
      </w:pPr>
    </w:p>
    <w:p w:rsidRDefault="000D5388" w:rsidP="000D5388" w:rsidR="000D5388">
      <w:pPr>
        <w:pStyle w:val="Tijeloteksta"/>
      </w:pPr>
      <w:r>
        <w:t xml:space="preserve">odluke kojom se nalaže stečajnoj upraviteljici nastaviti unovčenje neunovčenih predmeta stečajne mase, nakon zaključenja stečajnog postupka, primjenom Odredbe članka </w:t>
      </w:r>
      <w:proofErr w:type="spellStart"/>
      <w:r>
        <w:t>196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</w:t>
      </w:r>
      <w:r w:rsidR="0061272E">
        <w:t xml:space="preserve"> </w:t>
      </w:r>
      <w:r>
        <w:t xml:space="preserve"> riješeno je kao u izreci.            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F25038" w:rsidP="00AE5908" w:rsidR="00F25038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0D5388">
        <w:t xml:space="preserve">  </w:t>
      </w:r>
      <w:proofErr w:type="spellStart"/>
      <w:r w:rsidR="00F25038">
        <w:t>23</w:t>
      </w:r>
      <w:proofErr w:type="spellEnd"/>
      <w:r w:rsidR="00F25038">
        <w:t>.</w:t>
      </w:r>
      <w:r w:rsidR="000D5388">
        <w:t xml:space="preserve">  travanj </w:t>
      </w:r>
      <w:proofErr w:type="spellStart"/>
      <w:r w:rsidR="000D5388">
        <w:t>2018</w:t>
      </w:r>
      <w:proofErr w:type="spellEnd"/>
      <w:r w:rsidR="000D5388">
        <w:t xml:space="preserve">. </w:t>
      </w:r>
    </w:p>
    <w:p w:rsidRDefault="005F6E74" w:rsidP="006361ED" w:rsidR="005F6E74">
      <w:pPr>
        <w:pStyle w:val="Tijeloteksta"/>
        <w:jc w:val="center"/>
      </w:pP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5F6E74" w:rsidP="00615260" w:rsidR="005F6E74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</w:t>
      </w:r>
      <w:r w:rsidR="00236A4C">
        <w:t xml:space="preserve">FINA </w:t>
      </w:r>
      <w:proofErr w:type="spellStart"/>
      <w:r w:rsidR="00236A4C">
        <w:t>RC</w:t>
      </w:r>
      <w:proofErr w:type="spellEnd"/>
      <w:r w:rsidR="00236A4C">
        <w:t xml:space="preserve"> Osijek Podružnica Vinkovci</w:t>
      </w:r>
    </w:p>
    <w:p w:rsidRDefault="00FB6BFC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FB6BFC">
        <w:t>Vukovar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FB6BFC">
        <w:t>Vukovar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FB6BFC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</w:t>
      </w:r>
      <w:r w:rsidR="00BF20BD">
        <w:t xml:space="preserve"> 23/5</w:t>
      </w:r>
    </w:p>
    <w:sectPr w:rsidSect="00236A4C" w:rsidR="00A8611B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1276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B446A2" w:rsidP="00C53FBD" w:rsidR="00C53FB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1047</w:t>
    </w:r>
    <w:proofErr w:type="spellEnd"/>
    <w:r>
      <w:t>/</w:t>
    </w:r>
    <w:proofErr w:type="spellStart"/>
    <w:r>
      <w:t>13</w:t>
    </w:r>
    <w:proofErr w:type="spellEnd"/>
    <w:r>
      <w:t>-</w:t>
    </w:r>
    <w:proofErr w:type="spellStart"/>
    <w:r w:rsidR="003A7010">
      <w:t>213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B446A2">
      <w:t>3</w:t>
    </w:r>
    <w:proofErr w:type="spellEnd"/>
    <w:r w:rsidR="00B446A2">
      <w:t xml:space="preserve"> St-</w:t>
    </w:r>
    <w:proofErr w:type="spellStart"/>
    <w:r w:rsidR="00B446A2">
      <w:t>1047</w:t>
    </w:r>
    <w:proofErr w:type="spellEnd"/>
    <w:r w:rsidR="00B446A2">
      <w:t>/</w:t>
    </w:r>
    <w:proofErr w:type="spellStart"/>
    <w:r w:rsidR="00B446A2">
      <w:t>13</w:t>
    </w:r>
    <w:proofErr w:type="spellEnd"/>
    <w:r w:rsidR="00B446A2">
      <w:t>-</w:t>
    </w:r>
    <w:proofErr w:type="spellStart"/>
    <w:r w:rsidR="003A7010">
      <w:t>213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50E7"/>
    <w:rsid w:val="000C20F1"/>
    <w:rsid w:val="000D5388"/>
    <w:rsid w:val="000E414B"/>
    <w:rsid w:val="00101E37"/>
    <w:rsid w:val="00111495"/>
    <w:rsid w:val="00114AAF"/>
    <w:rsid w:val="00121E5A"/>
    <w:rsid w:val="00127F3F"/>
    <w:rsid w:val="00150970"/>
    <w:rsid w:val="001515B3"/>
    <w:rsid w:val="0016016C"/>
    <w:rsid w:val="00163019"/>
    <w:rsid w:val="00163B69"/>
    <w:rsid w:val="00165F5F"/>
    <w:rsid w:val="00176338"/>
    <w:rsid w:val="0019752C"/>
    <w:rsid w:val="001A0170"/>
    <w:rsid w:val="001A20C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36A4C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A7010"/>
    <w:rsid w:val="003E08E5"/>
    <w:rsid w:val="003E1027"/>
    <w:rsid w:val="003E147C"/>
    <w:rsid w:val="004315ED"/>
    <w:rsid w:val="00437419"/>
    <w:rsid w:val="00463FE6"/>
    <w:rsid w:val="004806AD"/>
    <w:rsid w:val="00497410"/>
    <w:rsid w:val="004A2829"/>
    <w:rsid w:val="004C16A7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272E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83B1F"/>
    <w:rsid w:val="00693778"/>
    <w:rsid w:val="006A56C2"/>
    <w:rsid w:val="006B0F26"/>
    <w:rsid w:val="006D0173"/>
    <w:rsid w:val="006E713F"/>
    <w:rsid w:val="00725641"/>
    <w:rsid w:val="00731E45"/>
    <w:rsid w:val="0074711B"/>
    <w:rsid w:val="0075037B"/>
    <w:rsid w:val="00776A99"/>
    <w:rsid w:val="007C1241"/>
    <w:rsid w:val="007C5C7F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9E3568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446A2"/>
    <w:rsid w:val="00B50F56"/>
    <w:rsid w:val="00B5562F"/>
    <w:rsid w:val="00B70880"/>
    <w:rsid w:val="00B92D46"/>
    <w:rsid w:val="00BA6033"/>
    <w:rsid w:val="00BC33DE"/>
    <w:rsid w:val="00BF20BD"/>
    <w:rsid w:val="00C00957"/>
    <w:rsid w:val="00C15361"/>
    <w:rsid w:val="00C15D7B"/>
    <w:rsid w:val="00C21608"/>
    <w:rsid w:val="00C312B9"/>
    <w:rsid w:val="00C53FBD"/>
    <w:rsid w:val="00C9197B"/>
    <w:rsid w:val="00C9645A"/>
    <w:rsid w:val="00CA5EA9"/>
    <w:rsid w:val="00CF4431"/>
    <w:rsid w:val="00D04072"/>
    <w:rsid w:val="00D12607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24CC4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25038"/>
    <w:rsid w:val="00F46871"/>
    <w:rsid w:val="00F50283"/>
    <w:rsid w:val="00F618C3"/>
    <w:rsid w:val="00F6459D"/>
    <w:rsid w:val="00F726AE"/>
    <w:rsid w:val="00F73342"/>
    <w:rsid w:val="00F73E19"/>
    <w:rsid w:val="00F76EF7"/>
    <w:rsid w:val="00F80660"/>
    <w:rsid w:val="00F8686C"/>
    <w:rsid w:val="00FB0929"/>
    <w:rsid w:val="00FB6BFC"/>
    <w:rsid w:val="00FD75A1"/>
    <w:rsid w:val="00FE25E7"/>
    <w:rsid w:val="00FE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0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0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4147</properties:Characters>
  <properties:Lines>133</properties:Lines>
  <properties:Paragraphs>41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2018-04-16T07:25:00Z</dcterms:created>
  <dc:creator>hermanj</dc:creator>
  <cp:lastModifiedBy>Maja Kocijan</cp:lastModifiedBy>
  <cp:lastPrinted>2018-04-23T06:06:00Z</cp:lastPrinted>
  <dcterms:modified xmlns:xsi="http://www.w3.org/2001/XMLSchema-instance" xsi:type="dcterms:W3CDTF">2018-04-23T06:26:00Z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(Rješenje ZAKLJUČUJE SE  stečajni 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