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0571" w14:paraId="7550571" w:rsidRDefault="00624A72" w:rsidP="006B708C" w:rsidR="002D2245" w:rsidRPr="00624A72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D5126" w:rsidP="00586DD5" w:rsidR="00624A72">
      <w:r w:rsidRPr="00D459F2">
        <w:t xml:space="preserve">    </w:t>
      </w:r>
    </w:p>
    <w:p w:rsidRDefault="00624A72" w:rsidP="00586DD5" w:rsidR="00586DD5" w:rsidRPr="00D459F2">
      <w:r>
        <w:t xml:space="preserve">    </w:t>
      </w:r>
      <w:r w:rsidR="000D5126" w:rsidRPr="00D459F2">
        <w:t xml:space="preserve">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E0176D">
        <w:t>4923</w:t>
      </w:r>
      <w:r w:rsidR="0000669D">
        <w:t>/16-</w:t>
      </w:r>
      <w:r w:rsidR="00E0176D">
        <w:t>15</w:t>
      </w:r>
    </w:p>
    <w:p w:rsidRDefault="00624A72" w:rsidP="00586DD5" w:rsidR="00586DD5" w:rsidRPr="00D459F2">
      <w:r>
        <w:t xml:space="preserve">       </w:t>
      </w:r>
      <w:r w:rsidR="000D5126" w:rsidRPr="00D459F2">
        <w:t xml:space="preserve">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E0176D">
        <w:rPr>
          <w:lang w:val="pt-BR"/>
        </w:rPr>
        <w:t>M.Z. TRGOGRADNJA</w:t>
      </w:r>
      <w:r w:rsidR="0000669D" w:rsidRPr="00965A3A">
        <w:rPr>
          <w:lang w:val="pt-BR"/>
        </w:rPr>
        <w:t xml:space="preserve"> d.o.o.</w:t>
      </w:r>
      <w:r w:rsidR="00E0176D">
        <w:rPr>
          <w:lang w:val="pt-BR"/>
        </w:rPr>
        <w:t>,</w:t>
      </w:r>
      <w:r w:rsidR="0000669D" w:rsidRPr="00965A3A">
        <w:rPr>
          <w:lang w:val="pt-BR"/>
        </w:rPr>
        <w:t xml:space="preserve"> OIB: </w:t>
      </w:r>
      <w:r w:rsidR="00E0176D">
        <w:rPr>
          <w:lang w:val="pt-BR"/>
        </w:rPr>
        <w:t>79040847831</w:t>
      </w:r>
      <w:r w:rsidR="0000669D" w:rsidRPr="00965A3A">
        <w:rPr>
          <w:lang w:val="pt-BR"/>
        </w:rPr>
        <w:t xml:space="preserve">, Zagreb, </w:t>
      </w:r>
      <w:r w:rsidR="00E0176D">
        <w:rPr>
          <w:lang w:val="pt-BR"/>
        </w:rPr>
        <w:t>Vareška 6</w:t>
      </w:r>
      <w:r w:rsidRPr="00D459F2">
        <w:rPr>
          <w:lang w:val="pt-BR"/>
        </w:rPr>
        <w:t xml:space="preserve">, </w:t>
      </w:r>
      <w:r w:rsidR="009E74B2">
        <w:rPr>
          <w:lang w:val="pt-BR"/>
        </w:rPr>
        <w:t>14</w:t>
      </w:r>
      <w:r w:rsidR="00D459F2" w:rsidRPr="00D459F2">
        <w:t xml:space="preserve">. </w:t>
      </w:r>
      <w:r w:rsidR="00791459">
        <w:t>veljače</w:t>
      </w:r>
      <w:r w:rsidRPr="00D459F2">
        <w:t xml:space="preserve"> 201</w:t>
      </w:r>
      <w:r w:rsidR="00E56BA5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E0176D">
        <w:rPr>
          <w:lang w:val="pt-BR"/>
        </w:rPr>
        <w:t>M.Z. TRGOGRADNJA</w:t>
      </w:r>
      <w:r w:rsidR="00E0176D" w:rsidRPr="00965A3A">
        <w:rPr>
          <w:lang w:val="pt-BR"/>
        </w:rPr>
        <w:t xml:space="preserve"> d.o.o.</w:t>
      </w:r>
      <w:r w:rsidR="00E0176D">
        <w:rPr>
          <w:lang w:val="pt-BR"/>
        </w:rPr>
        <w:t>,</w:t>
      </w:r>
      <w:r w:rsidR="00E0176D" w:rsidRPr="00965A3A">
        <w:rPr>
          <w:lang w:val="pt-BR"/>
        </w:rPr>
        <w:t xml:space="preserve"> OIB: </w:t>
      </w:r>
      <w:r w:rsidR="00E0176D">
        <w:rPr>
          <w:lang w:val="pt-BR"/>
        </w:rPr>
        <w:t>79040847831</w:t>
      </w:r>
      <w:r w:rsidR="00E0176D" w:rsidRPr="00965A3A">
        <w:rPr>
          <w:lang w:val="pt-BR"/>
        </w:rPr>
        <w:t xml:space="preserve">, Zagreb, </w:t>
      </w:r>
      <w:r w:rsidR="00E0176D">
        <w:rPr>
          <w:lang w:val="pt-BR"/>
        </w:rPr>
        <w:t>Vareška 6</w:t>
      </w:r>
      <w:r w:rsidR="007332C3" w:rsidRPr="00D459F2">
        <w:rPr>
          <w:lang w:val="pt-BR"/>
        </w:rPr>
        <w:t xml:space="preserve">, za </w:t>
      </w:r>
      <w:r w:rsidR="00791459">
        <w:t>16</w:t>
      </w:r>
      <w:r w:rsidR="00D459F2" w:rsidRPr="00D459F2">
        <w:t xml:space="preserve">. </w:t>
      </w:r>
      <w:r w:rsidR="00791459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E0176D">
        <w:t>9</w:t>
      </w:r>
      <w:r w:rsidR="00F030F3" w:rsidRPr="00D459F2">
        <w:t>:</w:t>
      </w:r>
      <w:r w:rsidR="00E0176D">
        <w:t>2</w:t>
      </w:r>
      <w:r w:rsidR="00783307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83307" w:rsidP="00423630" w:rsidR="00423630">
      <w:pPr>
        <w:jc w:val="both"/>
      </w:pPr>
      <w:r>
        <w:t xml:space="preserve">-  </w:t>
      </w:r>
      <w:r w:rsidRPr="008276BF">
        <w:t>pravna osoba ovlaštena za obavljanje poslova platnog prometa za dužnika</w:t>
      </w:r>
      <w:r w:rsidR="00791459">
        <w:t xml:space="preserve"> –</w:t>
      </w:r>
      <w:r w:rsidR="00E0176D">
        <w:t xml:space="preserve"> Partner banka d.d.</w:t>
      </w:r>
      <w:r w:rsidR="0000669D">
        <w:t>.</w:t>
      </w:r>
    </w:p>
    <w:p w:rsidRDefault="00B03DDD" w:rsidP="00423630" w:rsidR="000D43FC">
      <w:pPr>
        <w:jc w:val="both"/>
      </w:pPr>
      <w:r w:rsidRPr="00D459F2">
        <w:t xml:space="preserve"> </w:t>
      </w:r>
    </w:p>
    <w:p w:rsidRDefault="00624A72" w:rsidP="00423630" w:rsidR="00624A72" w:rsidRPr="00D459F2">
      <w:pPr>
        <w:jc w:val="both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9E74B2">
        <w:t>14</w:t>
      </w:r>
      <w:r w:rsidR="00D459F2" w:rsidRPr="00D459F2">
        <w:t xml:space="preserve">. </w:t>
      </w:r>
      <w:r w:rsidR="00791459">
        <w:t>veljače</w:t>
      </w:r>
      <w:r w:rsidR="00EF7A29" w:rsidRPr="00D459F2">
        <w:t xml:space="preserve"> 201</w:t>
      </w:r>
      <w:r w:rsidR="00E56BA5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0E77FE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6B708C" w:rsidR="00624A72">
      <w:pPr>
        <w:rPr>
          <w:b/>
        </w:rPr>
      </w:pPr>
      <w:r w:rsidRPr="00D459F2">
        <w:rPr>
          <w:b/>
        </w:rPr>
        <w:tab/>
      </w:r>
    </w:p>
    <w:p w:rsidRDefault="000E77FE" w:rsidP="007B64C7" w:rsidR="000E77F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E77FE" w:rsidP="007B64C7" w:rsidR="000E77FE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0E77FE" w:rsidR="00B639DE" w:rsidRPr="00D459F2"/>
    <w:sectPr w:rsidSect="00542051" w:rsidR="00B639DE" w:rsidRPr="00D459F2">
      <w:headerReference w:type="first" r:id="rId11"/>
      <w:pgSz w:h="15840" w:w="12240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307" w:rsidP="00783307" w:rsidR="00783307">
    <w:pPr>
      <w:pStyle w:val="Zaglavlje"/>
      <w:tabs>
        <w:tab w:pos="4536" w:val="clear"/>
        <w:tab w:pos="9072" w:val="clear"/>
        <w:tab w:pos="1030" w:val="left"/>
      </w:tabs>
    </w:pPr>
    <w:r>
      <w:tab/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669D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E77FE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42051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24A72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83307"/>
    <w:rsid w:val="00791459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9E74B2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D0B3B"/>
    <w:rsid w:val="00D03437"/>
    <w:rsid w:val="00D459F2"/>
    <w:rsid w:val="00D47D35"/>
    <w:rsid w:val="00D52D3B"/>
    <w:rsid w:val="00D74489"/>
    <w:rsid w:val="00DB06B8"/>
    <w:rsid w:val="00DC5B26"/>
    <w:rsid w:val="00E0176D"/>
    <w:rsid w:val="00E07559"/>
    <w:rsid w:val="00E56BA5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7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7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7F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7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7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7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7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7F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7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7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4923</izvorni_sadrzaj>
    <derivirana_varijabla naziv="DomainObject.Predmet.Broj_1">4923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St-4923/2016</izvorni_sadrzaj>
    <derivirana_varijabla naziv="DomainObject.Predmet.OznakaBroj_1">St-4923/2016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M.Z. TRGOGRADNJA d.o.o. zastupanog po punomoćniku Zvonko Meštrović; MLADEN ČARŽAVEC</izvorni_sadrzaj>
    <derivirana_varijabla naziv="DomainObject.Predmet.ProtustrankaFormated_1">  M.Z. TRGOGRADNJA d.o.o. zastupanog po punomoćniku Zvonko Meštrović; MLADEN ČARŽAVEC</derivirana_varijabla>
  </DomainObject.Predmet.ProtustrankaFormated>
  <DomainObject.Predmet.ProtustrankaFormatedOIB>
    <izvorni_sadrzaj>  M.Z. TRGOGRADNJA d.o.o., OIB 79040847831 zastupanog po punomoćniku Zvonko Meštrović; MLADEN ČARŽAVEC</izvorni_sadrzaj>
    <derivirana_varijabla naziv="DomainObject.Predmet.ProtustrankaFormatedOIB_1">  M.Z. TRGOGRADNJA d.o.o., OIB 79040847831 zastupanog po punomoćniku Zvonko Meštrović; MLADEN ČARŽAVEC</derivirana_varijabla>
  </DomainObject.Predmet.ProtustrankaFormatedOIB>
  <DomainObject.Predmet.ProtustrankaFormatedWithAdress>
    <izvorni_sadrzaj> M.Z. TRGOGRADNJA d.o.o., Vareška 6, 10000 Zagreb zastupanog po punomoćniku Zvonko Meštrović; MLADEN ČARŽAVEC</izvorni_sadrzaj>
    <derivirana_varijabla naziv="DomainObject.Predmet.ProtustrankaFormatedWithAdress_1"> M.Z. TRGOGRADNJA d.o.o., Vareška 6, 10000 Zagreb zastupanog po punomoćniku Zvonko Meštrović; MLADEN ČARŽAVEC</derivirana_varijabla>
  </DomainObject.Predmet.ProtustrankaFormatedWithAdress>
  <DomainObject.Predmet.ProtustrankaFormatedWithAdressOIB>
    <izvorni_sadrzaj> M.Z. TRGOGRADNJA d.o.o., OIB 79040847831, Vareška 6, 10000 Zagreb zastupanog po punomoćniku Zvonko Meštrović; MLADEN ČARŽAVEC</izvorni_sadrzaj>
    <derivirana_varijabla naziv="DomainObject.Predmet.ProtustrankaFormatedWithAdressOIB_1"> M.Z. TRGOGRADNJA d.o.o., OIB 79040847831, Vareška 6, 10000 Zagreb zastupanog po punomoćniku Zvonko Meštrović; MLADEN ČARŽAVEC</derivirana_varijabla>
  </DomainObject.Predmet.ProtustrankaFormatedWithAdressOIB>
  <DomainObject.Predmet.ProtustrankaWithAdress>
    <izvorni_sadrzaj>M.Z. TRGOGRADNJA d.o.o. Vareška 6, 10000 Zagreb</izvorni_sadrzaj>
    <derivirana_varijabla naziv="DomainObject.Predmet.ProtustrankaWithAdress_1">M.Z. TRGOGRADNJA d.o.o. Vareška 6, 10000 Zagreb</derivirana_varijabla>
  </DomainObject.Predmet.ProtustrankaWithAdress>
  <DomainObject.Predmet.ProtustrankaWithAdressOIB>
    <izvorni_sadrzaj>M.Z. TRGOGRADNJA d.o.o., OIB 79040847831, Vareška 6, 10000 Zagreb</izvorni_sadrzaj>
    <derivirana_varijabla naziv="DomainObject.Predmet.ProtustrankaWithAdressOIB_1">M.Z. TRGOGRADNJA d.o.o., OIB 79040847831, Vareška 6, 10000 Zagreb</derivirana_varijabla>
  </DomainObject.Predmet.ProtustrankaWithAdressOIB>
  <DomainObject.Predmet.ProtustrankaNazivFormated>
    <izvorni_sadrzaj>M.Z. TRGOGRADNJA d.o.o.</izvorni_sadrzaj>
    <derivirana_varijabla naziv="DomainObject.Predmet.ProtustrankaNazivFormated_1">M.Z. TRGOGRADNJA d.o.o.</derivirana_varijabla>
  </DomainObject.Predmet.ProtustrankaNazivFormated>
  <DomainObject.Predmet.ProtustrankaNazivFormatedOIB>
    <izvorni_sadrzaj>M.Z. TRGOGRADNJA d.o.o., OIB 79040847831</izvorni_sadrzaj>
    <derivirana_varijabla naziv="DomainObject.Predmet.ProtustrankaNazivFormatedOIB_1">M.Z. TRGOGRADNJA d.o.o., OIB 79040847831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Meštrović</izvorni_sadrzaj>
    <derivirana_varijabla naziv="DomainObject.Predmet.StrankaFormated_1">  FINA Regionalni centar Zagreb; Zvonko Meštrović</derivirana_varijabla>
  </DomainObject.Predmet.StrankaFormated>
  <DomainObject.Predmet.StrankaFormatedOIB>
    <izvorni_sadrzaj>  FINA Regionalni centar Zagreb, OIB 85821130368; Zvonko Meštrović, OIB 68420850811</izvorni_sadrzaj>
    <derivirana_varijabla naziv="DomainObject.Predmet.StrankaFormatedOIB_1">  FINA Regionalni centar Zagreb, OIB 85821130368; Zvonko Meštrović, OIB 68420850811</derivirana_varijabla>
  </DomainObject.Predmet.StrankaFormatedOIB>
  <DomainObject.Predmet.StrankaFormatedWithAdress>
    <izvorni_sadrzaj> FINA Regionalni centar Zagreb, Trg svibanjskih žrtava 1995. br. 1, 10000 Zagreb; Zvonko Meštrović, Vareška 6, 10000 Zagreb</izvorni_sadrzaj>
    <derivirana_varijabla naziv="DomainObject.Predmet.StrankaFormatedWithAdress_1"> FINA Regionalni centar Zagreb, Trg svibanjskih žrtava 1995. br. 1, 10000 Zagreb; Zvonko Meštrović, Vareška 6, 10000 Zagreb</derivirana_varijabla>
  </DomainObject.Predmet.StrankaFormatedWithAdress>
  <DomainObject.Predmet.StrankaFormatedWithAdressOIB>
    <izvorni_sadrzaj> FINA Regionalni centar Zagreb, OIB 85821130368, Trg svibanjskih žrtava 1995. br. 1, 10000 Zagreb; Zvonko Meštrović, OIB 68420850811, Vareška 6, 10000 Zagreb</izvorni_sadrzaj>
    <derivirana_varijabla naziv="DomainObject.Predmet.StrankaFormatedWithAdressOIB_1"> FINA Regionalni centar Zagreb, OIB 85821130368, Trg svibanjskih žrtava 1995. br. 1, 10000 Zagreb; Zvonko Meštrović, OIB 68420850811, Vareška 6, 10000 Zagreb</derivirana_varijabla>
  </DomainObject.Predmet.StrankaFormatedWithAdressOIB>
  <DomainObject.Predmet.StrankaWithAdress>
    <izvorni_sadrzaj>FINA Regionalni centar Zagreb Trg svibanjskih žrtava 1995. br. 1,10000 Zagreb,Zvonko Meštrović Vareška 6,10000 Zagreb</izvorni_sadrzaj>
    <derivirana_varijabla naziv="DomainObject.Predmet.StrankaWithAdress_1">FINA Regionalni centar Zagreb Trg svibanjskih žrtava 1995. br. 1,10000 Zagreb,Zvonko Meštrović Vareška 6,10000 Zagreb</derivirana_varijabla>
  </DomainObject.Predmet.StrankaWithAdress>
  <DomainObject.Predmet.StrankaWithAdressOIB>
    <izvorni_sadrzaj>FINA Regionalni centar Zagreb, OIB 85821130368, Trg svibanjskih žrtava 1995. br. 1,10000 Zagreb,Zvonko Meštrović, OIB 68420850811, Vareška 6,10000 Zagreb</izvorni_sadrzaj>
    <derivirana_varijabla naziv="DomainObject.Predmet.StrankaWithAdressOIB_1">FINA Regionalni centar Zagreb, OIB 85821130368, Trg svibanjskih žrtava 1995. br. 1,10000 Zagreb,Zvonko Meštrović, OIB 68420850811, Vareška 6,10000 Zagreb</derivirana_varijabla>
  </DomainObject.Predmet.StrankaWithAdressOIB>
  <DomainObject.Predmet.StrankaNazivFormated>
    <izvorni_sadrzaj>FINA Regionalni centar Zagreb,Zvonko Meštrović</izvorni_sadrzaj>
    <derivirana_varijabla naziv="DomainObject.Predmet.StrankaNazivFormated_1">FINA Regionalni centar Zagreb,Zvonko Meštrović</derivirana_varijabla>
  </DomainObject.Predmet.StrankaNazivFormated>
  <DomainObject.Predmet.StrankaNazivFormatedOIB>
    <izvorni_sadrzaj>FINA Regionalni centar Zagreb, OIB 85821130368,Zvonko Meštrović, OIB 68420850811</izvorni_sadrzaj>
    <derivirana_varijabla naziv="DomainObject.Predmet.StrankaNazivFormatedOIB_1">FINA Regionalni centar Zagreb, OIB 85821130368,Zvonko Meštrović, OIB 68420850811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Zvonko Meštrović</item>
    </izvorni_sadrzaj>
    <derivirana_varijabla naziv="DomainObject.Predmet.StrankaListFormated_1">
      <item>FINA Regionalni centar Zagreb</item>
      <item>Zvonko Meštrović</item>
    </derivirana_varijabla>
  </DomainObject.Predmet.StrankaListFormated>
  <DomainObject.Predmet.StrankaListFormatedOIB>
    <izvorni_sadrzaj>
      <item>FINA Regionalni centar Zagreb, OIB 85821130368</item>
      <item>Zvonko Meštrović, OIB 68420850811</item>
    </izvorni_sadrzaj>
    <derivirana_varijabla naziv="DomainObject.Predmet.StrankaListFormatedOIB_1">
      <item>FINA Regionalni centar Zagreb, OIB 85821130368</item>
      <item>Zvonko Meštrović, OIB 68420850811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Meštrović, Vareška 6, 10000 Zagreb</item>
    </izvorni_sadrzaj>
    <derivirana_varijabla naziv="DomainObject.Predmet.StrankaListFormatedWithAdress_1">
      <item>FINA Regionalni centar Zagreb, Trg svibanjskih žrtava 1995. br. 1, 10000 Zagreb</item>
      <item>Zvonko Meštrović, Vareška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Meštrović, OIB 68420850811, Vareška 6, 10000 Zagreb</item>
    </izvorni_sadrzaj>
    <derivirana_varijabla naziv="DomainObject.Predmet.StrankaListFormatedWithAdressOIB_1">
      <item>FINA Regionalni centar Zagreb, OIB 85821130368, Trg svibanjskih žrtava 1995. br. 1, 10000 Zagreb</item>
      <item>Zvonko Meštrović, OIB 68420850811, Vareška 6, 10000 Zagreb</item>
    </derivirana_varijabla>
  </DomainObject.Predmet.StrankaListFormatedWithAdressOIB>
  <DomainObject.Predmet.StrankaListNazivFormated>
    <izvorni_sadrzaj>
      <item>FINA Regionalni centar Zagreb</item>
      <item>Zvonko Meštrović</item>
    </izvorni_sadrzaj>
    <derivirana_varijabla naziv="DomainObject.Predmet.StrankaListNazivFormated_1">
      <item>FINA Regionalni centar Zagreb</item>
      <item>Zvonko Meštrović</item>
    </derivirana_varijabla>
  </DomainObject.Predmet.StrankaListNazivFormated>
  <DomainObject.Predmet.StrankaListNazivFormatedOIB>
    <izvorni_sadrzaj>
      <item>FINA Regionalni centar Zagreb, OIB 85821130368</item>
      <item>Zvonko Meštrović, OIB 68420850811</item>
    </izvorni_sadrzaj>
    <derivirana_varijabla naziv="DomainObject.Predmet.StrankaListNazivFormatedOIB_1">
      <item>FINA Regionalni centar Zagreb, OIB 85821130368</item>
      <item>Zvonko Meštrović, OIB 68420850811</item>
    </derivirana_varijabla>
  </DomainObject.Predmet.StrankaListNazivFormatedOIB>
  <DomainObject.Predmet.ProtuStrankaListFormated>
    <izvorni_sadrzaj>
      <item>M.Z. TRGOGRADNJA d.o.o. zastupanog po punomoćniku Zvonko Meštrović; MLADEN ČARŽAVEC</item>
    </izvorni_sadrzaj>
    <derivirana_varijabla naziv="DomainObject.Predmet.ProtuStrankaListFormated_1">
      <item>M.Z. TRGOGRADNJA d.o.o. zastupanog po punomoćniku Zvonko Meštrović; MLADEN ČARŽAVEC</item>
    </derivirana_varijabla>
  </DomainObject.Predmet.ProtuStrankaListFormated>
  <DomainObject.Predmet.ProtuStrankaListFormatedOIB>
    <izvorni_sadrzaj>
      <item>M.Z. TRGOGRADNJA d.o.o., OIB 79040847831 zastupanog po punomoćniku Zvonko Meštrović; MLADEN ČARŽAVEC</item>
    </izvorni_sadrzaj>
    <derivirana_varijabla naziv="DomainObject.Predmet.ProtuStrankaListFormatedOIB_1">
      <item>M.Z. TRGOGRADNJA d.o.o., OIB 79040847831 zastupanog po punomoćniku Zvonko Meštrović; MLADEN ČARŽAVEC</item>
    </derivirana_varijabla>
  </DomainObject.Predmet.ProtuStrankaListFormatedOIB>
  <DomainObject.Predmet.ProtuStrankaListFormatedWithAdress>
    <izvorni_sadrzaj>
      <item>M.Z. TRGOGRADNJA d.o.o., Vareška 6, 10000 Zagreb zastupanog po punomoćniku Zvonko Meštrović; MLADEN ČARŽAVEC</item>
    </izvorni_sadrzaj>
    <derivirana_varijabla naziv="DomainObject.Predmet.ProtuStrankaListFormatedWithAdress_1">
      <item>M.Z. TRGOGRADNJA d.o.o., Vareška 6, 10000 Zagreb zastupanog po punomoćniku Zvonko Meštrović; MLADEN ČARŽAVEC</item>
    </derivirana_varijabla>
  </DomainObject.Predmet.ProtuStrankaListFormatedWithAdress>
  <DomainObject.Predmet.ProtuStrankaListFormatedWithAdressOIB>
    <izvorni_sadrzaj>
      <item>M.Z. TRGOGRADNJA d.o.o., OIB 79040847831, Vareška 6, 10000 Zagreb zastupanog po punomoćniku Zvonko Meštrović; MLADEN ČARŽAVEC</item>
    </izvorni_sadrzaj>
    <derivirana_varijabla naziv="DomainObject.Predmet.ProtuStrankaListFormatedWithAdressOIB_1">
      <item>M.Z. TRGOGRADNJA d.o.o., OIB 79040847831, Vareška 6, 10000 Zagreb zastupanog po punomoćniku Zvonko Meštrović; MLADEN ČARŽAVEC</item>
    </derivirana_varijabla>
  </DomainObject.Predmet.ProtuStrankaListFormatedWithAdressOIB>
  <DomainObject.Predmet.ProtuStrankaListNazivFormated>
    <izvorni_sadrzaj>
      <item>M.Z. TRGOGRADNJA d.o.o.</item>
    </izvorni_sadrzaj>
    <derivirana_varijabla naziv="DomainObject.Predmet.ProtuStrankaListNazivFormated_1">
      <item>M.Z. TRGOGRADNJA d.o.o.</item>
    </derivirana_varijabla>
  </DomainObject.Predmet.ProtuStrankaListNazivFormated>
  <DomainObject.Predmet.ProtuStrankaListNazivFormatedOIB>
    <izvorni_sadrzaj>
      <item>M.Z. TRGOGRADNJA d.o.o., OIB 79040847831</item>
    </izvorni_sadrzaj>
    <derivirana_varijabla naziv="DomainObject.Predmet.ProtuStrankaListNazivFormatedOIB_1">
      <item>M.Z. TRGOGRADNJA d.o.o., OIB 79040847831</item>
    </derivirana_varijabla>
  </DomainObject.Predmet.ProtuStrankaListNazivFormatedOIB>
  <DomainObject.Predmet.OstaliListFormated>
    <izvorni_sadrzaj>
      <item>Zvonko Meštrović punomoćnik sudionika u postupku M.Z. TRGOGRADNJA d.o.o.</item>
      <item>MLADEN ČARŽAVEC punomoćnik sudionika u postupku M.Z. TRGOGRADNJA d.o.o.</item>
    </izvorni_sadrzaj>
    <derivirana_varijabla naziv="DomainObject.Predmet.OstaliListFormated_1">
      <item>Zvonko Meštrović punomoćnik sudionika u postupku M.Z. TRGOGRADNJA d.o.o.</item>
      <item>MLADEN ČARŽAVEC punomoćnik sudionika u postupku M.Z. TRGOGRADNJA d.o.o.</item>
    </derivirana_varijabla>
  </DomainObject.Predmet.OstaliListFormated>
  <DomainObject.Predmet.OstaliListFormatedOIB>
    <izvorni_sadrzaj>
      <item>Zvonko Meštrović, OIB 68420850811 punomoćnik sudionika u postupku M.Z. TRGOGRADNJA d.o.o.</item>
      <item>MLADEN ČARŽAVEC punomoćnik sudionika u postupku M.Z. TRGOGRADNJA d.o.o.</item>
    </izvorni_sadrzaj>
    <derivirana_varijabla naziv="DomainObject.Predmet.OstaliListFormatedOIB_1">
      <item>Zvonko Meštrović, OIB 68420850811 punomoćnik sudionika u postupku M.Z. TRGOGRADNJA d.o.o.</item>
      <item>MLADEN ČARŽAVEC punomoćnik sudionika u postupku M.Z. TRGOGRADNJA d.o.o.</item>
    </derivirana_varijabla>
  </DomainObject.Predmet.OstaliListFormatedOIB>
  <DomainObject.Predmet.OstaliListFormatedWithAdress>
    <izvorni_sadrzaj>
      <item>Zvonko Meštrović, Vareška 6, 10000 Zagreb punomoćnik sudionika u postupku M.Z. TRGOGRADNJA d.o.o.</item>
      <item>MLADEN ČARŽAVEC, TRG MAŽURANIĆA 13, 10000 Zagreb punomoćnik sudionika u postupku M.Z. TRGOGRADNJA d.o.o.</item>
    </izvorni_sadrzaj>
    <derivirana_varijabla naziv="DomainObject.Predmet.OstaliListFormatedWithAdress_1">
      <item>Zvonko Meštrović, Vareška 6, 10000 Zagreb punomoćnik sudionika u postupku M.Z. TRGOGRADNJA d.o.o.</item>
      <item>MLADEN ČARŽAVEC, TRG MAŽURANIĆA 13, 10000 Zagreb punomoćnik sudionika u postupku M.Z. TRGOGRADNJA d.o.o.</item>
    </derivirana_varijabla>
  </DomainObject.Predmet.OstaliListFormatedWithAdress>
  <DomainObject.Predmet.OstaliListFormatedWithAdressOIB>
    <izvorni_sadrzaj>
      <item>Zvonko Meštrović, OIB 68420850811, Vareška 6, 10000 Zagreb punomoćnik sudionika u postupku M.Z. TRGOGRADNJA d.o.o.</item>
      <item>MLADEN ČARŽAVEC, TRG MAŽURANIĆA 13, 10000 Zagreb punomoćnik sudionika u postupku M.Z. TRGOGRADNJA d.o.o.</item>
    </izvorni_sadrzaj>
    <derivirana_varijabla naziv="DomainObject.Predmet.OstaliListFormatedWithAdressOIB_1">
      <item>Zvonko Meštrović, OIB 68420850811, Vareška 6, 10000 Zagreb punomoćnik sudionika u postupku M.Z. TRGOGRADNJA d.o.o.</item>
      <item>MLADEN ČARŽAVEC, TRG MAŽURANIĆA 13, 10000 Zagreb punomoćnik sudionika u postupku M.Z. TRGOGRADNJA d.o.o.</item>
    </derivirana_varijabla>
  </DomainObject.Predmet.OstaliListFormatedWithAdressOIB>
  <DomainObject.Predmet.OstaliListNazivFormated>
    <izvorni_sadrzaj>
      <item>Zvonko Meštrović</item>
      <item>MLADEN ČARŽAVEC</item>
    </izvorni_sadrzaj>
    <derivirana_varijabla naziv="DomainObject.Predmet.OstaliListNazivFormated_1">
      <item>Zvonko Meštrović</item>
      <item>MLADEN ČARŽAVEC</item>
    </derivirana_varijabla>
  </DomainObject.Predmet.OstaliListNazivFormated>
  <DomainObject.Predmet.OstaliListNazivFormatedOIB>
    <izvorni_sadrzaj>
      <item>Zvonko Meštrović, OIB 68420850811</item>
      <item>MLADEN ČARŽAVEC</item>
    </izvorni_sadrzaj>
    <derivirana_varijabla naziv="DomainObject.Predmet.OstaliListNazivFormatedOIB_1">
      <item>Zvonko Meštrović, OIB 68420850811</item>
      <item>MLADEN ČARŽAVEC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M.Z. TRGOGRADNJA d.o.o.</izvorni_sadrzaj>
    <derivirana_varijabla naziv="DomainObject.Predmet.ProtustrankaIDrugi_1">M.Z. TRGOGRADNJA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M.Z. TRGOGRADNJA d.o.o., OIB 79040847831, Vareška 6, 10000 Zagreb</izvorni_sadrzaj>
    <derivirana_varijabla naziv="DomainObject.Predmet.ProtustrankaIDrugiAdressOIB_1">M.Z. TRGOGRADNJA d.o.o., OIB 79040847831, Vareška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M.Z. TRGOGRADNJA d.o.o.</item>
      <item>Zvonko Meštrović</item>
      <item>Zvonko Meštrović</item>
      <item>MLADEN ČARŽAVEC</item>
    </izvorni_sadrzaj>
    <derivirana_varijabla naziv="DomainObject.Predmet.SudioniciListNaziv_1">
      <item>FINA Regionalni centar Zagreb</item>
      <item>M.Z. TRGOGRADNJA d.o.o.</item>
      <item>Zvonko Meštrović</item>
      <item>Zvonko Meštrović</item>
      <item>MLADEN ČARŽAVEC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M.Z. TRGOGRADNJA d.o.o., OIB 79040847831, Vareška 6,10000 Zagreb</item>
      <item>Zvonko Meštrović, OIB 68420850811, Vareška 6,10000 Zagreb</item>
      <item>Zvonko Meštrović, OIB 68420850811, Vareška 6,10000 Zagreb</item>
      <item>MLADEN ČARŽAVEC, TRG MAŽURANIĆA 13,10000 Zagreb</item>
    </izvorni_sadrzaj>
    <derivirana_varijabla naziv="DomainObject.Predmet.SudioniciListAdressOIB_1">
      <item>FINA Regionalni centar Zagreb, OIB 85821130368, Trg svibanjskih žrtava 1995. br. 1,10000 Zagreb</item>
      <item>M.Z. TRGOGRADNJA d.o.o., OIB 79040847831, Vareška 6,10000 Zagreb</item>
      <item>Zvonko Meštrović, OIB 68420850811, Vareška 6,10000 Zagreb</item>
      <item>Zvonko Meštrović, OIB 68420850811, Vareška 6,10000 Zagreb</item>
      <item>MLADEN ČARŽAVEC,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79040847831</item>
      <item>, OIB 68420850811</item>
      <item>, OIB 68420850811</item>
      <item>, OIB null</item>
    </izvorni_sadrzaj>
    <derivirana_varijabla naziv="DomainObject.Predmet.SudioniciListNazivOIB_1">
      <item>, OIB 85821130368</item>
      <item>, OIB 79040847831</item>
      <item>, OIB 68420850811</item>
      <item>, OIB 68420850811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29F4E-9F0E-4EB6-805F-1C7CC4B18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954</properties:Characters>
  <properties:Lines>41</properties:Lines>
  <properties:Paragraphs>19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2018-02-14T09:29:00Z</cp:lastPrinted>
  <dcterms:modified xmlns:xsi="http://www.w3.org/2001/XMLSchema-instance" xsi:type="dcterms:W3CDTF">2018-02-14T09:29:00Z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