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5593" w14:paraId="dcc5593" w:rsidRDefault="0038638B" w:rsidP="0038638B" w:rsidR="0038638B">
      <w:pPr>
        <w:tabs>
          <w:tab w:pos="4536" w:val="center"/>
          <w:tab w:pos="9072" w:val="right"/>
        </w:tabs>
        <w:ind w:right="360"/>
        <w:jc w:val="center"/>
        <w15:collapsed w:val="false"/>
        <w:rPr>
          <w:rFonts w:eastAsia="MS Gothic"/>
          <w:b/>
          <w:color w:val="548DD4"/>
          <w:sz w:val="52"/>
          <w:szCs w:val="52"/>
        </w:rPr>
      </w:pPr>
      <w:bookmarkStart w:name="_GoBack" w:id="0"/>
      <w:bookmarkEnd w:id="0"/>
      <w:r>
        <w:rPr>
          <w:rFonts w:eastAsia="MS Gothic"/>
          <w:b/>
          <w:color w:val="548DD4"/>
          <w:sz w:val="52"/>
          <w:szCs w:val="52"/>
          <w:lang w:val="en-US"/>
        </w:rPr>
        <w:t>CODE PAK d.o.o.</w:t>
      </w:r>
    </w:p>
    <w:p w:rsidRDefault="0038638B" w:rsidP="0038638B" w:rsidR="0038638B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2"/>
          <w:szCs w:val="52"/>
        </w:rPr>
      </w:pPr>
    </w:p>
    <w:p w:rsidRDefault="0038638B" w:rsidP="0038638B" w:rsidR="0038638B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38638B" w:rsidP="0038638B" w:rsidR="0038638B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38638B" w:rsidP="0038638B" w:rsidR="0038638B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  <w:r>
        <w:rPr>
          <w:noProof/>
          <w:lang w:eastAsia="hr-HR"/>
        </w:rPr>
        <w:drawing>
          <wp:inline distR="0" distL="0" distB="0" distT="0">
            <wp:extent cy="3400425" cx="4514850"/>
            <wp:effectExtent b="9525" r="0" t="0" l="0"/>
            <wp:docPr descr="Slikovni rezultat za trgovina na veliko mesom i mesnim proizvodima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Slikovni rezultat za trgovina na veliko mesom i mesnim proizvodima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400425" cx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638B" w:rsidP="0038638B" w:rsidR="0038638B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44"/>
          <w:szCs w:val="72"/>
        </w:rPr>
      </w:pPr>
    </w:p>
    <w:p w:rsidRDefault="0038638B" w:rsidP="0038638B" w:rsidR="0038638B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4"/>
          <w:szCs w:val="72"/>
        </w:rPr>
      </w:pPr>
    </w:p>
    <w:p w:rsidRDefault="0038638B" w:rsidP="0038638B" w:rsidR="0038638B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48"/>
          <w:szCs w:val="48"/>
        </w:rPr>
      </w:pPr>
      <w:r>
        <w:rPr>
          <w:rFonts w:eastAsia="MS Gothic"/>
          <w:color w:themeColor="accent1" w:val="4F81BD"/>
          <w:sz w:val="48"/>
          <w:szCs w:val="48"/>
        </w:rPr>
        <w:t>Plan financijskog i operativnog restrukturiranja</w:t>
      </w:r>
    </w:p>
    <w:p w:rsidRDefault="0038638B" w:rsidP="0038638B" w:rsidR="0038638B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8"/>
          <w:szCs w:val="48"/>
        </w:rPr>
      </w:pPr>
      <w:r>
        <w:rPr>
          <w:rFonts w:eastAsia="MS Gothic"/>
          <w:color w:val="548DD4"/>
          <w:sz w:val="48"/>
          <w:szCs w:val="48"/>
        </w:rPr>
        <w:t>(2017. - 2022.)</w:t>
      </w:r>
    </w:p>
    <w:p w:rsidRDefault="0038638B" w:rsidP="0038638B" w:rsidR="0038638B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38638B" w:rsidP="0038638B" w:rsidR="0038638B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4"/>
          <w:szCs w:val="72"/>
        </w:rPr>
      </w:pPr>
    </w:p>
    <w:p w:rsidRDefault="0038638B" w:rsidP="0038638B" w:rsidR="0038638B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4"/>
          <w:szCs w:val="72"/>
        </w:rPr>
      </w:pPr>
    </w:p>
    <w:p w:rsidRDefault="0038638B" w:rsidP="0038638B" w:rsidR="0038638B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38638B" w:rsidP="0038638B" w:rsidR="0038638B">
      <w:pPr>
        <w:spacing w:after="240"/>
        <w:jc w:val="right"/>
        <w:rPr>
          <w:rFonts w:eastAsia="Calibri"/>
          <w:noProof/>
          <w:color w:themeColor="accent1" w:val="4F81BD"/>
          <w:sz w:val="40"/>
          <w:szCs w:val="40"/>
        </w:rPr>
      </w:pPr>
      <w:r>
        <w:rPr>
          <w:noProof/>
          <w:color w:themeColor="accent1" w:val="4F81BD"/>
          <w:sz w:val="40"/>
          <w:szCs w:val="40"/>
        </w:rPr>
        <w:t>05.06.2017.</w:t>
      </w:r>
      <w:bookmarkStart w:name="_Toc472012441" w:id="1"/>
      <w:bookmarkStart w:name="_Toc451235615" w:id="2"/>
      <w:r>
        <w:rPr>
          <w:bCs/>
          <w:i/>
          <w:caps/>
          <w:szCs w:val="32"/>
        </w:rPr>
        <w:br w:type="page"/>
      </w:r>
    </w:p>
    <w:p w:rsidRDefault="0038638B" w:rsidP="0038638B" w:rsidR="0038638B">
      <w:pPr>
        <w:jc w:val="center"/>
        <w:rPr>
          <w:rFonts w:eastAsia="Times New Roman"/>
          <w:b/>
          <w:bCs/>
          <w:i/>
          <w:caps/>
          <w:sz w:val="28"/>
          <w:szCs w:val="28"/>
          <w:lang w:eastAsia="hr-HR"/>
        </w:rPr>
      </w:pPr>
      <w:r>
        <w:rPr>
          <w:rFonts w:eastAsia="Times New Roman"/>
          <w:b/>
          <w:bCs/>
          <w:i/>
          <w:caps/>
          <w:sz w:val="28"/>
          <w:szCs w:val="28"/>
          <w:lang w:eastAsia="hr-HR"/>
        </w:rPr>
        <w:lastRenderedPageBreak/>
        <w:t>sadržaj:</w:t>
      </w:r>
    </w:p>
    <w:p w:rsidRDefault="0038638B" w:rsidP="0038638B" w:rsidR="0038638B">
      <w:pPr>
        <w:jc w:val="center"/>
        <w:rPr>
          <w:rFonts w:eastAsia="Times New Roman"/>
          <w:bCs/>
          <w:i/>
          <w:caps/>
          <w:sz w:val="21"/>
          <w:szCs w:val="20"/>
          <w:lang w:eastAsia="hr-HR"/>
        </w:rPr>
      </w:pPr>
    </w:p>
    <w:p w:rsidRDefault="0038638B" w:rsidP="0038638B" w:rsidR="0038638B">
      <w:pPr>
        <w:pStyle w:val="Sadraj1"/>
        <w:spacing w:lineRule="auto" w:line="276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r>
        <w:fldChar w:fldCharType="begin"/>
      </w:r>
      <w:r>
        <w:rPr>
          <w:rFonts w:cs="Times New Roman"/>
          <w:sz w:val="24"/>
          <w:szCs w:val="24"/>
        </w:rPr>
        <w:instrText xml:space="preserve"> TOC \o "1-3" \h \z \u </w:instrText>
      </w:r>
      <w:r>
        <w:fldChar w:fldCharType="separate"/>
      </w:r>
      <w:hyperlink r:id="rId10" w:anchor="_Toc484385522" w:history="true">
        <w:r>
          <w:rPr>
            <w:rStyle w:val="Hiperveza"/>
            <w:rFonts w:cs="Times New Roman"/>
            <w:noProof/>
            <w:sz w:val="24"/>
            <w:szCs w:val="24"/>
          </w:rPr>
          <w:t>POPIS PRILOGA</w:t>
        </w:r>
        <w:r>
          <w:rPr>
            <w:rStyle w:val="Hiperveza"/>
            <w:rFonts w:cs="Times New Roman"/>
            <w:noProof/>
            <w:webHidden/>
            <w:sz w:val="24"/>
            <w:szCs w:val="24"/>
          </w:rPr>
          <w:tab/>
        </w:r>
        <w:r>
          <w:rPr>
            <w:rStyle w:val="Hiperveza"/>
          </w:rPr>
          <w:fldChar w:fldCharType="begin"/>
        </w:r>
        <w:r>
          <w:rPr>
            <w:rStyle w:val="Hiperveza"/>
            <w:rFonts w:cs="Times New Roman"/>
            <w:noProof/>
            <w:webHidden/>
            <w:sz w:val="24"/>
            <w:szCs w:val="24"/>
          </w:rPr>
          <w:instrText xml:space="preserve"> PAGEREF _Toc484385522 \h </w:instrText>
        </w:r>
        <w:r>
          <w:rPr>
            <w:rStyle w:val="Hiperveza"/>
          </w:rPr>
        </w:r>
        <w:r>
          <w:rPr>
            <w:rStyle w:val="Hiperveza"/>
          </w:rPr>
          <w:fldChar w:fldCharType="separate"/>
        </w:r>
        <w:r>
          <w:rPr>
            <w:rStyle w:val="Hiperveza"/>
            <w:rFonts w:cs="Times New Roman"/>
            <w:noProof/>
            <w:webHidden/>
            <w:sz w:val="24"/>
            <w:szCs w:val="24"/>
          </w:rPr>
          <w:t>2</w:t>
        </w:r>
        <w:r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1"/>
        <w:spacing w:lineRule="auto" w:line="276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r:id="rId11" w:anchor="_Toc484385523" w:history="true">
        <w:r w:rsidR="0038638B">
          <w:rPr>
            <w:rStyle w:val="Hiperveza"/>
            <w:rFonts w:cs="Times New Roman"/>
            <w:noProof/>
            <w:sz w:val="24"/>
            <w:szCs w:val="24"/>
          </w:rPr>
          <w:t>OBAVIJEST VJEROVNICIMA O PODNOŠENJU ZAHTJEVA ZA POKRETANJE PREDSTEČAJNOG POSTUPKA</w:t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instrText xml:space="preserve"> PAGEREF _Toc484385523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>3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1"/>
        <w:spacing w:lineRule="auto" w:line="276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r:id="rId12" w:anchor="_Toc484385524" w:history="true">
        <w:r w:rsidR="0038638B">
          <w:rPr>
            <w:rStyle w:val="Hiperveza"/>
            <w:rFonts w:cs="Times New Roman"/>
            <w:noProof/>
            <w:sz w:val="24"/>
            <w:szCs w:val="24"/>
          </w:rPr>
          <w:t>1. UVOD</w:t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instrText xml:space="preserve"> PAGEREF _Toc484385524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>4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2"/>
        <w:spacing w:lineRule="auto" w:line="276"/>
        <w:jc w:val="both"/>
        <w:rPr>
          <w:rFonts w:eastAsiaTheme="minorEastAsia" w:cs="Times New Roman" w:hAnsi="Times New Roman" w:ascii="Times New Roman"/>
          <w:noProof/>
          <w:sz w:val="24"/>
          <w:szCs w:val="24"/>
          <w:lang w:eastAsia="en-GB" w:val="en-GB"/>
        </w:rPr>
      </w:pPr>
      <w:hyperlink r:id="rId13" w:anchor="_Toc484385525" w:history="true"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1.1.</w:t>
        </w:r>
        <w:r w:rsidR="0038638B">
          <w:rPr>
            <w:rStyle w:val="Hiperveza"/>
            <w:rFonts w:eastAsiaTheme="minorEastAsia" w:cs="Times New Roman" w:hAnsi="Times New Roman" w:ascii="Times New Roman"/>
            <w:noProof/>
            <w:sz w:val="24"/>
            <w:szCs w:val="24"/>
            <w:lang w:eastAsia="en-GB" w:val="en-GB"/>
          </w:rPr>
          <w:tab/>
        </w:r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Opći podaci</w:t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_Toc484385525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>5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3"/>
        <w:tabs>
          <w:tab w:pos="1200" w:val="left"/>
          <w:tab w:pos="9906" w:val="right"/>
        </w:tabs>
        <w:spacing w:lineRule="auto" w:line="276"/>
        <w:jc w:val="both"/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r:id="rId14" w:anchor="_Toc484385526" w:history="true"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1.1.1.</w:t>
        </w:r>
        <w:r w:rsidR="0038638B">
          <w:rPr>
            <w:rStyle w:val="Hiperveza"/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Predmet poslovanja</w:t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_Toc484385526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>5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3"/>
        <w:tabs>
          <w:tab w:pos="1200" w:val="left"/>
          <w:tab w:pos="9906" w:val="right"/>
        </w:tabs>
        <w:spacing w:lineRule="auto" w:line="276"/>
        <w:jc w:val="both"/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r:id="rId15" w:anchor="_Toc484385527" w:history="true"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1.1.2.</w:t>
        </w:r>
        <w:r w:rsidR="0038638B">
          <w:rPr>
            <w:rStyle w:val="Hiperveza"/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Uprava tvrtke</w:t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_Toc484385527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>7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3"/>
        <w:tabs>
          <w:tab w:pos="1200" w:val="left"/>
          <w:tab w:pos="9906" w:val="right"/>
        </w:tabs>
        <w:spacing w:lineRule="auto" w:line="276"/>
        <w:jc w:val="both"/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r:id="rId16" w:anchor="_Toc484385528" w:history="true"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1.1.3.</w:t>
        </w:r>
        <w:r w:rsidR="0038638B">
          <w:rPr>
            <w:rStyle w:val="Hiperveza"/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Vlasnička struktura</w:t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_Toc484385528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>7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3"/>
        <w:tabs>
          <w:tab w:pos="1200" w:val="left"/>
          <w:tab w:pos="9906" w:val="right"/>
        </w:tabs>
        <w:spacing w:lineRule="auto" w:line="276"/>
        <w:jc w:val="both"/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r:id="rId17" w:anchor="_Toc484385529" w:history="true"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1.1.4.</w:t>
        </w:r>
        <w:r w:rsidR="0038638B">
          <w:rPr>
            <w:rStyle w:val="Hiperveza"/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Operativno poslovanje i tržišna situacija</w:t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_Toc484385529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>8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3"/>
        <w:tabs>
          <w:tab w:pos="1200" w:val="left"/>
          <w:tab w:pos="9906" w:val="right"/>
        </w:tabs>
        <w:spacing w:lineRule="auto" w:line="276"/>
        <w:jc w:val="both"/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r:id="rId18" w:anchor="_Toc484385530" w:history="true"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1.1.5.</w:t>
        </w:r>
        <w:r w:rsidR="0038638B">
          <w:rPr>
            <w:rStyle w:val="Hiperveza"/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Analiza zaposlenih</w:t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_Toc484385530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>9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3"/>
        <w:tabs>
          <w:tab w:pos="1200" w:val="left"/>
          <w:tab w:pos="9906" w:val="right"/>
        </w:tabs>
        <w:spacing w:lineRule="auto" w:line="276"/>
        <w:jc w:val="both"/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r:id="rId19" w:anchor="_Toc484385531" w:history="true"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1.1.6.</w:t>
        </w:r>
        <w:r w:rsidR="0038638B">
          <w:rPr>
            <w:rStyle w:val="Hiperveza"/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Financijsko izvješće na 31.03.2017. godine</w:t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_Toc484385531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>10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3"/>
        <w:tabs>
          <w:tab w:pos="1200" w:val="left"/>
          <w:tab w:pos="9906" w:val="right"/>
        </w:tabs>
        <w:spacing w:lineRule="auto" w:line="276"/>
        <w:jc w:val="both"/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r:id="rId20" w:anchor="_Toc484385532" w:history="true"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  <w:lang w:val="en-US"/>
          </w:rPr>
          <w:t>1.1.7.</w:t>
        </w:r>
        <w:r w:rsidR="0038638B">
          <w:rPr>
            <w:rStyle w:val="Hiperveza"/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 xml:space="preserve">Opis činjenica i okolnosti iz kojih proizlazi postojanje </w:t>
        </w:r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  <w:lang w:val="en-US"/>
          </w:rPr>
          <w:t>prijeteće nesposobnosti za plaćanje</w:t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_Toc484385532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>15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3"/>
        <w:tabs>
          <w:tab w:pos="1200" w:val="left"/>
          <w:tab w:pos="9906" w:val="right"/>
        </w:tabs>
        <w:spacing w:lineRule="auto" w:line="276"/>
        <w:jc w:val="both"/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r:id="rId21" w:anchor="_Toc484385533" w:history="true"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1.1.8.</w:t>
        </w:r>
        <w:r w:rsidR="0038638B">
          <w:rPr>
            <w:rStyle w:val="Hiperveza"/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Opis činjenica i okolnosti iz kojih proizlazi postojanje uvjeta za otvaranje predstečajnog postupka</w:t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_Toc484385533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>16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3"/>
        <w:tabs>
          <w:tab w:pos="1200" w:val="left"/>
          <w:tab w:pos="9906" w:val="right"/>
        </w:tabs>
        <w:spacing w:lineRule="auto" w:line="276"/>
        <w:jc w:val="both"/>
        <w:rPr>
          <w:rFonts w:eastAsiaTheme="minorEastAsia" w:cs="Times New Roman" w:hAnsi="Times New Roman" w:ascii="Times New Roman"/>
          <w:i w:val="false"/>
          <w:iCs w:val="false"/>
          <w:noProof/>
          <w:sz w:val="24"/>
          <w:szCs w:val="24"/>
          <w:lang w:eastAsia="en-GB" w:val="en-GB"/>
        </w:rPr>
      </w:pPr>
      <w:hyperlink r:id="rId22" w:anchor="_Toc484385534" w:history="true"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1.1.9.</w:t>
        </w:r>
        <w:r w:rsidR="0038638B">
          <w:rPr>
            <w:rStyle w:val="Hiperveza"/>
            <w:rFonts w:eastAsiaTheme="minorEastAsia" w:cs="Times New Roman" w:hAnsi="Times New Roman" w:ascii="Times New Roman"/>
            <w:i w:val="false"/>
            <w:iCs w:val="false"/>
            <w:noProof/>
            <w:sz w:val="24"/>
            <w:szCs w:val="24"/>
            <w:lang w:eastAsia="en-GB" w:val="en-GB"/>
          </w:rPr>
          <w:tab/>
        </w:r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Ukupne obveze društva</w:t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_Toc484385534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>17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1"/>
        <w:spacing w:lineRule="auto" w:line="276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r:id="rId23" w:anchor="_Toc484385535" w:history="true">
        <w:r w:rsidR="0038638B">
          <w:rPr>
            <w:rStyle w:val="Hiperveza"/>
            <w:rFonts w:cs="Times New Roman"/>
            <w:noProof/>
            <w:sz w:val="24"/>
            <w:szCs w:val="24"/>
          </w:rPr>
          <w:t>2. IZRAČUN MANJKA LIKVIDNIH SREDSTAVA NA DAN PRILOŽENIH FINANCIJSKIH IZVJEŠTAJA</w:t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instrText xml:space="preserve"> PAGEREF _Toc484385535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>22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1"/>
        <w:spacing w:lineRule="auto" w:line="276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r:id="rId24" w:anchor="_Toc484385536" w:history="true">
        <w:r w:rsidR="0038638B">
          <w:rPr>
            <w:rStyle w:val="Hiperveza"/>
            <w:rFonts w:cs="Times New Roman"/>
            <w:noProof/>
            <w:sz w:val="24"/>
            <w:szCs w:val="24"/>
          </w:rPr>
          <w:t>3. OPIS MJERA  FINANCIJSKOG  RESTRUKTURIRANJA I IZRAČUN NJIHOVIH UČINAKA NA MANJAK LIKVIDNIH SREDSTAVA</w:t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instrText xml:space="preserve"> PAGEREF _Toc484385536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>24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2"/>
        <w:spacing w:lineRule="auto" w:line="276"/>
        <w:jc w:val="both"/>
        <w:rPr>
          <w:rFonts w:eastAsiaTheme="minorEastAsia" w:cs="Times New Roman" w:hAnsi="Times New Roman" w:ascii="Times New Roman"/>
          <w:noProof/>
          <w:sz w:val="24"/>
          <w:szCs w:val="24"/>
          <w:lang w:eastAsia="en-GB" w:val="en-GB"/>
        </w:rPr>
      </w:pPr>
      <w:hyperlink r:id="rId25" w:anchor="_Toc484385537" w:history="true"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3.1.   Izračun financijskih mjera na manjak likvidnih sredstava</w:t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_Toc484385537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>30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1"/>
        <w:spacing w:lineRule="auto" w:line="276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r:id="rId26" w:anchor="_Toc484385538" w:history="true">
        <w:r w:rsidR="0038638B">
          <w:rPr>
            <w:rStyle w:val="Hiperveza"/>
            <w:rFonts w:cs="Times New Roman"/>
            <w:noProof/>
            <w:sz w:val="24"/>
            <w:szCs w:val="24"/>
          </w:rPr>
          <w:t>4.   OPIS MJERA OPERATIVNOG RESTRUKTURIRANJA I IZRAČUN NJIHOVIH UČINAKA NA POSLOVANJE</w:t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instrText xml:space="preserve"> PAGEREF _Toc484385538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>31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2"/>
        <w:spacing w:lineRule="auto" w:line="276"/>
        <w:jc w:val="both"/>
        <w:rPr>
          <w:rFonts w:eastAsiaTheme="minorEastAsia" w:cs="Times New Roman" w:hAnsi="Times New Roman" w:ascii="Times New Roman"/>
          <w:noProof/>
          <w:sz w:val="24"/>
          <w:szCs w:val="24"/>
          <w:lang w:eastAsia="en-GB" w:val="en-GB"/>
        </w:rPr>
      </w:pPr>
      <w:hyperlink r:id="rId27" w:anchor="_Toc484385539" w:history="true">
        <w:r w:rsidR="0038638B">
          <w:rPr>
            <w:rStyle w:val="Hiperveza"/>
            <w:rFonts w:cs="Times New Roman" w:hAnsi="Times New Roman" w:ascii="Times New Roman"/>
            <w:noProof/>
            <w:sz w:val="24"/>
            <w:szCs w:val="24"/>
          </w:rPr>
          <w:t>4.1    Izračun učinka operativnih mjera na poslovanje</w:t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instrText xml:space="preserve"> PAGEREF _Toc484385539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 w:hAnsi="Times New Roman" w:ascii="Times New Roman"/>
            <w:noProof/>
            <w:webHidden/>
            <w:sz w:val="24"/>
            <w:szCs w:val="24"/>
          </w:rPr>
          <w:t>32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1"/>
        <w:spacing w:lineRule="auto" w:line="276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r:id="rId28" w:anchor="_Toc484385540" w:history="true">
        <w:r w:rsidR="0038638B">
          <w:rPr>
            <w:rStyle w:val="Hiperveza"/>
            <w:rFonts w:cs="Times New Roman"/>
            <w:noProof/>
            <w:sz w:val="24"/>
            <w:szCs w:val="24"/>
          </w:rPr>
          <w:t>5. PLAN POSLOVANJA ZA NAREDNIH 5 GODINA</w:t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instrText xml:space="preserve"> PAGEREF _Toc484385540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>33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1"/>
        <w:spacing w:lineRule="auto" w:line="276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r:id="rId29" w:anchor="_Toc484385541" w:history="true">
        <w:r w:rsidR="0038638B">
          <w:rPr>
            <w:rStyle w:val="Hiperveza"/>
            <w:rFonts w:cs="Times New Roman"/>
            <w:noProof/>
            <w:sz w:val="24"/>
            <w:szCs w:val="24"/>
          </w:rPr>
          <w:t>6. PLANIRANA BILANCA NA ZADNJI DAN PETOGODIŠNJEG</w:t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instrText xml:space="preserve"> PAGEREF _Toc484385541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>36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1"/>
        <w:spacing w:lineRule="auto" w:line="276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r:id="rId30" w:anchor="_Toc484385542" w:history="true">
        <w:r w:rsidR="0038638B">
          <w:rPr>
            <w:rStyle w:val="Hiperveza"/>
            <w:rFonts w:cs="Times New Roman"/>
            <w:noProof/>
            <w:sz w:val="24"/>
            <w:szCs w:val="24"/>
          </w:rPr>
          <w:t>RAZDOBLJA</w:t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instrText xml:space="preserve"> PAGEREF _Toc484385542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>36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1"/>
        <w:spacing w:lineRule="auto" w:line="276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r:id="rId31" w:anchor="_Toc484385543" w:history="true">
        <w:r w:rsidR="0038638B">
          <w:rPr>
            <w:rStyle w:val="Hiperveza"/>
            <w:rFonts w:cs="Times New Roman"/>
            <w:noProof/>
            <w:sz w:val="24"/>
            <w:szCs w:val="24"/>
          </w:rPr>
          <w:t>7. PONUDA VJEROVNICIMA U PREDSTEČAJNOM POSTUPKU</w:t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instrText xml:space="preserve"> PAGEREF _Toc484385543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>37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1"/>
        <w:spacing w:lineRule="auto" w:line="276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r:id="rId32" w:anchor="_Toc484385544" w:history="true">
        <w:r w:rsidR="0038638B">
          <w:rPr>
            <w:rStyle w:val="Hiperveza"/>
            <w:rFonts w:cs="Times New Roman"/>
            <w:noProof/>
            <w:sz w:val="24"/>
            <w:szCs w:val="24"/>
          </w:rPr>
          <w:t>8. ROKOVI ZA DOBROVOLJNO ISPUNJENJE</w:t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instrText xml:space="preserve"> PAGEREF _Toc484385544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>42</w:t>
        </w:r>
        <w:r w:rsidR="0038638B">
          <w:rPr>
            <w:rStyle w:val="Hiperveza"/>
          </w:rPr>
          <w:fldChar w:fldCharType="end"/>
        </w:r>
      </w:hyperlink>
    </w:p>
    <w:p w:rsidRDefault="007554CF" w:rsidP="0038638B" w:rsidR="0038638B">
      <w:pPr>
        <w:pStyle w:val="Sadraj1"/>
        <w:spacing w:lineRule="auto" w:line="276"/>
        <w:rPr>
          <w:rFonts w:eastAsiaTheme="minorEastAsia" w:cs="Times New Roman"/>
          <w:b w:val="false"/>
          <w:bCs w:val="false"/>
          <w:caps w:val="false"/>
          <w:noProof/>
          <w:sz w:val="24"/>
          <w:szCs w:val="24"/>
          <w:lang w:eastAsia="en-GB" w:val="en-GB"/>
        </w:rPr>
      </w:pPr>
      <w:hyperlink r:id="rId33" w:anchor="_Toc484385545" w:history="true">
        <w:r w:rsidR="0038638B">
          <w:rPr>
            <w:rStyle w:val="Hiperveza"/>
            <w:rFonts w:cs="Times New Roman"/>
            <w:noProof/>
            <w:sz w:val="24"/>
            <w:szCs w:val="24"/>
          </w:rPr>
          <w:t>9. PLANIRANI TROŠKOVI RESTRUKTURIRANJA</w:t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ab/>
        </w:r>
        <w:r w:rsidR="0038638B">
          <w:rPr>
            <w:rStyle w:val="Hiperveza"/>
          </w:rPr>
          <w:fldChar w:fldCharType="begin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instrText xml:space="preserve"> PAGEREF _Toc484385545 \h </w:instrText>
        </w:r>
        <w:r w:rsidR="0038638B">
          <w:rPr>
            <w:rStyle w:val="Hiperveza"/>
          </w:rPr>
        </w:r>
        <w:r w:rsidR="0038638B">
          <w:rPr>
            <w:rStyle w:val="Hiperveza"/>
          </w:rPr>
          <w:fldChar w:fldCharType="separate"/>
        </w:r>
        <w:r w:rsidR="0038638B">
          <w:rPr>
            <w:rStyle w:val="Hiperveza"/>
            <w:rFonts w:cs="Times New Roman"/>
            <w:noProof/>
            <w:webHidden/>
            <w:sz w:val="24"/>
            <w:szCs w:val="24"/>
          </w:rPr>
          <w:t>42</w:t>
        </w:r>
        <w:r w:rsidR="0038638B">
          <w:rPr>
            <w:rStyle w:val="Hiperveza"/>
          </w:rPr>
          <w:fldChar w:fldCharType="end"/>
        </w:r>
      </w:hyperlink>
    </w:p>
    <w:p w:rsidRDefault="0038638B" w:rsidP="0038638B" w:rsidR="0038638B">
      <w:pPr>
        <w:tabs>
          <w:tab w:pos="9906" w:leader="dot" w:val="right"/>
        </w:tabs>
        <w:spacing w:lineRule="auto" w:line="276"/>
        <w:jc w:val="both"/>
        <w:rPr>
          <w:rFonts w:cs="Times New Roman" w:eastAsia="Calibri"/>
          <w:sz w:val="24"/>
          <w:szCs w:val="24"/>
          <w:lang w:eastAsia="en-GB" w:val="en-GB"/>
        </w:rPr>
      </w:pPr>
      <w:r>
        <w:fldChar w:fldCharType="end"/>
      </w:r>
    </w:p>
    <w:p w:rsidRDefault="0038638B" w:rsidP="0038638B" w:rsidR="0038638B">
      <w:pPr>
        <w:tabs>
          <w:tab w:pos="9906" w:leader="dot" w:val="right"/>
        </w:tabs>
        <w:spacing w:lineRule="auto" w:line="360"/>
        <w:jc w:val="both"/>
        <w:rPr>
          <w:b/>
          <w:noProof/>
          <w:sz w:val="20"/>
        </w:rPr>
      </w:pPr>
    </w:p>
    <w:p w:rsidRDefault="0038638B" w:rsidP="0038638B" w:rsidR="0038638B">
      <w:pPr>
        <w:rPr>
          <w:rFonts w:eastAsia="Times New Roman"/>
          <w:b/>
          <w:color w:themeColor="accent1" w:val="4F81BD"/>
          <w:sz w:val="24"/>
        </w:rPr>
      </w:pPr>
      <w:r>
        <w:br w:type="page"/>
      </w:r>
      <w:bookmarkStart w:name="_Toc484385522" w:id="3"/>
      <w:bookmarkStart w:name="_Toc477898290" w:id="4"/>
    </w:p>
    <w:p w:rsidRDefault="0038638B" w:rsidP="0038638B" w:rsidR="0038638B">
      <w:pPr>
        <w:pStyle w:val="Naslov1"/>
        <w:rPr>
          <w:color w:themeColor="accent1" w:val="4F81BD"/>
          <w:lang w:eastAsia="en-US"/>
        </w:rPr>
      </w:pPr>
      <w:r>
        <w:lastRenderedPageBreak/>
        <w:t>POPIS PRILOGA</w:t>
      </w:r>
      <w:bookmarkEnd w:id="1"/>
      <w:bookmarkEnd w:id="3"/>
      <w:bookmarkEnd w:id="4"/>
      <w:r>
        <w:t xml:space="preserve"> </w:t>
      </w:r>
    </w:p>
    <w:p w:rsidRDefault="0038638B" w:rsidP="0038638B" w:rsidR="0038638B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38638B" w:rsidP="0038638B" w:rsidR="0038638B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>
        <w:rPr>
          <w:rStyle w:val="tabletextfield"/>
          <w:b/>
          <w:u w:val="single"/>
        </w:rPr>
        <w:t xml:space="preserve">A)  Popis imovine i obveza dužnika: </w:t>
      </w:r>
    </w:p>
    <w:p w:rsidRDefault="0038638B" w:rsidP="0038638B" w:rsidR="0038638B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 xml:space="preserve">Popis pojedinačnih obveza prema svim vjerovnicima </w:t>
      </w: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>Popis dužnikovih dužnika</w:t>
      </w: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>Popis tražbina radnika</w:t>
      </w: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 xml:space="preserve">Izjava da </w:t>
      </w:r>
      <w:r>
        <w:rPr>
          <w:rStyle w:val="tabletextfield"/>
          <w:color w:themeColor="text1" w:val="000000"/>
        </w:rPr>
        <w:t>sklapanje predstečajnog postupka neće</w:t>
      </w:r>
      <w:r>
        <w:rPr>
          <w:rStyle w:val="tabletextfield"/>
        </w:rPr>
        <w:t xml:space="preserve"> utjecati na tražbine radnika</w:t>
      </w: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>Popis nekretnina dužnika + zk izvaci</w:t>
      </w: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 xml:space="preserve">Popis pokretnina dužnika </w:t>
      </w: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 xml:space="preserve">Popis razlučnih prava </w:t>
      </w: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 xml:space="preserve">Popis izlučnih prava </w:t>
      </w: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 xml:space="preserve">Visina prosječnih mjesečnih troškova </w:t>
      </w:r>
    </w:p>
    <w:p w:rsidRDefault="0038638B" w:rsidP="0038638B" w:rsidR="0038638B">
      <w:pPr>
        <w:pStyle w:val="Odlomakpopisa"/>
        <w:tabs>
          <w:tab w:pos="3879" w:val="left"/>
        </w:tabs>
        <w:spacing w:lineRule="auto" w:line="360"/>
        <w:rPr>
          <w:rStyle w:val="tabletextfield"/>
        </w:rPr>
      </w:pPr>
    </w:p>
    <w:p w:rsidRDefault="0038638B" w:rsidP="0038638B" w:rsidR="0038638B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38638B" w:rsidP="0038638B" w:rsidR="0038638B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>
        <w:rPr>
          <w:rStyle w:val="tabletextfield"/>
          <w:b/>
          <w:u w:val="single"/>
        </w:rPr>
        <w:t xml:space="preserve">B)  Ostalo </w:t>
      </w:r>
    </w:p>
    <w:p w:rsidRDefault="0038638B" w:rsidP="0038638B" w:rsidR="0038638B">
      <w:pPr>
        <w:tabs>
          <w:tab w:pos="3879" w:val="left"/>
        </w:tabs>
        <w:spacing w:lineRule="auto" w:line="360"/>
        <w:ind w:left="360"/>
        <w:rPr>
          <w:rStyle w:val="tabletextfield"/>
          <w:b/>
          <w:u w:val="single"/>
        </w:rPr>
      </w:pP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>Obavijest vjerovnicima o podnošenju zahtjeva za pokretanje predstečajnog postupka</w:t>
      </w: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>Opis pregovora s vjerovnicima</w:t>
      </w: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</w:rPr>
      </w:pPr>
      <w:r>
        <w:t xml:space="preserve">Popis svih postupaka pred sudovima ili javnopravnim tijelima u kojima je dužnik stranka + dokazi </w:t>
      </w:r>
    </w:p>
    <w:p w:rsidRDefault="0038638B" w:rsidP="00EB2DBA" w:rsidR="0038638B">
      <w:pPr>
        <w:pStyle w:val="Odlomakpopisa"/>
        <w:numPr>
          <w:ilvl w:val="0"/>
          <w:numId w:val="6"/>
        </w:numPr>
        <w:tabs>
          <w:tab w:pos="3879" w:val="left"/>
        </w:tabs>
        <w:spacing w:lineRule="auto" w:line="360"/>
        <w:rPr>
          <w:rStyle w:val="tabletextfield"/>
          <w:color w:themeColor="text1" w:val="000000"/>
        </w:rPr>
      </w:pPr>
      <w:r>
        <w:rPr>
          <w:rStyle w:val="tabletextfield"/>
          <w:color w:themeColor="text1" w:val="000000"/>
        </w:rPr>
        <w:t xml:space="preserve">GFI – podaci  </w:t>
      </w:r>
    </w:p>
    <w:p w:rsidRDefault="0038638B" w:rsidP="0038638B" w:rsidR="0038638B">
      <w:pPr>
        <w:pStyle w:val="Naslov1"/>
        <w:rPr>
          <w:color w:themeColor="accent1" w:val="4F81BD"/>
        </w:rPr>
      </w:pPr>
    </w:p>
    <w:p w:rsidRDefault="0038638B" w:rsidP="0038638B" w:rsidR="0038638B">
      <w:pPr>
        <w:pStyle w:val="Naslov1"/>
      </w:pPr>
    </w:p>
    <w:p w:rsidRDefault="0038638B" w:rsidP="0038638B" w:rsidR="0038638B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38638B" w:rsidP="0038638B" w:rsidR="0038638B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38638B" w:rsidP="0038638B" w:rsidR="0038638B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38638B" w:rsidP="0038638B" w:rsidR="0038638B">
      <w:pPr>
        <w:tabs>
          <w:tab w:pos="8300" w:val="right"/>
        </w:tabs>
        <w:spacing w:lineRule="auto" w:line="360"/>
      </w:pPr>
      <w:r>
        <w:tab/>
      </w:r>
    </w:p>
    <w:p w:rsidRDefault="0038638B" w:rsidP="0038638B" w:rsidR="0038638B">
      <w:pPr>
        <w:rPr>
          <w:b/>
          <w:i/>
          <w:color w:val="FF6600"/>
        </w:rPr>
      </w:pPr>
      <w:r>
        <w:rPr>
          <w:b/>
          <w:i/>
          <w:color w:val="FF6600"/>
        </w:rPr>
        <w:br w:type="page"/>
      </w:r>
    </w:p>
    <w:p w:rsidRDefault="0038638B" w:rsidP="0038638B" w:rsidR="0038638B">
      <w:pPr>
        <w:pStyle w:val="Naslov1"/>
        <w:rPr>
          <w:color w:themeColor="accent1" w:val="4F81BD"/>
        </w:rPr>
      </w:pPr>
      <w:bookmarkStart w:name="_Toc484385523" w:id="5"/>
      <w:bookmarkStart w:name="_Toc477898291" w:id="6"/>
      <w:bookmarkStart w:name="_Toc472012442" w:id="7"/>
      <w:r>
        <w:lastRenderedPageBreak/>
        <w:t>OBAVIJEST VJEROVNICIMA O PODNOŠENJU ZAHTJEVA ZA POKRETANJE PREDSTEČAJNOG POSTUPKA</w:t>
      </w:r>
      <w:bookmarkEnd w:id="5"/>
      <w:bookmarkEnd w:id="6"/>
      <w:bookmarkEnd w:id="7"/>
    </w:p>
    <w:p w:rsidRDefault="0038638B" w:rsidP="0038638B" w:rsidR="0038638B"/>
    <w:p w:rsidRDefault="0038638B" w:rsidP="0038638B" w:rsidR="0038638B">
      <w:pPr>
        <w:spacing w:lineRule="auto" w:line="360"/>
      </w:pPr>
    </w:p>
    <w:p w:rsidRDefault="0038638B" w:rsidP="0038638B" w:rsidR="0038638B">
      <w:pPr>
        <w:spacing w:lineRule="auto" w:line="360"/>
        <w:jc w:val="both"/>
      </w:pPr>
      <w:r>
        <w:t xml:space="preserve">Uprava društva CODE PAK d.o.o., ovom izjavom,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  <w:rPr>
          <w:bCs/>
        </w:rPr>
      </w:pPr>
      <w:r>
        <w:t xml:space="preserve">Sve obavijesti i dokumentacija vezane uz predstečajni postupak tvrtke CODE PAK d.o.o. </w:t>
      </w:r>
      <w:r>
        <w:rPr>
          <w:bCs/>
          <w:lang w:eastAsia="zh-CN"/>
        </w:rPr>
        <w:t xml:space="preserve">bit će javno dostupne na internet </w:t>
      </w:r>
      <w:r>
        <w:t xml:space="preserve">stranicama Ministarstva pravosuđa na e-oglasnoj ploči. Ovim putem pozivamo sve vjerovnike tvrtke CODE PAK d.o.o. </w:t>
      </w:r>
      <w:r>
        <w:rPr>
          <w:bCs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  <w:rPr>
          <w:bCs/>
        </w:rPr>
      </w:pPr>
      <w:r>
        <w:t>Nakon prihvaćanja Prijedloga za otvaranje predstečajnog postupka za tvrtku CODE PAK d.o.o.</w:t>
      </w:r>
      <w:r>
        <w:rPr>
          <w:bCs/>
        </w:rPr>
        <w:t xml:space="preserve"> </w:t>
      </w:r>
      <w:r>
        <w:rPr>
          <w:bCs/>
          <w:lang w:eastAsia="zh-CN"/>
        </w:rPr>
        <w:t xml:space="preserve">od strane Trgovačkog suda, kontaktirat će se vjerovnici </w:t>
      </w:r>
      <w:r>
        <w:rPr>
          <w:bCs/>
        </w:rPr>
        <w:t xml:space="preserve">kako bi se pribavila zakonom propisana većina potrebna za prihvaćanje Plana financijskog i operativnog restrukturiranja. </w:t>
      </w:r>
    </w:p>
    <w:p w:rsidRDefault="0038638B" w:rsidP="0038638B" w:rsidR="0038638B">
      <w:pPr>
        <w:pStyle w:val="Tijeloteksta"/>
        <w:spacing w:lineRule="auto" w:line="360"/>
        <w:ind w:right="115"/>
        <w:rPr>
          <w:rFonts w:eastAsia="Calibri" w:hAnsi="Times New Roman" w:ascii="Times New Roman"/>
          <w:sz w:val="24"/>
          <w:szCs w:val="24"/>
          <w:lang w:val="en-US"/>
        </w:rPr>
      </w:pPr>
    </w:p>
    <w:p w:rsidRDefault="0038638B" w:rsidP="0038638B" w:rsidR="0038638B">
      <w:pPr>
        <w:pStyle w:val="Tijeloteksta"/>
        <w:spacing w:lineRule="auto" w:line="360"/>
        <w:ind w:right="115"/>
        <w:rPr>
          <w:rFonts w:eastAsia="Calibri" w:hAnsi="Times New Roman" w:ascii="Times New Roman"/>
          <w:sz w:val="24"/>
          <w:szCs w:val="24"/>
          <w:lang w:val="en-US"/>
        </w:rPr>
      </w:pPr>
    </w:p>
    <w:p w:rsidRDefault="0038638B" w:rsidP="0038638B" w:rsidR="0038638B">
      <w:pPr>
        <w:rPr>
          <w:rFonts w:eastAsia="Calibri" w:hAnsi="Times New Roman" w:ascii="Times New Roman"/>
          <w:bCs/>
          <w:color w:val="FF0000"/>
          <w:sz w:val="24"/>
          <w:szCs w:val="24"/>
          <w:lang w:val="en-US"/>
        </w:rPr>
      </w:pPr>
      <w:r>
        <w:rPr>
          <w:bCs/>
          <w:lang w:val="en-US"/>
        </w:rPr>
        <w:t>U Bjelovaru, 05.06.2017.</w:t>
      </w:r>
    </w:p>
    <w:p w:rsidRDefault="0038638B" w:rsidP="0038638B" w:rsidR="0038638B">
      <w:pPr>
        <w:rPr>
          <w:bCs/>
          <w:color w:val="FF0000"/>
          <w:lang w:val="en-US"/>
        </w:rPr>
      </w:pPr>
    </w:p>
    <w:p w:rsidRDefault="0038638B" w:rsidP="0038638B" w:rsidR="0038638B">
      <w:pPr>
        <w:rPr>
          <w:bCs/>
          <w:lang w:val="en-US"/>
        </w:rPr>
      </w:pPr>
    </w:p>
    <w:p w:rsidRDefault="0038638B" w:rsidP="0038638B" w:rsidR="0038638B">
      <w:pPr>
        <w:ind w:left="5664"/>
        <w:jc w:val="center"/>
        <w:rPr>
          <w:b/>
          <w:bCs/>
          <w:color w:themeColor="accent1" w:val="4F81BD"/>
          <w:lang w:val="en-US"/>
        </w:rPr>
      </w:pPr>
      <w:r>
        <w:rPr>
          <w:b/>
          <w:bCs/>
          <w:color w:themeColor="accent1" w:val="4F81BD"/>
          <w:lang w:val="en-US"/>
        </w:rPr>
        <w:t>CODE PAK d.o.o.</w:t>
      </w:r>
    </w:p>
    <w:p w:rsidRDefault="0038638B" w:rsidP="0038638B" w:rsidR="0038638B">
      <w:pPr>
        <w:ind w:left="5664"/>
        <w:jc w:val="center"/>
        <w:rPr>
          <w:bCs/>
          <w:lang w:val="en-US"/>
        </w:rPr>
      </w:pPr>
      <w:r>
        <w:t>Patricija Jelačić Kršul</w:t>
      </w:r>
      <w:r>
        <w:rPr>
          <w:bCs/>
        </w:rPr>
        <w:t>, direktor</w:t>
      </w:r>
    </w:p>
    <w:p w:rsidRDefault="0038638B" w:rsidP="0038638B" w:rsidR="0038638B">
      <w:pPr>
        <w:ind w:left="5664"/>
        <w:jc w:val="center"/>
        <w:rPr>
          <w:bCs/>
          <w:color w:val="000000"/>
          <w:lang w:eastAsia="zh-CN" w:val="en-GB"/>
        </w:rPr>
      </w:pPr>
    </w:p>
    <w:p w:rsidRDefault="0038638B" w:rsidP="0038638B" w:rsidR="0038638B">
      <w:pPr>
        <w:ind w:left="5664"/>
        <w:jc w:val="center"/>
        <w:rPr>
          <w:lang w:eastAsia="en-GB"/>
        </w:rPr>
      </w:pPr>
    </w:p>
    <w:p w:rsidRDefault="0038638B" w:rsidP="0038638B" w:rsidR="0038638B">
      <w:pPr>
        <w:ind w:left="5664"/>
        <w:jc w:val="center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</w:t>
      </w:r>
    </w:p>
    <w:p w:rsidRDefault="0038638B" w:rsidP="0038638B" w:rsidR="0038638B"/>
    <w:p w:rsidRDefault="0038638B" w:rsidP="0038638B" w:rsidR="0038638B"/>
    <w:p w:rsidRDefault="0038638B" w:rsidP="0038638B" w:rsidR="0038638B"/>
    <w:p w:rsidRDefault="0038638B" w:rsidP="0038638B" w:rsidR="0038638B"/>
    <w:p w:rsidRDefault="0038638B" w:rsidP="0038638B" w:rsidR="0038638B"/>
    <w:p w:rsidRDefault="0038638B" w:rsidP="0038638B" w:rsidR="0038638B">
      <w:pPr>
        <w:rPr>
          <w:b/>
          <w:color w:val="FF6600"/>
          <w:highlight w:val="yellow"/>
        </w:rPr>
      </w:pPr>
      <w:r>
        <w:rPr>
          <w:highlight w:val="yellow"/>
        </w:rPr>
        <w:lastRenderedPageBreak/>
        <w:br w:type="page"/>
      </w:r>
    </w:p>
    <w:p w:rsidRDefault="0038638B" w:rsidP="0038638B" w:rsidR="0038638B">
      <w:pPr>
        <w:pStyle w:val="Naslov1"/>
        <w:rPr>
          <w:color w:themeColor="accent1" w:val="4F81BD"/>
        </w:rPr>
      </w:pPr>
      <w:bookmarkStart w:name="_Toc484385524" w:id="8"/>
      <w:bookmarkStart w:name="_Toc477898292" w:id="9"/>
      <w:bookmarkStart w:name="_Toc472012443" w:id="10"/>
      <w:r>
        <w:lastRenderedPageBreak/>
        <w:t xml:space="preserve">1. </w:t>
      </w:r>
      <w:bookmarkEnd w:id="2"/>
      <w:r>
        <w:t>UVOD</w:t>
      </w:r>
      <w:bookmarkEnd w:id="8"/>
      <w:bookmarkEnd w:id="9"/>
      <w:bookmarkEnd w:id="10"/>
      <w:r>
        <w:t xml:space="preserve"> 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  <w:rPr>
          <w:color w:themeColor="text1" w:val="000000"/>
        </w:rPr>
      </w:pPr>
      <w:r>
        <w:t>Tvrtka CODE PAK d.o.o</w:t>
      </w:r>
      <w:r>
        <w:rPr>
          <w:color w:themeColor="text1" w:val="000000"/>
        </w:rPr>
        <w:t xml:space="preserve"> pokreće predstečajni postupak radi pristizanja nenaplativih potraživanja i nelikvidnosti poslovanja, te blokade poslovnog računa. </w:t>
      </w:r>
      <w:r>
        <w:t xml:space="preserve">Daljnja blokada računa uzrokovala bi dugoročnu nelikvidnost što bi nedvojbeno imalo dalekosežne negativne posljedice za nastavak poslovanja, a u konačnici bi vjerojatno dovelo i do prekida poslovanja, odnosno stečaja. 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  <w:r>
        <w:t>CODE PAK d.o.o. planira pokretanjem predstečajnog postupka prema Stečajnom Zakonu (</w:t>
      </w:r>
      <w:r>
        <w:rPr>
          <w:color w:val="323235"/>
        </w:rPr>
        <w:t xml:space="preserve">NN 71/15) </w:t>
      </w:r>
      <w:r>
        <w:t xml:space="preserve">deblokirati svoj poslovni račun, što je ujedno i preduvjet za nastavak redovnog poslovanja. Deblokada računa omogućit će nastavak dosadašnjeg poslovanja, odnosno </w:t>
      </w:r>
      <w:r>
        <w:rPr>
          <w:lang w:val="en-US"/>
        </w:rPr>
        <w:t>trgovinu mesom i mesnim prerađevinama, posredovanje u trgovini i obavljanje usluga pakiranja mesa.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  <w:r>
        <w:t xml:space="preserve">Deblokada računa i odgoda plaćanja starih obaveza za vrijeme trajanja postupka te reprogram istih, vratit će tvrtku u stanje likvidnosti, a kroz program operativnog i financijskog restrukturiranja stvorit će se preduvjeti za uspješan nastavak poslovanja i nakon završetka predstečajnog postupka. 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  <w:r>
        <w:t xml:space="preserve">Glavni cilj pokretanja postupka je nastavak poslovanja i podmirenje dugovanja prema vjerovnicima u najvećoj mogućoj mjeri.  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 xml:space="preserve">Dodatni argument za donošenje Rješenja o otvaranju predstečajnog postupka kao preduvjeta za nastavak poslovanja je i činjenica da je dužnik CODE PAK d.o.o. i u blokadi nastavio poslovati te i u blokadi svakim danom smanjuje svoje obaveze, No, bez provođenja predstečajnog postupka dužnik nije u mogućnosti restrukturirati tvrtku i podmiriti obaveze vjerovnicima. </w:t>
      </w:r>
    </w:p>
    <w:p w:rsidRDefault="0038638B" w:rsidP="0038638B" w:rsidR="0038638B">
      <w:pPr>
        <w:spacing w:lineRule="auto" w:line="360"/>
        <w:jc w:val="both"/>
      </w:pPr>
      <w:r>
        <w:t>Svi podaci u daljnjem tekstu usklađeni su s financijskim izvješćima na dan 31.03.2017. godine.</w:t>
      </w:r>
    </w:p>
    <w:p w:rsidRDefault="0038638B" w:rsidP="0038638B" w:rsidR="0038638B">
      <w:pPr>
        <w:spacing w:lineRule="auto" w:line="360"/>
        <w:jc w:val="both"/>
        <w:rPr>
          <w:color w:themeColor="text1" w:val="000000"/>
        </w:rPr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p w:rsidRDefault="0038638B" w:rsidP="00EB2DBA" w:rsidR="0038638B">
      <w:pPr>
        <w:pStyle w:val="Naslov2"/>
        <w:keepLines w:val="false"/>
        <w:numPr>
          <w:ilvl w:val="1"/>
          <w:numId w:val="4"/>
        </w:numPr>
        <w:spacing w:lineRule="auto" w:line="360" w:after="60" w:before="240"/>
        <w:jc w:val="both"/>
      </w:pPr>
      <w:bookmarkStart w:name="_Toc451235616" w:id="11"/>
      <w:bookmarkStart w:name="_Toc472012444" w:id="12"/>
      <w:bookmarkStart w:name="_Toc477898293" w:id="13"/>
      <w:bookmarkStart w:name="_Toc484385525" w:id="14"/>
      <w:r>
        <w:t>Opći podaci</w:t>
      </w:r>
      <w:bookmarkEnd w:id="11"/>
      <w:bookmarkEnd w:id="12"/>
      <w:bookmarkEnd w:id="13"/>
      <w:bookmarkEnd w:id="14"/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 xml:space="preserve">CODE PAK d.o.o. poduzeće je sa sjedištem na adresi Bjelovar, Ulica Augusta Šenoe 7, OIB: 80760420362, MB: 040370969. </w:t>
      </w: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bookmarkStart w:name="_Toc451235617" w:id="15"/>
      <w:bookmarkStart w:name="_Toc131189722" w:id="16"/>
      <w:r>
        <w:t>Naziv: CODE PAK d.o.o. za za trgovinu i zastupanje</w:t>
      </w: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Sjedište: Bjelovar, Ulica Augusta Šenoe 7</w:t>
      </w: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MBS: 040370969</w:t>
      </w: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OIB: 80760420362</w:t>
      </w: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Godina osnivanja: 2017.</w:t>
      </w: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Temeljni kapital: 9.930.200,00 kuna</w:t>
      </w: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 xml:space="preserve">Osoba ovlaštena za zastupanje: </w:t>
      </w: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Patricija Jelačić Kršul, OIB: 18376300223, Veli Brgud, Veli Brgud 142, direktor, zastupa društvo samostalno i pojedinačno</w:t>
      </w: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Broj zaposlenih na dan 31.03.2017. godine: 1 djelatnika</w:t>
      </w:r>
    </w:p>
    <w:p w:rsidRDefault="0038638B" w:rsidP="0038638B" w:rsidR="0038638B">
      <w:pPr>
        <w:spacing w:lineRule="auto" w:line="276"/>
        <w:rPr>
          <w:color w:themeColor="accent1" w:val="4F81BD"/>
        </w:rPr>
      </w:pPr>
    </w:p>
    <w:p w:rsidRDefault="0038638B" w:rsidP="00EB2DBA" w:rsidR="0038638B">
      <w:pPr>
        <w:pStyle w:val="Naslov3"/>
        <w:keepLines w:val="false"/>
        <w:numPr>
          <w:ilvl w:val="2"/>
          <w:numId w:val="5"/>
        </w:numPr>
        <w:spacing w:lineRule="auto" w:line="240" w:after="60" w:before="240"/>
      </w:pPr>
      <w:bookmarkStart w:name="_Toc484385526" w:id="17"/>
      <w:bookmarkStart w:name="_Toc477898294" w:id="18"/>
      <w:bookmarkStart w:name="_Toc472012445" w:id="19"/>
      <w:bookmarkStart w:name="_Toc386092473" w:id="20"/>
      <w:bookmarkEnd w:id="15"/>
      <w:r>
        <w:t>Predmet poslovanja</w:t>
      </w:r>
      <w:bookmarkEnd w:id="17"/>
      <w:bookmarkEnd w:id="18"/>
      <w:bookmarkEnd w:id="19"/>
      <w:bookmarkEnd w:id="20"/>
      <w:r>
        <w:t xml:space="preserve">  </w:t>
      </w:r>
    </w:p>
    <w:p w:rsidRDefault="0038638B" w:rsidP="0038638B" w:rsidR="0038638B">
      <w:pPr>
        <w:spacing w:lineRule="auto" w:line="276"/>
      </w:pPr>
    </w:p>
    <w:p w:rsidRDefault="0038638B" w:rsidP="0038638B" w:rsidR="0038638B">
      <w:pPr>
        <w:spacing w:lineRule="auto" w:line="276"/>
        <w:jc w:val="both"/>
        <w:rPr>
          <w:snapToGrid w:val="false"/>
        </w:rPr>
      </w:pPr>
      <w:r>
        <w:rPr>
          <w:snapToGrid w:val="false"/>
        </w:rPr>
        <w:t xml:space="preserve">Tvrtka je registrirana za sljedeće djelatnosti: </w:t>
      </w:r>
    </w:p>
    <w:p w:rsidRDefault="0038638B" w:rsidP="0038638B" w:rsidR="0038638B">
      <w:pPr>
        <w:spacing w:lineRule="auto" w:line="276"/>
        <w:jc w:val="both"/>
        <w:rPr>
          <w:snapToGrid w:val="false"/>
        </w:rPr>
      </w:pPr>
    </w:p>
    <w:tbl>
      <w:tblPr>
        <w:tblW w:type="auto" w:w="0"/>
        <w:tblCellSpacing w:type="dxa" w:w="15"/>
        <w:tblLook w:val="04A0" w:noVBand="1" w:noHBand="0" w:lastColumn="0" w:firstColumn="1" w:lastRow="0" w:firstRow="1"/>
      </w:tblPr>
      <w:tblGrid>
        <w:gridCol w:w="185"/>
        <w:gridCol w:w="9821"/>
      </w:tblGrid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bookmarkStart w:name="_Toc477898295" w:id="21"/>
            <w:bookmarkStart w:name="_Toc472012446" w:id="22"/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kupnja i prodaja robe,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obavljanje trgovačkog posredovanja na domaćem i inozemnom tržištu,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zastupanje stranih pravnih osoba u plasiranju njihovih proizvoda i usluga na domaćem i inozemnom tržištu,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trgovina na veliko i na malo motornim vozilima i motociklima,održavanje i popravak motornih vozila i </w:t>
            </w:r>
            <w:r>
              <w:rPr>
                <w:i/>
                <w:color w:themeShade="A6" w:themeColor="background1" w:val="A6A6A6"/>
              </w:rPr>
              <w:lastRenderedPageBreak/>
              <w:t xml:space="preserve">motocikala,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lastRenderedPageBreak/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skladištenje robe,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djelatnosti pakiranja,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proizvodnja, prerada i konzerviranje mesa i mesnih prerađevina,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pripremanje hrane i pružanje usluga prehrane,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pripremanje i usluživanje pića i napitaka,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pružanje usluga smještaja,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pripremanje hrane za potrošnju na drugom mjestu sa ili bez usluživanja (u prijevoznom sredstvu, na priredbama i sl.) i opskrba tom hranom (catering),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turističke usluge u nautičkom turizmu,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turističke usluge u ostalim oblicima turističke ponude: seoskom, zdravstvenom, kulturnom, wellness, kongresnom, za mlade, pustolovnom, lovnom, športskom, golf-turizmu, športskom ili rekreacijskom ribolovu na moru, ronilačkom turizmu, športskom ribolovu na slatkim vodama kao dodatna djelatnost u uzgoju morskih i slatkovodnih riba, rakova i školjaka i dr.,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ostale turističke usluge - iznajmljivanje pribora i opreme za šport i rekreaciju, kao što su sandoline, daske za jedrenje, bicikli na vodi, suncobrani, ležaljke i sl.,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turističke usluge koje uključuju športsko-rekreativne ili pustolovne aktivnosti,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promidžba (reklama i propaganda),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savjetovanje u vezi s poslovanjem i upravljanjem,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istraživanje tržišta i ispitivanje javnog mnijenja,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tehničko ispitivanje i analiza,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pružanje usluga informacijskog društva,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računalno programiranje, savjetovanje i djelatnosti povezane s njima,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obrada podataka, usluge poslužitelja i djelatnosti povezane s njima,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internetski portali,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djelatnosti javnoga prijevoza putnika i tereta u domaćem i međunarodnom cestovnom prometu,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prijevoz za vlastite potrebe,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povremeni prijevoz putnika u obalnom pomorskom prometu,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obavljanje prijevoza taksijem,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lastRenderedPageBreak/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prateće djelatnosti u prijevozu,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iznajmljivanje automobila i ostalih kopnenih prijevoznih sredstava,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iznajmljivanje plovnih prijevoznih sredstava,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iznajmljivanje uredskih strojeva i opreme uključujući računala,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iznajmljivanje sportske opreme,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projektiranje i građenje građevina te stručni nadzor građenja,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posredovanje u prometu nekretnina,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poslovanje nekretninama,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poslovi upravljanja nekretninom i održavanje nekretnina,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djelatnosti čišćenja,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uslužne djelatnosti uređenja i održavanje krajolika,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tiskanje i uslužne djelatnosti povezane s tiskanjem,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umnožavanje snimljenih zapisa,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izdavanje knjiga, periodičnih publikacija i ostale izdavačke djelatnosti,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izdavanje softera,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>*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fotokopiranje i priprema dokumenata, </w:t>
            </w:r>
          </w:p>
        </w:tc>
      </w:tr>
      <w:tr w:rsidTr="0038638B" w:rsidR="0038638B">
        <w:trPr>
          <w:tblCellSpacing w:type="dxa" w:w="15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8638B" w:rsidR="0038638B">
            <w:pPr>
              <w:rPr>
                <w:rFonts w:hAnsi="Calibri" w:ascii="Calibri"/>
                <w:sz w:val="20"/>
                <w:szCs w:val="20"/>
                <w:lang w:val="en-US"/>
              </w:rPr>
            </w:pP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  <w:r>
              <w:rPr>
                <w:i/>
                <w:color w:themeShade="A6" w:themeColor="background1" w:val="A6A6A6"/>
              </w:rPr>
              <w:t xml:space="preserve">organiziranje sajmova, priredbi, kongresa, koncerata, promocija, zabavnih manifestacija i izložbi </w:t>
            </w:r>
          </w:p>
          <w:p w:rsidRDefault="0038638B" w:rsidR="0038638B">
            <w:pPr>
              <w:spacing w:lineRule="auto" w:line="276"/>
              <w:jc w:val="both"/>
              <w:rPr>
                <w:i/>
                <w:color w:themeShade="A6" w:themeColor="background1" w:val="A6A6A6"/>
              </w:rPr>
            </w:pPr>
          </w:p>
          <w:p w:rsidRDefault="0038638B" w:rsidR="0038638B">
            <w:pPr>
              <w:spacing w:lineRule="auto" w:line="276"/>
              <w:jc w:val="both"/>
              <w:rPr>
                <w:i/>
                <w:color w:themeShade="A6" w:themeColor="background1" w:val="A6A6A6"/>
              </w:rPr>
            </w:pPr>
          </w:p>
          <w:p w:rsidRDefault="0038638B" w:rsidR="0038638B">
            <w:pPr>
              <w:spacing w:lineRule="auto" w:line="276"/>
              <w:jc w:val="both"/>
              <w:rPr>
                <w:i/>
                <w:color w:themeShade="A6" w:themeColor="background1" w:val="A6A6A6"/>
              </w:rPr>
            </w:pPr>
          </w:p>
          <w:p w:rsidRDefault="0038638B" w:rsidR="0038638B">
            <w:pPr>
              <w:spacing w:lineRule="auto" w:line="276"/>
              <w:jc w:val="both"/>
              <w:rPr>
                <w:i/>
                <w:color w:themeShade="A6" w:themeColor="background1" w:val="A6A6A6"/>
              </w:rPr>
            </w:pPr>
          </w:p>
          <w:p w:rsidRDefault="0038638B" w:rsidR="0038638B">
            <w:pPr>
              <w:spacing w:lineRule="auto" w:line="276"/>
              <w:jc w:val="both"/>
              <w:rPr>
                <w:i/>
                <w:color w:themeShade="A6" w:themeColor="background1" w:val="A6A6A6"/>
              </w:rPr>
            </w:pPr>
          </w:p>
          <w:p w:rsidRDefault="0038638B" w:rsidR="0038638B">
            <w:pPr>
              <w:spacing w:lineRule="auto" w:line="276"/>
              <w:jc w:val="both"/>
              <w:rPr>
                <w:i/>
                <w:color w:themeShade="A6" w:themeColor="background1" w:val="A6A6A6"/>
              </w:rPr>
            </w:pPr>
          </w:p>
          <w:p w:rsidRDefault="0038638B" w:rsidR="0038638B">
            <w:pPr>
              <w:spacing w:lineRule="auto" w:line="276"/>
              <w:jc w:val="both"/>
              <w:rPr>
                <w:i/>
                <w:color w:themeShade="A6" w:themeColor="background1" w:val="A6A6A6"/>
              </w:rPr>
            </w:pPr>
          </w:p>
          <w:p w:rsidRDefault="0038638B" w:rsidR="0038638B">
            <w:pPr>
              <w:spacing w:lineRule="auto" w:line="276"/>
              <w:jc w:val="both"/>
              <w:rPr>
                <w:i/>
                <w:color w:themeShade="A6" w:themeColor="background1" w:val="A6A6A6"/>
              </w:rPr>
            </w:pPr>
          </w:p>
          <w:p w:rsidRDefault="0038638B" w:rsidR="0038638B">
            <w:pPr>
              <w:spacing w:lineRule="auto" w:line="276"/>
              <w:jc w:val="both"/>
              <w:rPr>
                <w:i/>
                <w:color w:themeShade="A6" w:themeColor="background1" w:val="A6A6A6"/>
              </w:rPr>
            </w:pPr>
          </w:p>
          <w:p w:rsidRDefault="0038638B" w:rsidR="0038638B">
            <w:pPr>
              <w:spacing w:lineRule="auto" w:line="276"/>
              <w:jc w:val="both"/>
              <w:rPr>
                <w:rFonts w:hAnsi="Times New Roman" w:ascii="Times New Roman"/>
                <w:i/>
                <w:color w:themeShade="A6" w:themeColor="background1" w:val="A6A6A6"/>
                <w:lang w:eastAsia="en-GB"/>
              </w:rPr>
            </w:pPr>
          </w:p>
        </w:tc>
      </w:tr>
    </w:tbl>
    <w:p w:rsidRDefault="0038638B" w:rsidP="00EB2DBA" w:rsidR="0038638B">
      <w:pPr>
        <w:pStyle w:val="Naslov3"/>
        <w:keepLines w:val="false"/>
        <w:numPr>
          <w:ilvl w:val="2"/>
          <w:numId w:val="5"/>
        </w:numPr>
        <w:spacing w:lineRule="auto" w:line="240" w:after="60" w:before="240"/>
        <w:rPr>
          <w:rStyle w:val="tabletextfield"/>
          <w:lang w:eastAsia="hr-HR"/>
        </w:rPr>
      </w:pPr>
      <w:bookmarkStart w:name="_Toc484385527" w:id="23"/>
      <w:r>
        <w:rPr>
          <w:rStyle w:val="tabletextfield"/>
        </w:rPr>
        <w:lastRenderedPageBreak/>
        <w:t>Uprava tvrtke</w:t>
      </w:r>
      <w:bookmarkEnd w:id="21"/>
      <w:bookmarkEnd w:id="22"/>
      <w:bookmarkEnd w:id="23"/>
      <w:r>
        <w:rPr>
          <w:rStyle w:val="tabletextfield"/>
        </w:rPr>
        <w:t xml:space="preserve">  </w:t>
      </w:r>
    </w:p>
    <w:p w:rsidRDefault="0038638B" w:rsidP="0038638B" w:rsidR="0038638B">
      <w:bookmarkStart w:name="_Toc451235619" w:id="24"/>
    </w:p>
    <w:p w:rsidRDefault="0038638B" w:rsidP="0038638B" w:rsidR="0038638B">
      <w:pPr>
        <w:pStyle w:val="Opisslike"/>
        <w:jc w:val="both"/>
        <w:rPr>
          <w:color w:val="FF0000"/>
        </w:rPr>
      </w:pPr>
      <w:r>
        <w:t>Osoba ovlaštena za zastupanje je Patricija Jelačić Kršul</w:t>
      </w:r>
      <w:r>
        <w:rPr>
          <w:lang w:eastAsia="en-US" w:val="en-US"/>
        </w:rPr>
        <w:t xml:space="preserve">, direktor koji </w:t>
      </w:r>
      <w:r>
        <w:t>zastupa društvo pojedinačno i samostalno</w:t>
      </w:r>
      <w:r>
        <w:rPr>
          <w:color w:val="FF0000"/>
          <w:lang w:eastAsia="en-US" w:val="en-US"/>
        </w:rPr>
        <w:t xml:space="preserve">. </w:t>
      </w:r>
      <w:r>
        <w:t>Nakon restrukturiranja uprava tvrtke neće se mijenjati.</w:t>
      </w:r>
      <w:r>
        <w:rPr>
          <w:color w:val="FF0000"/>
        </w:rPr>
        <w:t xml:space="preserve">  </w:t>
      </w:r>
    </w:p>
    <w:p w:rsidRDefault="0038638B" w:rsidP="0038638B" w:rsidR="0038638B">
      <w:pPr>
        <w:rPr>
          <w:lang w:eastAsia="de-DE"/>
        </w:rPr>
      </w:pPr>
    </w:p>
    <w:p w:rsidRDefault="0038638B" w:rsidP="00EB2DBA" w:rsidR="0038638B">
      <w:pPr>
        <w:pStyle w:val="Naslov3"/>
        <w:keepLines w:val="false"/>
        <w:numPr>
          <w:ilvl w:val="2"/>
          <w:numId w:val="5"/>
        </w:numPr>
        <w:spacing w:lineRule="auto" w:line="240" w:after="60" w:before="240"/>
        <w:rPr>
          <w:lang w:eastAsia="hr-HR"/>
        </w:rPr>
      </w:pPr>
      <w:bookmarkStart w:name="_Toc484385528" w:id="25"/>
      <w:bookmarkStart w:name="_Toc477898296" w:id="26"/>
      <w:bookmarkStart w:name="_Toc472012447" w:id="27"/>
      <w:r>
        <w:t>Vlasnička struktura</w:t>
      </w:r>
      <w:bookmarkEnd w:id="24"/>
      <w:bookmarkEnd w:id="25"/>
      <w:bookmarkEnd w:id="26"/>
      <w:bookmarkEnd w:id="27"/>
    </w:p>
    <w:p w:rsidRDefault="0038638B" w:rsidP="0038638B" w:rsidR="0038638B">
      <w:pPr>
        <w:spacing w:lineRule="auto" w:line="360"/>
        <w:jc w:val="both"/>
      </w:pPr>
      <w:bookmarkStart w:name="_Toc451235620" w:id="28"/>
    </w:p>
    <w:p w:rsidRDefault="0038638B" w:rsidP="0038638B" w:rsidR="0038638B">
      <w:pPr>
        <w:spacing w:lineRule="auto" w:line="360"/>
        <w:jc w:val="both"/>
      </w:pPr>
      <w:r>
        <w:t xml:space="preserve">Tvrtka CODE PAK d.o.o. je u 100%-tnom privatnom vlasništvu, a vlasnik je Patricija Jelačić Kršul. Nakon restrukturiranja vlasnička struktura tvrtke neće se mijenjati. U nastavku se nalazi grafički prikaz vlasničke strukture prije i nakon mjera restrukturiranja. </w:t>
      </w:r>
    </w:p>
    <w:p w:rsidRDefault="0038638B" w:rsidP="0038638B" w:rsidR="0038638B">
      <w:pPr>
        <w:spacing w:lineRule="auto" w:line="360"/>
      </w:pPr>
    </w:p>
    <w:p w:rsidRDefault="0038638B" w:rsidP="0038638B" w:rsidR="0038638B">
      <w:pPr>
        <w:spacing w:lineRule="auto" w:line="360"/>
        <w:jc w:val="center"/>
      </w:pPr>
      <w:r>
        <w:rPr>
          <w:noProof/>
          <w:lang w:eastAsia="hr-HR"/>
        </w:rPr>
        <w:drawing>
          <wp:inline distR="0" distL="0" distB="0" distT="0">
            <wp:extent cy="2743200" cx="4572000"/>
            <wp:effectExtent b="0" r="0" t="0" l="0"/>
            <wp:docPr name="Grafikon 6" id="6"/>
            <wp:cNvGraphicFramePr/>
            <a:graphic>
              <a:graphicData uri="http://schemas.openxmlformats.org/drawingml/2006/chart">
                <c:chart r:id="rId34"/>
              </a:graphicData>
            </a:graphic>
          </wp:inline>
        </w:drawing>
      </w:r>
    </w:p>
    <w:p w:rsidRDefault="0038638B" w:rsidP="0038638B" w:rsidR="0038638B">
      <w:pPr>
        <w:spacing w:lineRule="auto" w:line="360"/>
        <w:jc w:val="center"/>
      </w:pPr>
    </w:p>
    <w:p w:rsidRDefault="0038638B" w:rsidP="0038638B" w:rsidR="0038638B">
      <w:pPr>
        <w:pStyle w:val="Nastavakpopisa"/>
        <w:spacing w:lineRule="auto" w:line="360"/>
        <w:ind w:left="0"/>
        <w:jc w:val="center"/>
        <w:rPr>
          <w:color w:val="FF0000"/>
        </w:rPr>
      </w:pPr>
      <w:r>
        <w:rPr>
          <w:i/>
        </w:rPr>
        <w:t>Vlasnička struktura prije i nakon mjera restrukturiranja</w:t>
      </w:r>
    </w:p>
    <w:p w:rsidRDefault="0038638B" w:rsidP="0038638B" w:rsidR="0038638B"/>
    <w:p w:rsidRDefault="0038638B" w:rsidP="0038638B" w:rsidR="0038638B">
      <w:pPr>
        <w:rPr>
          <w:color w:val="FF0000"/>
        </w:rPr>
      </w:pPr>
    </w:p>
    <w:p w:rsidRDefault="0038638B" w:rsidP="0038638B" w:rsidR="0038638B">
      <w:pPr>
        <w:rPr>
          <w:color w:val="FF0000"/>
        </w:rPr>
      </w:pPr>
    </w:p>
    <w:p w:rsidRDefault="0038638B" w:rsidP="0038638B" w:rsidR="0038638B">
      <w:pPr>
        <w:rPr>
          <w:color w:val="FF0000"/>
        </w:rPr>
      </w:pPr>
    </w:p>
    <w:p w:rsidRDefault="0038638B" w:rsidP="0038638B" w:rsidR="0038638B">
      <w:pPr>
        <w:rPr>
          <w:color w:val="FF0000"/>
        </w:rPr>
      </w:pPr>
    </w:p>
    <w:p w:rsidRDefault="0038638B" w:rsidP="0038638B" w:rsidR="0038638B">
      <w:pPr>
        <w:rPr>
          <w:color w:val="FF0000"/>
        </w:rPr>
      </w:pPr>
    </w:p>
    <w:p w:rsidRDefault="0038638B" w:rsidP="0038638B" w:rsidR="0038638B">
      <w:pPr>
        <w:rPr>
          <w:color w:val="FF0000"/>
        </w:rPr>
      </w:pPr>
    </w:p>
    <w:p w:rsidRDefault="0038638B" w:rsidP="0038638B" w:rsidR="0038638B">
      <w:pPr>
        <w:rPr>
          <w:b/>
          <w:bCs/>
          <w:color w:val="548DD4"/>
        </w:rPr>
      </w:pPr>
      <w:r>
        <w:br w:type="page"/>
      </w:r>
    </w:p>
    <w:p w:rsidRDefault="0038638B" w:rsidP="00EB2DBA" w:rsidR="0038638B">
      <w:pPr>
        <w:pStyle w:val="Naslov3"/>
        <w:keepLines w:val="false"/>
        <w:numPr>
          <w:ilvl w:val="2"/>
          <w:numId w:val="5"/>
        </w:numPr>
        <w:spacing w:lineRule="auto" w:line="240" w:after="60" w:before="240"/>
      </w:pPr>
      <w:r>
        <w:rPr>
          <w:lang w:val="en-GB"/>
        </w:rPr>
        <w:lastRenderedPageBreak/>
        <w:t xml:space="preserve"> </w:t>
      </w:r>
      <w:bookmarkStart w:name="_Toc484385529" w:id="29"/>
      <w:bookmarkStart w:name="_Toc477898297" w:id="30"/>
      <w:bookmarkStart w:name="_Toc472012448" w:id="31"/>
      <w:r>
        <w:t>Operativno poslovanje i tržišna situacija</w:t>
      </w:r>
      <w:bookmarkEnd w:id="28"/>
      <w:bookmarkEnd w:id="29"/>
      <w:bookmarkEnd w:id="30"/>
      <w:bookmarkEnd w:id="31"/>
      <w:r>
        <w:t xml:space="preserve">     </w:t>
      </w:r>
      <w:r>
        <w:rPr>
          <w:i/>
        </w:rPr>
        <w:t xml:space="preserve"> </w:t>
      </w: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  <w:r>
        <w:t xml:space="preserve">Tvrtka CODE PAK d.o.o. bavi se </w:t>
      </w:r>
      <w:r>
        <w:rPr>
          <w:lang w:val="en-US"/>
        </w:rPr>
        <w:t>trgovinom mesa i mesnih prerađevina, posredovanjem u trgovini i pružanjem usluga pakiranja mesa</w:t>
      </w:r>
      <w:r>
        <w:t>. Tvrtka CODE PAK d.o.o. kvalitetna je tvrtka s profesionalnim pristupom poslovnim zadacima. Radno i životno iskustvo vlasnika, odnosno direktora i ostalih suradnika neosporan su dokaz kvalitete njihovih proizvoda i usluga te dobre prihvaćenosti na tržištu, no ekonomska kriza je utjecala na smanjenje prometa, a na poslijetku, blokada računa je potpuno onemogućila redovno poslovanje.</w:t>
      </w: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 xml:space="preserve">Tvrtka u uvjetima nelikvidnosti, nesolventnosti i u konačnici s blokadom računa, nije u mogućnosti poslovati i podmirivati dugove. Svejedno, tvrtka uvijek nastoji ići u korak s vremenom i osluškivati želje i potrebe tržišta. Poduzimaju sve moguće mjere kako bi povećali promet, vratili dugove i nastavili s redovnim poslovanjem. </w:t>
      </w:r>
    </w:p>
    <w:p w:rsidRDefault="0038638B" w:rsidP="0038638B" w:rsidR="0038638B">
      <w:pPr>
        <w:spacing w:lineRule="auto" w:line="360"/>
        <w:jc w:val="both"/>
      </w:pPr>
      <w:r>
        <w:t xml:space="preserve">  </w:t>
      </w: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38638B" w:rsidP="0038638B" w:rsidR="0038638B">
      <w:pPr>
        <w:widowControl w:val="false"/>
        <w:autoSpaceDE w:val="false"/>
        <w:autoSpaceDN w:val="false"/>
        <w:adjustRightInd w:val="false"/>
        <w:spacing w:lineRule="auto" w:line="360"/>
        <w:jc w:val="center"/>
      </w:pPr>
      <w:r>
        <w:rPr>
          <w:noProof/>
          <w:lang w:eastAsia="hr-HR"/>
        </w:rPr>
        <w:drawing>
          <wp:inline distR="0" distL="0" distB="0" distT="0">
            <wp:extent cy="3543300" cx="6296025"/>
            <wp:effectExtent b="0" r="9525" t="0" l="0"/>
            <wp:docPr descr="Slikovni rezultat za pakiranje mesa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Slikovni rezultat za pakiranje mesa" name="Slika 14" id="0"/>
                    <pic:cNvPicPr>
                      <a:picLocks noChangeArrowheads="true" noChangeAspect="true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543300" cx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638B" w:rsidP="0038638B" w:rsidR="0038638B">
      <w:pPr>
        <w:spacing w:lineRule="auto" w:line="360"/>
        <w:ind w:right="142"/>
      </w:pPr>
    </w:p>
    <w:p w:rsidRDefault="0038638B" w:rsidP="0038638B" w:rsidR="0038638B">
      <w:pPr>
        <w:spacing w:lineRule="auto" w:line="360"/>
        <w:ind w:right="142"/>
      </w:pPr>
    </w:p>
    <w:p w:rsidRDefault="0038638B" w:rsidP="0038638B" w:rsidR="0038638B">
      <w:pPr>
        <w:spacing w:lineRule="auto" w:line="360"/>
        <w:ind w:right="142"/>
      </w:pPr>
    </w:p>
    <w:p w:rsidRDefault="0038638B" w:rsidP="00EB2DBA" w:rsidR="0038638B">
      <w:pPr>
        <w:pStyle w:val="Naslov3"/>
        <w:keepLines w:val="false"/>
        <w:numPr>
          <w:ilvl w:val="2"/>
          <w:numId w:val="5"/>
        </w:numPr>
        <w:spacing w:lineRule="auto" w:line="240" w:after="60" w:before="240"/>
      </w:pPr>
      <w:bookmarkStart w:name="_Toc484385530" w:id="32"/>
      <w:bookmarkStart w:name="_Toc477898298" w:id="33"/>
      <w:bookmarkStart w:name="_Toc472012449" w:id="34"/>
      <w:bookmarkStart w:name="_Toc462747743" w:id="35"/>
      <w:r>
        <w:lastRenderedPageBreak/>
        <w:t>Analiza zaposlenih</w:t>
      </w:r>
      <w:bookmarkEnd w:id="32"/>
      <w:bookmarkEnd w:id="33"/>
      <w:bookmarkEnd w:id="34"/>
      <w:bookmarkEnd w:id="35"/>
      <w:r>
        <w:t xml:space="preserve">  </w:t>
      </w:r>
      <w:r>
        <w:rPr>
          <w:i/>
        </w:rPr>
        <w:t xml:space="preserve"> </w:t>
      </w:r>
    </w:p>
    <w:p w:rsidRDefault="0038638B" w:rsidP="0038638B" w:rsidR="0038638B">
      <w:pPr>
        <w:spacing w:lineRule="auto" w:line="360"/>
        <w:ind w:right="142"/>
        <w:rPr>
          <w:color w:themeColor="text1" w:val="000000"/>
        </w:rPr>
      </w:pPr>
    </w:p>
    <w:p w:rsidRDefault="0038638B" w:rsidP="0038638B" w:rsidR="0038638B">
      <w:pPr>
        <w:spacing w:lineRule="auto" w:line="360"/>
        <w:ind w:right="142"/>
        <w:jc w:val="both"/>
      </w:pPr>
      <w:r>
        <w:rPr>
          <w:color w:themeColor="text1" w:val="000000"/>
        </w:rPr>
        <w:t xml:space="preserve">Tvrtka prije pokretanja predstečajnog postupka ima 1 zaposlenog radnika. Nakon restrukturiranja </w:t>
      </w:r>
      <w:r>
        <w:t>planiraju zaposliti 6 dodatnih radnika i to u naredne dvije poslovne godine.</w:t>
      </w:r>
    </w:p>
    <w:p w:rsidRDefault="0038638B" w:rsidP="0038638B" w:rsidR="0038638B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</w:p>
    <w:p w:rsidRDefault="0038638B" w:rsidP="0038638B" w:rsidR="0038638B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</w:p>
    <w:p w:rsidRDefault="0038638B" w:rsidP="0038638B" w:rsidR="0038638B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>Planirano kretanje broja zaposlenih prikazano je grafičkim prikazom u nastavku, a odnosi se na period od 2017. g. - 2022. g. Grafički prikaz prikazuje povećanje broja zaposlenih u odnosu na prethodne godine (prosječan broj zaposlenih) što je rezultat restrukturiranja tvrtke i povećanja prodaje do kojeg se došlo kroz projekciju budućeg poslovanja tvrtke.</w:t>
      </w:r>
    </w:p>
    <w:p w:rsidRDefault="0038638B" w:rsidP="0038638B" w:rsidR="0038638B">
      <w:pPr>
        <w:tabs>
          <w:tab w:pos="1026" w:val="left"/>
        </w:tabs>
        <w:rPr>
          <w:i/>
          <w:color w:themeColor="text1" w:val="000000"/>
        </w:rPr>
      </w:pPr>
    </w:p>
    <w:p w:rsidRDefault="0038638B" w:rsidP="0038638B" w:rsidR="0038638B">
      <w:pPr>
        <w:tabs>
          <w:tab w:pos="1026" w:val="left"/>
        </w:tabs>
        <w:rPr>
          <w:i/>
          <w:color w:themeColor="text1" w:val="000000"/>
        </w:rPr>
      </w:pPr>
      <w:r>
        <w:rPr>
          <w:noProof/>
          <w:lang w:eastAsia="hr-HR"/>
        </w:rPr>
        <w:drawing>
          <wp:inline distR="0" distL="0" distB="0" distT="0">
            <wp:extent cy="2771775" cx="5772150"/>
            <wp:effectExtent b="0" r="0" t="0" l="0"/>
            <wp:docPr name="Grafikon 4" id="4"/>
            <wp:cNvGraphicFramePr/>
            <a:graphic>
              <a:graphicData uri="http://schemas.openxmlformats.org/drawingml/2006/chart">
                <c:chart r:id="rId36"/>
              </a:graphicData>
            </a:graphic>
          </wp:inline>
        </w:drawing>
      </w:r>
    </w:p>
    <w:p w:rsidRDefault="0038638B" w:rsidP="0038638B" w:rsidR="0038638B">
      <w:pPr>
        <w:tabs>
          <w:tab w:pos="1026" w:val="left"/>
        </w:tabs>
        <w:jc w:val="center"/>
        <w:rPr>
          <w:i/>
          <w:color w:themeColor="text1" w:val="000000"/>
        </w:rPr>
      </w:pPr>
      <w:r>
        <w:rPr>
          <w:i/>
          <w:color w:themeColor="text1" w:val="000000"/>
        </w:rPr>
        <w:t>Grafički prikaz: Plan kretanja broja zaposlenih  po godinama</w:t>
      </w:r>
    </w:p>
    <w:p w:rsidRDefault="0038638B" w:rsidP="0038638B" w:rsidR="0038638B">
      <w:r>
        <w:br w:type="page"/>
      </w:r>
    </w:p>
    <w:p w:rsidRDefault="0038638B" w:rsidP="00EB2DBA" w:rsidR="0038638B">
      <w:pPr>
        <w:pStyle w:val="Naslov3"/>
        <w:keepLines w:val="false"/>
        <w:numPr>
          <w:ilvl w:val="2"/>
          <w:numId w:val="5"/>
        </w:numPr>
        <w:spacing w:lineRule="auto" w:line="240" w:after="60" w:before="240"/>
        <w:rPr>
          <w:i/>
        </w:rPr>
      </w:pPr>
      <w:bookmarkStart w:name="_Toc484385531" w:id="36"/>
      <w:bookmarkStart w:name="_Toc477898299" w:id="37"/>
      <w:bookmarkStart w:name="_Toc472012450" w:id="38"/>
      <w:bookmarkStart w:name="_Toc451235621" w:id="39"/>
      <w:r>
        <w:lastRenderedPageBreak/>
        <w:t>Financijsko izvješće na 31.03.2017. godine</w:t>
      </w:r>
      <w:bookmarkEnd w:id="36"/>
      <w:bookmarkEnd w:id="37"/>
      <w:bookmarkEnd w:id="38"/>
      <w:bookmarkEnd w:id="39"/>
      <w:r>
        <w:t xml:space="preserve"> </w:t>
      </w:r>
    </w:p>
    <w:p w:rsidRDefault="0038638B" w:rsidP="0038638B" w:rsidR="0038638B">
      <w:pPr>
        <w:spacing w:lineRule="auto" w:line="360"/>
        <w:ind w:right="142"/>
        <w:jc w:val="both"/>
        <w:rPr>
          <w:b/>
          <w:i/>
          <w:color w:val="FF6600"/>
        </w:rPr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  <w:r>
        <w:t xml:space="preserve">Bilanca na dan 31.03.2017.  pokazuje da je  potraživanje  tvrtke ukupno 1.433.944 kn, dok su obveze   37.766.214,69 kn. Istovremeno tvrtka ima dugotrajnu  imovinu u vrijednosti 16.689.897 kn, što je dobra osnova za nastavak uspješnog poslovanja. </w:t>
      </w:r>
    </w:p>
    <w:p w:rsidRDefault="0038638B" w:rsidP="0038638B" w:rsidR="0038638B">
      <w:pPr>
        <w:spacing w:lineRule="auto" w:line="360"/>
        <w:ind w:right="142"/>
        <w:jc w:val="both"/>
      </w:pPr>
    </w:p>
    <w:p w:rsidRDefault="0038638B" w:rsidP="0038638B" w:rsidR="0038638B">
      <w:pPr>
        <w:spacing w:lineRule="auto" w:line="360"/>
        <w:ind w:right="142"/>
        <w:jc w:val="both"/>
      </w:pPr>
      <w:r>
        <w:t>Rezultati poslovanja dati su u računu dobiti i gubitka (31.03.2017.) u nastavku, dok grafički prikazi pokazuju komparaciju prihoda i rashoda, potraživanja i obaveza.</w:t>
      </w:r>
    </w:p>
    <w:p w:rsidRDefault="0038638B" w:rsidP="0038638B" w:rsidR="0038638B">
      <w:pPr>
        <w:spacing w:lineRule="auto" w:line="360"/>
        <w:ind w:right="142"/>
        <w:jc w:val="both"/>
        <w:rPr>
          <w:sz w:val="20"/>
        </w:rPr>
      </w:pPr>
    </w:p>
    <w:tbl>
      <w:tblPr>
        <w:tblW w:type="dxa" w:w="9540"/>
        <w:jc w:val="center"/>
        <w:tblLook w:val="04A0" w:noVBand="1" w:noHBand="0" w:lastColumn="0" w:firstColumn="1" w:lastRow="0" w:firstRow="1"/>
      </w:tblPr>
      <w:tblGrid>
        <w:gridCol w:w="6380"/>
        <w:gridCol w:w="1580"/>
        <w:gridCol w:w="1580"/>
      </w:tblGrid>
      <w:tr w:rsidTr="0038638B" w:rsidR="0038638B">
        <w:trPr>
          <w:trHeight w:val="340"/>
          <w:jc w:val="center"/>
        </w:trPr>
        <w:tc>
          <w:tcPr>
            <w:tcW w:type="dxa" w:w="796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</w:rPr>
              <w:t>RAČUN DOBITI I GUBITKA</w:t>
            </w:r>
          </w:p>
        </w:tc>
        <w:tc>
          <w:tcPr>
            <w:tcW w:type="dxa" w:w="1580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CFFFF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t>Obrazac</w:t>
            </w: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br/>
              <w:t>POD-RDG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796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t>za razdoblje 01.01.2017. do 31.03.2017.</w:t>
            </w:r>
          </w:p>
        </w:tc>
        <w:tc>
          <w:tcPr>
            <w:tcW w:type="auto" w:w="0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hideMark/>
          </w:tcPr>
          <w:p w:rsidRDefault="0038638B" w:rsidR="0038638B">
            <w:pPr>
              <w:rPr>
                <w:rFonts w:hAnsi="Calibri" w:ascii="Calibri"/>
                <w:sz w:val="20"/>
                <w:szCs w:val="20"/>
                <w:lang w:val="en-US"/>
              </w:rPr>
            </w:pPr>
          </w:p>
        </w:tc>
        <w:tc>
          <w:tcPr>
            <w:tcW w:type="dxa" w:w="1580"/>
            <w:hideMark/>
          </w:tcPr>
          <w:p w:rsidRDefault="0038638B" w:rsidR="0038638B">
            <w:pPr>
              <w:rPr>
                <w:rFonts w:hAnsi="Calibri" w:ascii="Calibri"/>
                <w:sz w:val="20"/>
                <w:szCs w:val="20"/>
                <w:lang w:val="en-US"/>
              </w:rPr>
            </w:pPr>
          </w:p>
        </w:tc>
        <w:tc>
          <w:tcPr>
            <w:tcW w:type="dxa" w:w="1580"/>
            <w:vAlign w:val="center"/>
            <w:hideMark/>
          </w:tcPr>
          <w:p w:rsidRDefault="0038638B" w:rsidR="0038638B">
            <w:pPr>
              <w:rPr>
                <w:rFonts w:hAnsi="Calibri" w:ascii="Calibri"/>
                <w:sz w:val="20"/>
                <w:szCs w:val="20"/>
                <w:lang w:val="en-US"/>
              </w:rPr>
            </w:pPr>
          </w:p>
        </w:tc>
      </w:tr>
      <w:tr w:rsidTr="0038638B" w:rsidR="0038638B">
        <w:trPr>
          <w:trHeight w:val="240"/>
          <w:jc w:val="center"/>
        </w:trPr>
        <w:tc>
          <w:tcPr>
            <w:tcW w:type="dxa" w:w="954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999FF" w:color="auto" w:val="clear"/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Obveznik: 80760420362; CODE PAK D.O.O.</w:t>
            </w:r>
          </w:p>
        </w:tc>
      </w:tr>
      <w:tr w:rsidTr="0038638B" w:rsidR="0038638B">
        <w:trPr>
          <w:trHeight w:val="22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t>Naziv pozicije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t>Prethodna godina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t>Tekuća godina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I. POSLOVNI PRIHODI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126 do 130)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Prihodi od prodaje s poduzetnicima unutar grupe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Prihodi od prodaje (izvan grupe)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Prihodi na temelju upotrebe vlastitih proizvoda, robe i usluga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Ostali poslovni prihodi s poduzetnicima unutar grupe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Ostali poslovni prihodi (izvan grupe)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II. POSLOVNI RASHODI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132+133+137+141+142+143+146+153)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5.471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Materijalni troškovi (AOP 134 do 136)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10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 a) Troškovi sirovina i materijala 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 b) Troškovi prodane robe 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 c) Ostali vanjski troškovi 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Troškovi osoblja (AOP 138 do 140)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4.288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2.927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732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629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Amortizacija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Ostali troškovi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1.173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Vrijednosna usklađenja (AOP 144+145)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lastRenderedPageBreak/>
              <w:t xml:space="preserve">       a) dugotrajne imovine osim financijske imovine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b) kratkotrajne imovine osim financijske imovine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7. Rezerviranja (AOP 147 do 152)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a) Rezerviranja za mirovine, otpremnine i slične obveze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b) Rezerviranja za porezne obveze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c) Rezerviranja za započete sudske sporove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d) Rezerviranja za troškove obnavljanja prirodnih bogatstava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e) Rezerviranja za troškove u jamstvenim rokovima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i/>
                <w:iCs/>
                <w:sz w:val="18"/>
                <w:szCs w:val="18"/>
              </w:rPr>
              <w:t xml:space="preserve">       f) Druga rezerviranja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III. FINANCIJSKI PRIHODI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155 do 164)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Prihodi od ulaganja u udjele (dionice) poduzetnika unutar grupe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48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Prihodi od ulaganja u udjele (dionice) društava povezanih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interesima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48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Prihodi od ostalih dugotrajnih financijskih ulaganja i zajmova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Ostali prihodi s osnove kamata iz odnosa s poduzetnicima unutar grupe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48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Tečajne razlike i ostali financijski prihodi iz odnosa s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Prihodi od ostalih dugotrajnih financijskih ulaganja i zajmova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Ostali prihodi s osnove kamata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Tečajne razlike i ostali financijski prihodi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Nerealizirani dobici (prihodi) od financijske imovine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10. Ostali financijski prihodi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IV. FINANCIJSKI RASHODI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166 do 172)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906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Rashodi s osnove kamata i slični rashodi s poduzetnicima unutar grupe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Tečajne razlike i drugi rashodi s poduzetnicima unutar grupe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Rashodi s osnove kamata i slični rashodi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906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Tečajne razlike i drugi rashodi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Nerealizirani gubici (rashodi) od financijske imovine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 Vrijednosna usklađenja financijske imovine (neto)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7. Ostali financijski rashodi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V.    UDIO U DOBITI OD DRUŠTAVA POVEZANIH SUDJELUJUĆIM</w:t>
            </w: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VI.   UDIO U DOBITI OD  ZAJEDNIČKIH POTHVATA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VII.  UDIO U GUBITKU OD DRUŠTAVA POVEZANIH SUDJELUJUĆIM</w:t>
            </w: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VIII. UDIO U GUBITKU OD ZAJEDNIČKIH POTHVATA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lastRenderedPageBreak/>
              <w:t xml:space="preserve">IX.   UKUPNI PRIHODI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125+154+173 + 174)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X.    UKUPNI RASHODI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131+165+175 + 176)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6.377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XI.   DOBIT ILI GUBITAK PRIJE OPOREZIVANJA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177-178)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-6.375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Dobit prije oporezivanja (AOP 177-178)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Gubitak prije oporezivanja (AOP 178-177)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6.375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XII.  POREZ NA DOBIT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XIII. DOBIT ILI GUBITAK RAZDOBLJA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179-182)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-6.375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1. Dobit razdoblja (AOP 179-182)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2. Gubitak razdoblja (AOP 182-179)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6.375</w:t>
            </w:r>
          </w:p>
        </w:tc>
      </w:tr>
    </w:tbl>
    <w:p w:rsidRDefault="0038638B" w:rsidP="0038638B" w:rsidR="0038638B">
      <w:pPr>
        <w:spacing w:lineRule="auto" w:line="360"/>
        <w:ind w:right="142"/>
        <w:jc w:val="both"/>
        <w:rPr>
          <w:sz w:val="20"/>
          <w:lang w:eastAsia="en-GB" w:val="en-GB"/>
        </w:rPr>
      </w:pPr>
    </w:p>
    <w:p w:rsidRDefault="0038638B" w:rsidP="0038638B" w:rsidR="0038638B">
      <w:pPr>
        <w:spacing w:lineRule="auto" w:line="360"/>
        <w:ind w:right="142"/>
        <w:jc w:val="both"/>
        <w:rPr>
          <w:color w:val="FF0000"/>
          <w:sz w:val="20"/>
        </w:rPr>
      </w:pPr>
    </w:p>
    <w:p w:rsidRDefault="0038638B" w:rsidP="0038638B" w:rsidR="0038638B">
      <w:pPr>
        <w:pStyle w:val="Tijeloteksta"/>
        <w:spacing w:lineRule="auto" w:line="360"/>
        <w:rPr>
          <w:rFonts w:hAnsi="Times New Roman" w:ascii="Times New Roman"/>
          <w:i/>
          <w:szCs w:val="24"/>
        </w:rPr>
      </w:pPr>
    </w:p>
    <w:p w:rsidRDefault="0038638B" w:rsidP="0038638B" w:rsidR="0038638B">
      <w:pPr>
        <w:pStyle w:val="Tijeloteksta"/>
        <w:spacing w:lineRule="auto" w:line="360"/>
        <w:rPr>
          <w:rFonts w:hAnsi="Times New Roman" w:ascii="Times New Roman"/>
          <w:szCs w:val="24"/>
          <w:lang w:val="hr-HR"/>
        </w:rPr>
      </w:pPr>
    </w:p>
    <w:p w:rsidRDefault="0038638B" w:rsidP="0038638B" w:rsidR="0038638B">
      <w:pPr>
        <w:pStyle w:val="Tijeloteksta"/>
        <w:spacing w:lineRule="auto" w:line="360"/>
        <w:rPr>
          <w:rFonts w:hAnsi="Times New Roman" w:ascii="Times New Roman"/>
          <w:szCs w:val="24"/>
          <w:lang w:val="hr-HR"/>
        </w:rPr>
      </w:pPr>
    </w:p>
    <w:p w:rsidRDefault="0038638B" w:rsidP="0038638B" w:rsidR="0038638B">
      <w:pPr>
        <w:rPr>
          <w:rFonts w:hAnsi="Times New Roman" w:ascii="Times New Roman"/>
          <w:snapToGrid w:val="false"/>
          <w:sz w:val="20"/>
          <w:szCs w:val="24"/>
          <w:lang w:val="en-GB"/>
        </w:rPr>
      </w:pPr>
      <w:r>
        <w:rPr>
          <w:sz w:val="20"/>
        </w:rPr>
        <w:br w:type="page"/>
      </w:r>
    </w:p>
    <w:p w:rsidRDefault="0038638B" w:rsidP="0038638B" w:rsidR="0038638B">
      <w:pPr>
        <w:spacing w:lineRule="auto" w:line="360"/>
        <w:ind w:right="142"/>
        <w:rPr>
          <w:sz w:val="24"/>
          <w:lang w:eastAsia="en-GB"/>
        </w:rPr>
      </w:pPr>
      <w:r>
        <w:lastRenderedPageBreak/>
        <w:t>U nastavku slijedi bilanca tvrtke na dan 31.03.2017.</w:t>
      </w:r>
    </w:p>
    <w:p w:rsidRDefault="0038638B" w:rsidP="0038638B" w:rsidR="0038638B">
      <w:pPr>
        <w:spacing w:lineRule="auto" w:line="360"/>
        <w:ind w:right="142"/>
      </w:pPr>
    </w:p>
    <w:p w:rsidRDefault="0038638B" w:rsidP="0038638B" w:rsidR="0038638B">
      <w:pPr>
        <w:spacing w:lineRule="auto" w:line="360"/>
        <w:ind w:right="142"/>
      </w:pPr>
    </w:p>
    <w:tbl>
      <w:tblPr>
        <w:tblW w:type="dxa" w:w="8320"/>
        <w:jc w:val="center"/>
        <w:tblLook w:val="04A0" w:noVBand="1" w:noHBand="0" w:lastColumn="0" w:firstColumn="1" w:lastRow="0" w:firstRow="1"/>
      </w:tblPr>
      <w:tblGrid>
        <w:gridCol w:w="5680"/>
        <w:gridCol w:w="1320"/>
        <w:gridCol w:w="1320"/>
      </w:tblGrid>
      <w:tr w:rsidTr="0038638B" w:rsidR="0038638B">
        <w:trPr>
          <w:trHeight w:val="340"/>
          <w:jc w:val="center"/>
        </w:trPr>
        <w:tc>
          <w:tcPr>
            <w:tcW w:type="dxa" w:w="700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</w:rPr>
              <w:t>BILANCA</w:t>
            </w:r>
          </w:p>
        </w:tc>
        <w:tc>
          <w:tcPr>
            <w:tcW w:type="dxa" w:w="1320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CFFFF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t>Obrazac</w:t>
            </w: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br/>
              <w:t>POD-BIL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700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t>stanje na dan 31.03.2017.</w:t>
            </w:r>
          </w:p>
        </w:tc>
        <w:tc>
          <w:tcPr>
            <w:tcW w:type="auto" w:w="0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en-GB" w:val="en-GB"/>
              </w:rPr>
            </w:pP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val="nil"/>
              <w:bottom w:space="0" w:sz="4" w:color="000000" w:val="single"/>
              <w:right w:val="nil"/>
            </w:tcBorders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000000" w:val="single"/>
              <w:right w:val="nil"/>
            </w:tcBorders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noWrap/>
            <w:vAlign w:val="center"/>
            <w:hideMark/>
          </w:tcPr>
          <w:p w:rsidRDefault="0038638B" w:rsidR="0038638B">
            <w:pPr>
              <w:rPr>
                <w:rFonts w:hAnsi="Calibri" w:ascii="Calibri"/>
                <w:sz w:val="20"/>
                <w:szCs w:val="20"/>
                <w:lang w:val="en-US"/>
              </w:rPr>
            </w:pPr>
          </w:p>
        </w:tc>
      </w:tr>
      <w:tr w:rsidTr="0038638B" w:rsidR="0038638B">
        <w:trPr>
          <w:trHeight w:val="240"/>
          <w:jc w:val="center"/>
        </w:trPr>
        <w:tc>
          <w:tcPr>
            <w:tcW w:type="dxa" w:w="8320"/>
            <w:gridSpan w:val="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FFFF00" w:color="auto" w:val="clear"/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Obveznik: 80760420362; CODE PAK D.O.O.</w:t>
            </w:r>
          </w:p>
        </w:tc>
      </w:tr>
      <w:tr w:rsidTr="0038638B" w:rsidR="0038638B">
        <w:trPr>
          <w:trHeight w:val="660"/>
          <w:jc w:val="center"/>
        </w:trPr>
        <w:tc>
          <w:tcPr>
            <w:tcW w:type="dxa" w:w="5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t>Naziv pozicije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t>Prethodna godina</w:t>
            </w: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br/>
              <w:t>(neto)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t>Tekuća godina</w:t>
            </w: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br/>
              <w:t>(neto)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832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</w:rPr>
              <w:t>AKTIVA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B)  DUGOTRAJNA IMOVINA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003+010+020+031+036)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16.689.897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NEMATERIJALNA IMOVINA (AOP 004 do 009)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2.039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Izdaci za razvoj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Koncesije, patenti, licencije, robne i uslužne marke, softver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i ostala prava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2.039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Goodwill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Predujmovi za nabavu nematerijalne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Nematerijalna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6. Ostala nematerijalna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MATERIJALNA IMOVINA (AOP 011 do 019)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16.687.858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Zemljište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1.158.335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15.411.595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50.364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67.564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DUGOTRAJNA FINANCIJSKA IMOVINA (AOP 021 do 030)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Ulaganja u udjele (dionice)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Ulaganja u ostale vrijednosne papire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Dani zajmovi, depoziti i slično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4.Ulaganja u udjele (dionice) društava povezanih sudjelujućim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</w: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   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5. Ulaganja u ostale vrijednosne papire društava povezanih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Dani zajmovi, depoziti i slično društvima povezanim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Ostala ulaganja koja se obračunavaju metodom udjela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10.  Ostala dugotrajna financijska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POTRAŽIVANJA (AOP 032 do 035)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Potraživanja od poduzetnika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Potraživanja od društava povezanih sudjelujućim interesom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Potraživanja od kupaca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C)  KRATKOTRAJNA IMOVINA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038+046+053+063)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1.710.460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ZALIHE (AOP 039 do 045)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275.746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Sirovine i materijal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Proizvodnja u tijeku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Gotovi proizvodi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Trgovačka roba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275.746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Predujmovi za zalihe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6. Dugotrajna imovina namijenjena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7.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POTRAŽIVANJA (AOP 047 do 052)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1.433.944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Potraživanja od poduzetnika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Potraživanja od društava povezanih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Potraživanja od kupaca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694.619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Potraživanja od zaposlenika i članova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628.295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Potraživanja od države i drugih institucija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36.731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6.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74.299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KRATKOTRAJNA FINANCIJSKA IMOVINA (AOP 054 do 062)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112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Ulaganja u udjele (dionice)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Ulaganja u ostale vrijednosne papire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Dani zajmovi, depoziti i slično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Ulaganja u udjele (dionice) društava povezanih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5. Ulaganja u ostale vrijednosne papire društava povezanih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Dani zajmovi, depoziti i slično društvima povezanim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Ostala financijska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NOVAC U BANCI I BLAGAJNI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658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D)  PLAĆENI TROŠKOVI BUDUĆEG RAZDOBLJA I OBRAČUNATI</w:t>
            </w: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15.640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E)  UKUPNO AKTIVA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001+002+037+064)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18.415.997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F)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832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A)  KAPITAL I REZERVE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068 do 070+076+077+081+084+087)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-15.580.660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TEMELJNI (UPISANI)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9.930.200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REZERVE IZ DOBITI (AOP 071+072-073+074+075)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195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Zakonske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Rezerve za vlastite dionice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Vlastite dionice i udjeli (odbitna stavka)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Statutarne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Ostale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195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10.502.185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V. REZERVE FER VRIJEDNOSTI (AOP 078 do 080)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Fer vrijednost financijske imovine raspoložive za prodaju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Učinkoviti dio zaštite novčanih tokova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Učinkoviti dio zaštite neto ulaganja u inozemstvu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VI. ZADRŽANA DOBIT ILI PRENESENI GUBITAK (AOP 082-083)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-36.006.865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Zadržana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Preneseni gubitak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36.006.865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VII. DOBIT ILI GUBITAK POSLOVNE GODINE (AOP 085-086)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-6.375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Dobit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Gubitak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6.375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VIII. MANJINSKI (NEKONTROLIRAJUĆI) INTERES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B)  REZERVIRANJA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089 do 094)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2. Rezerviranja za porezne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Rezerviranja za započete sudske sporove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Rezerviranja za troškove obnavljanja prirodnih bogatstava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Rezerviranja za troškove u jamstvenim rokovima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Druga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C)  DUGOROČNE OBVEZE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096 do 106)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2.696.842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Obveze prema poduzetnicima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Obveze za zajmove, depozite i slično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Obveze prema društvima povezanim sudjelujućim interesom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Obveze za zajmove, depozite i slično društava povezanih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10. Ostale dugoročne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2.696.842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11. Odgođena porezna obveza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 xml:space="preserve">D)  KRATKOROČNE OBVEZE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108 do 121)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31.299.815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Obveze prema poduzetnicima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Obveze za zajmove, depozite i slično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Obveze prema društvima povezanim sudjelujućim interesom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Obveze za zajmove, depozite i slično društava povezanih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49.450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1.957.882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2.539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5.728.024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385.000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10. Obveze prema zaposlenicima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1.411.359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11. Obveze  za poreze, doprinose i sličana davanja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2.430.752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12. Obveze s osnove udjela u rezultatu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13. Obveze po osnovi dugotrajne imovine namijenjene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14. Ostale kratkoročne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19.334.809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E) ODGOĐENO PLAĆANJE TROŠKOVA I PRIHOD BUDUĆEGA</w:t>
            </w: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RAZDOBLJA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lastRenderedPageBreak/>
              <w:t xml:space="preserve">F) UKUPNO – PASIVA </w:t>
            </w:r>
            <w:r>
              <w:rPr>
                <w:rFonts w:cs="Arial" w:eastAsia="Times New Roman" w:hAnsi="Arial" w:ascii="Arial"/>
                <w:color w:val="333399"/>
                <w:sz w:val="18"/>
                <w:szCs w:val="18"/>
              </w:rPr>
              <w:t>(AOP 067+088+095+107+122)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18.415.997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</w:rPr>
              <w:t>G)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 </w:t>
            </w:r>
          </w:p>
        </w:tc>
      </w:tr>
    </w:tbl>
    <w:p w:rsidRDefault="0038638B" w:rsidP="0038638B" w:rsidR="0038638B">
      <w:pPr>
        <w:rPr>
          <w:sz w:val="20"/>
          <w:lang w:eastAsia="en-GB" w:val="en-GB"/>
        </w:rPr>
      </w:pPr>
      <w:r>
        <w:rPr>
          <w:sz w:val="20"/>
        </w:rPr>
        <w:br w:type="page"/>
      </w:r>
    </w:p>
    <w:p w:rsidRDefault="0038638B" w:rsidP="00EB2DBA" w:rsidR="0038638B">
      <w:pPr>
        <w:pStyle w:val="Naslov3"/>
        <w:keepLines w:val="false"/>
        <w:numPr>
          <w:ilvl w:val="2"/>
          <w:numId w:val="5"/>
        </w:numPr>
        <w:spacing w:lineRule="auto" w:line="240" w:after="60" w:before="240"/>
        <w:rPr>
          <w:sz w:val="24"/>
          <w:lang w:val="en-US"/>
        </w:rPr>
      </w:pPr>
      <w:bookmarkStart w:name="_Toc451235622" w:id="40"/>
      <w:bookmarkStart w:name="_Toc484385532" w:id="41"/>
      <w:bookmarkStart w:name="_Toc477898300" w:id="42"/>
      <w:bookmarkStart w:name="_Toc472012451" w:id="43"/>
      <w:bookmarkStart w:name="_Toc292093911" w:id="44"/>
      <w:bookmarkStart w:name="_Toc283111385" w:id="45"/>
      <w:r>
        <w:lastRenderedPageBreak/>
        <w:t xml:space="preserve">Opis činjenica i okolnosti iz kojih proizlazi postojanje </w:t>
      </w:r>
      <w:bookmarkEnd w:id="40"/>
      <w:r>
        <w:rPr>
          <w:lang w:val="en-US"/>
        </w:rPr>
        <w:t>prijeteće nesposobnosti za plaćanje</w:t>
      </w:r>
      <w:bookmarkEnd w:id="41"/>
      <w:bookmarkEnd w:id="42"/>
      <w:bookmarkEnd w:id="43"/>
      <w:r>
        <w:rPr>
          <w:lang w:val="en-US"/>
        </w:rPr>
        <w:t xml:space="preserve"> </w:t>
      </w:r>
    </w:p>
    <w:p w:rsidRDefault="0038638B" w:rsidP="0038638B" w:rsidR="0038638B">
      <w:pPr>
        <w:rPr>
          <w:lang w:val="en-US"/>
        </w:rPr>
      </w:pPr>
    </w:p>
    <w:p w:rsidRDefault="0038638B" w:rsidP="0038638B" w:rsidR="0038638B">
      <w:pPr>
        <w:spacing w:lineRule="auto" w:line="360"/>
        <w:jc w:val="both"/>
        <w:rPr>
          <w:lang w:val="en-GB"/>
        </w:rPr>
      </w:pPr>
      <w:r>
        <w:t xml:space="preserve">Sukladno čl. 4. Stečajnog Zakona,  u uvjetima nastupa nelikvidnosti koje se ogleda u nemogućnosti da CODE PAK d.o.o. poduzetim mjerama financijskog restrukturiranja izvan predstečajnog </w:t>
      </w:r>
      <w:r>
        <w:rPr>
          <w:color w:themeColor="text1" w:val="000000"/>
        </w:rPr>
        <w:t xml:space="preserve">postupka sam uspostavi stanje likvidnosti, tvrtka </w:t>
      </w:r>
      <w:r>
        <w:t xml:space="preserve">CODE PAK d.o.o. pokreće predstečajni postupak. Prijeteća nesposobnost za plaćanje evidentna je, a ogleda se u činjenici da: </w:t>
      </w:r>
    </w:p>
    <w:p w:rsidRDefault="0038638B" w:rsidP="0038638B" w:rsidR="0038638B">
      <w:pPr>
        <w:spacing w:lineRule="auto" w:line="360"/>
        <w:jc w:val="both"/>
      </w:pPr>
    </w:p>
    <w:p w:rsidRDefault="0038638B" w:rsidP="00EB2DBA" w:rsidR="0038638B">
      <w:pPr>
        <w:pStyle w:val="Odlomakpopisa"/>
        <w:numPr>
          <w:ilvl w:val="0"/>
          <w:numId w:val="7"/>
        </w:numPr>
        <w:spacing w:lineRule="auto" w:line="360"/>
        <w:jc w:val="both"/>
        <w:rPr>
          <w:lang w:eastAsia="en-US" w:val="en-US"/>
        </w:rPr>
      </w:pPr>
      <w:r>
        <w:rPr>
          <w:lang w:eastAsia="en-US" w:val="en-US"/>
        </w:rPr>
        <w:t xml:space="preserve">Dužnik u Očevidniku redoslijeda osnova za plaćanje koji vodi Financijska agencija ima evidentirane neizvršene osnove za plaćanje, odnosno da je na dan predaje Prijedloga za </w:t>
      </w:r>
      <w:r>
        <w:rPr>
          <w:color w:themeColor="text1" w:val="000000"/>
          <w:lang w:eastAsia="en-US" w:val="en-US"/>
        </w:rPr>
        <w:t>pokretanje predstečajnog postupka do</w:t>
      </w:r>
      <w:r>
        <w:rPr>
          <w:lang w:eastAsia="en-US" w:val="en-US"/>
        </w:rPr>
        <w:t xml:space="preserve"> 60 dana u blokadi što je dokazao potvrdom sa Fine o danima blokade i Očevidnikom o redosljedu plaćanja, priloženom Prijedlogu za pokretanje predstečajnog postupka. </w:t>
      </w:r>
    </w:p>
    <w:p w:rsidRDefault="0038638B" w:rsidP="0038638B" w:rsidR="0038638B">
      <w:pPr>
        <w:pStyle w:val="Odlomakpopisa"/>
        <w:spacing w:lineRule="auto" w:line="360"/>
        <w:jc w:val="both"/>
        <w:rPr>
          <w:color w:themeColor="text1" w:val="000000"/>
          <w:lang w:eastAsia="en-US" w:val="en-US"/>
        </w:rPr>
      </w:pPr>
    </w:p>
    <w:p w:rsidRDefault="0038638B" w:rsidP="0038638B" w:rsidR="0038638B">
      <w:pPr>
        <w:jc w:val="both"/>
        <w:rPr>
          <w:rFonts w:eastAsia="Times New Roman"/>
          <w:color w:val="000000"/>
          <w:lang w:eastAsia="en-GB" w:val="en-GB"/>
        </w:rPr>
      </w:pPr>
      <w:r>
        <w:rPr>
          <w:lang w:val="en-US"/>
        </w:rPr>
        <w:t>Također dužnik na dan 31.03.2017. ima</w:t>
      </w:r>
      <w:r>
        <w:rPr>
          <w:color w:val="000000"/>
          <w:lang w:val="en-US"/>
        </w:rPr>
        <w:t xml:space="preserve"> </w:t>
      </w:r>
      <w:r>
        <w:rPr>
          <w:rFonts w:eastAsia="Times New Roman"/>
          <w:color w:val="000000"/>
        </w:rPr>
        <w:t>37.766.214,69 kn obveza</w:t>
      </w:r>
      <w:r>
        <w:rPr>
          <w:lang w:val="en-US"/>
        </w:rPr>
        <w:t>.</w:t>
      </w:r>
    </w:p>
    <w:p w:rsidRDefault="0038638B" w:rsidP="0038638B" w:rsidR="0038638B">
      <w:pPr>
        <w:spacing w:lineRule="auto" w:line="360"/>
        <w:jc w:val="both"/>
        <w:rPr>
          <w:rFonts w:eastAsia="Calibri"/>
          <w:bCs/>
        </w:rPr>
      </w:pPr>
    </w:p>
    <w:p w:rsidRDefault="0038638B" w:rsidP="0038638B" w:rsidR="0038638B">
      <w:pPr>
        <w:spacing w:lineRule="auto" w:line="360"/>
        <w:jc w:val="both"/>
        <w:rPr>
          <w:bCs/>
        </w:rPr>
      </w:pPr>
      <w:r>
        <w:rPr>
          <w:bCs/>
        </w:rPr>
        <w:t xml:space="preserve">Bez provedba mjera financijskog i operativnog restrukturiranja, tvrtka neće biti u mogućnosti podmirivati obaveze u skladu sa zakonskim rokovima. </w:t>
      </w:r>
    </w:p>
    <w:p w:rsidRDefault="0038638B" w:rsidP="0038638B" w:rsidR="0038638B">
      <w:pPr>
        <w:spacing w:lineRule="auto" w:line="360"/>
        <w:rPr>
          <w:color w:val="323235"/>
        </w:rPr>
      </w:pPr>
    </w:p>
    <w:p w:rsidRDefault="0038638B" w:rsidP="0038638B" w:rsidR="0038638B">
      <w:pPr>
        <w:spacing w:lineRule="auto" w:line="360"/>
        <w:rPr>
          <w:color w:val="323235"/>
        </w:rPr>
      </w:pPr>
    </w:p>
    <w:p w:rsidRDefault="0038638B" w:rsidP="0038638B" w:rsidR="0038638B">
      <w:pPr>
        <w:rPr>
          <w:b/>
          <w:bCs/>
          <w:iCs/>
          <w:color w:themeColor="accent1" w:val="4F81BD"/>
        </w:rPr>
      </w:pPr>
      <w:r>
        <w:br w:type="page"/>
      </w:r>
    </w:p>
    <w:p w:rsidRDefault="0038638B" w:rsidP="00EB2DBA" w:rsidR="0038638B">
      <w:pPr>
        <w:pStyle w:val="Naslov3"/>
        <w:keepLines w:val="false"/>
        <w:numPr>
          <w:ilvl w:val="2"/>
          <w:numId w:val="5"/>
        </w:numPr>
        <w:spacing w:lineRule="auto" w:line="240" w:after="60" w:before="240"/>
      </w:pPr>
      <w:bookmarkStart w:name="_Toc484385533" w:id="46"/>
      <w:bookmarkStart w:name="_Toc477898301" w:id="47"/>
      <w:bookmarkStart w:name="_Toc472012452" w:id="48"/>
      <w:r>
        <w:lastRenderedPageBreak/>
        <w:t>Opis činjenica i okolnosti iz kojih proizlazi postojanje uvjeta za otvaranje predstečajnog postupka</w:t>
      </w:r>
      <w:bookmarkEnd w:id="46"/>
      <w:bookmarkEnd w:id="47"/>
      <w:bookmarkEnd w:id="48"/>
      <w:r>
        <w:t xml:space="preserve"> 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  <w:rPr>
          <w:lang w:val="en-US"/>
        </w:rPr>
      </w:pPr>
      <w:r>
        <w:t>Ključni događaj koji je doveo tvrtku CODE PAK d.o.o. do predstečajnog postupka je nemogućnost nagodbe sa razlučnim vjerovnikom (bankom) u svezi isupnjenja obveza, te sa poreznom upravom za porezni dug  koji su nas doveli do blokade žiro računa i nemogućnosti obavljanja djelatnosti nabavke robe sa područja EU za što je potrebna bankovna garancija. Stalno investiranje i nabavka potrebnih novih strojeva za pakiranje uz nemogućnost isporuke dorađene robe stvorile su nam dodatne financijske rashode uz aktualnu ekonomsku krizu.</w:t>
      </w:r>
    </w:p>
    <w:p w:rsidRDefault="0038638B" w:rsidP="0038638B" w:rsidR="0038638B">
      <w:pPr>
        <w:spacing w:lineRule="auto" w:line="360"/>
        <w:jc w:val="both"/>
        <w:rPr>
          <w:lang w:val="en-US"/>
        </w:rPr>
      </w:pPr>
      <w:r>
        <w:rPr>
          <w:lang w:val="en-US"/>
        </w:rPr>
        <w:t xml:space="preserve">Sve ovo uzrokovalo je nelikvidnost i nesolventnost, a u konačnici i blokadu računa. </w:t>
      </w:r>
      <w:r>
        <w:t>Tvrtka CODE PAK d.o.o. nije u mogućnosti uz svoje redovne obveze podmirivati obveze prema vjerovnicima, a u uvjetima blokade nemoguće je dalje poslovati te zbog toga pokreće predstečajni postupak.</w:t>
      </w:r>
    </w:p>
    <w:p w:rsidRDefault="0038638B" w:rsidP="0038638B" w:rsidR="0038638B">
      <w:pPr>
        <w:spacing w:lineRule="auto" w:line="360"/>
        <w:rPr>
          <w:lang w:val="en-GB"/>
        </w:rPr>
      </w:pPr>
    </w:p>
    <w:p w:rsidRDefault="0038638B" w:rsidP="0038638B" w:rsidR="0038638B">
      <w:pPr>
        <w:spacing w:lineRule="auto" w:line="360"/>
      </w:pPr>
    </w:p>
    <w:p w:rsidRDefault="0038638B" w:rsidP="0038638B" w:rsidR="0038638B">
      <w:pPr>
        <w:spacing w:lineRule="auto" w:line="360"/>
        <w:rPr>
          <w:color w:val="323235"/>
        </w:rPr>
      </w:pPr>
    </w:p>
    <w:p w:rsidRDefault="0038638B" w:rsidP="0038638B" w:rsidR="0038638B">
      <w:pPr>
        <w:spacing w:lineRule="auto" w:line="360"/>
        <w:jc w:val="center"/>
      </w:pPr>
      <w:r>
        <w:rPr>
          <w:noProof/>
          <w:lang w:eastAsia="hr-HR"/>
        </w:rPr>
        <w:drawing>
          <wp:inline distR="0" distL="0" distB="0" distT="0">
            <wp:extent cy="3143250" cx="6296025"/>
            <wp:effectExtent b="0" r="9525" t="0" l="0"/>
            <wp:docPr descr="Slikovni rezultat za pakiranje mesa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Slikovni rezultat za pakiranje mesa" name="Slika 15" id="0"/>
                    <pic:cNvPicPr>
                      <a:picLocks noChangeArrowheads="true" noChangeAspect="true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143250" cx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638B" w:rsidP="0038638B" w:rsidR="0038638B">
      <w:pPr>
        <w:spacing w:lineRule="auto" w:line="360"/>
        <w:jc w:val="center"/>
      </w:pPr>
    </w:p>
    <w:p w:rsidRDefault="0038638B" w:rsidP="0038638B" w:rsidR="0038638B">
      <w:pPr>
        <w:spacing w:lineRule="auto" w:line="360"/>
        <w:jc w:val="center"/>
      </w:pPr>
    </w:p>
    <w:p w:rsidRDefault="0038638B" w:rsidP="0038638B" w:rsidR="0038638B">
      <w:pPr>
        <w:spacing w:lineRule="auto" w:line="360"/>
        <w:jc w:val="center"/>
      </w:pPr>
    </w:p>
    <w:p w:rsidRDefault="0038638B" w:rsidP="0038638B" w:rsidR="0038638B">
      <w:pPr>
        <w:spacing w:lineRule="auto" w:line="360"/>
        <w:jc w:val="center"/>
      </w:pPr>
    </w:p>
    <w:p w:rsidRDefault="0038638B" w:rsidP="0038638B" w:rsidR="0038638B">
      <w:pPr>
        <w:spacing w:lineRule="auto" w:line="360"/>
        <w:jc w:val="center"/>
      </w:pPr>
    </w:p>
    <w:p w:rsidRDefault="0038638B" w:rsidP="0038638B" w:rsidR="0038638B">
      <w:pPr>
        <w:spacing w:lineRule="auto" w:line="360"/>
        <w:jc w:val="center"/>
      </w:pPr>
    </w:p>
    <w:p w:rsidRDefault="0038638B" w:rsidP="0038638B" w:rsidR="0038638B">
      <w:pPr>
        <w:spacing w:lineRule="auto" w:line="360"/>
        <w:jc w:val="center"/>
      </w:pPr>
    </w:p>
    <w:p w:rsidRDefault="0038638B" w:rsidP="0038638B" w:rsidR="0038638B">
      <w:pPr>
        <w:spacing w:lineRule="auto" w:line="360"/>
        <w:jc w:val="center"/>
      </w:pPr>
    </w:p>
    <w:p w:rsidRDefault="0038638B" w:rsidP="00EB2DBA" w:rsidR="0038638B">
      <w:pPr>
        <w:pStyle w:val="Naslov3"/>
        <w:keepLines w:val="false"/>
        <w:numPr>
          <w:ilvl w:val="2"/>
          <w:numId w:val="5"/>
        </w:numPr>
        <w:spacing w:lineRule="auto" w:line="240" w:after="60" w:before="240"/>
      </w:pPr>
      <w:bookmarkStart w:name="_Toc484385534" w:id="49"/>
      <w:bookmarkStart w:name="_Toc477898302" w:id="50"/>
      <w:bookmarkStart w:name="_Toc472012453" w:id="51"/>
      <w:bookmarkStart w:name="_Toc451235623" w:id="52"/>
      <w:bookmarkStart w:name="_Toc273607768" w:id="53"/>
      <w:bookmarkEnd w:id="44"/>
      <w:bookmarkEnd w:id="45"/>
      <w:r>
        <w:t>Ukupne obveze društva</w:t>
      </w:r>
      <w:bookmarkEnd w:id="49"/>
      <w:bookmarkEnd w:id="50"/>
      <w:bookmarkEnd w:id="51"/>
      <w:bookmarkEnd w:id="52"/>
      <w:r>
        <w:t xml:space="preserve"> </w:t>
      </w:r>
    </w:p>
    <w:p w:rsidRDefault="0038638B" w:rsidP="0038638B" w:rsidR="0038638B">
      <w:pPr>
        <w:spacing w:lineRule="auto" w:line="360"/>
        <w:jc w:val="both"/>
        <w:rPr>
          <w:i/>
        </w:rPr>
      </w:pPr>
    </w:p>
    <w:p w:rsidRDefault="0038638B" w:rsidP="0038638B" w:rsidR="0038638B">
      <w:pPr>
        <w:jc w:val="both"/>
        <w:rPr>
          <w:rFonts w:eastAsia="Times New Roman"/>
          <w:color w:val="000000"/>
        </w:rPr>
      </w:pPr>
      <w:r>
        <w:t xml:space="preserve">Ukupne obveze društva CODE PAK d.o.o.  očitane iz bilance na dan </w:t>
      </w:r>
      <w:r>
        <w:rPr>
          <w:lang w:val="en-US"/>
        </w:rPr>
        <w:t>31.03.2017. iznose</w:t>
      </w:r>
      <w:r>
        <w:rPr>
          <w:color w:val="000000"/>
          <w:lang w:val="en-US"/>
        </w:rPr>
        <w:t xml:space="preserve"> </w:t>
      </w:r>
      <w:r>
        <w:rPr>
          <w:rFonts w:eastAsia="Times New Roman"/>
          <w:color w:val="000000"/>
        </w:rPr>
        <w:t>37.766.214,69 kn.</w:t>
      </w:r>
    </w:p>
    <w:p w:rsidRDefault="0038638B" w:rsidP="0038638B" w:rsidR="0038638B">
      <w:pPr>
        <w:spacing w:lineRule="auto" w:line="360"/>
        <w:jc w:val="both"/>
        <w:rPr>
          <w:rFonts w:eastAsia="Calibri"/>
        </w:rPr>
      </w:pPr>
    </w:p>
    <w:p w:rsidRDefault="0038638B" w:rsidP="0038638B" w:rsidR="0038638B">
      <w:pPr>
        <w:jc w:val="center"/>
        <w:rPr>
          <w:i/>
        </w:rPr>
      </w:pPr>
      <w:r>
        <w:rPr>
          <w:i/>
        </w:rPr>
        <w:t>Tablica 1: Obveze koje sudjeluju u predstečajnom postupku</w:t>
      </w:r>
    </w:p>
    <w:p w:rsidRDefault="0038638B" w:rsidP="0038638B" w:rsidR="0038638B">
      <w:pPr>
        <w:rPr>
          <w:i/>
        </w:rPr>
      </w:pPr>
    </w:p>
    <w:tbl>
      <w:tblPr>
        <w:tblW w:type="dxa" w:w="10373"/>
        <w:jc w:val="center"/>
        <w:tblLook w:val="04A0" w:noVBand="1" w:noHBand="0" w:lastColumn="0" w:firstColumn="1" w:lastRow="0" w:firstRow="1"/>
      </w:tblPr>
      <w:tblGrid>
        <w:gridCol w:w="593"/>
        <w:gridCol w:w="1763"/>
        <w:gridCol w:w="4252"/>
        <w:gridCol w:w="2167"/>
        <w:gridCol w:w="1598"/>
      </w:tblGrid>
      <w:tr w:rsidTr="0038638B" w:rsidR="0038638B">
        <w:trPr>
          <w:trHeight w:val="560"/>
          <w:jc w:val="center"/>
        </w:trPr>
        <w:tc>
          <w:tcPr>
            <w:tcW w:type="dxa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RB</w:t>
            </w:r>
          </w:p>
        </w:tc>
        <w:tc>
          <w:tcPr>
            <w:tcW w:type="dxa" w:w="1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OIB</w:t>
            </w:r>
          </w:p>
        </w:tc>
        <w:tc>
          <w:tcPr>
            <w:tcW w:type="dxa" w:w="4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NAZIV VJEROVNIKA</w:t>
            </w:r>
          </w:p>
        </w:tc>
        <w:tc>
          <w:tcPr>
            <w:tcW w:type="dxa" w:w="21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IZNOS OBVEZE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STRUKTURA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57096899258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A.I.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2.090,00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14036333877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ADDIKO BANK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8.880,44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78156892508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AEDIUM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7.240,64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0,04%</w:t>
            </w:r>
          </w:p>
        </w:tc>
      </w:tr>
      <w:tr w:rsidTr="0038638B" w:rsidR="0038638B">
        <w:trPr>
          <w:trHeight w:val="30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81237622100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AGRO-RIJEKA D.O.O. u stečaju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19.682,26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01534410368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ALCAR UNO S.P.A.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28.664,26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0,17%</w:t>
            </w:r>
          </w:p>
        </w:tc>
      </w:tr>
      <w:tr w:rsidTr="0038638B" w:rsidR="0038638B">
        <w:trPr>
          <w:trHeight w:val="30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02935090361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ALCISA ITALIJA S.P.A.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14.387,47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0,08%</w:t>
            </w:r>
          </w:p>
        </w:tc>
      </w:tr>
      <w:tr w:rsidTr="0038638B" w:rsidR="0038638B">
        <w:trPr>
          <w:trHeight w:val="34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91697844934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ALU-TIM,VL. LIVIJA RACAR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1.998,86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34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04323472109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AORPS AGENCIJA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60.775,78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0,35%</w:t>
            </w:r>
          </w:p>
        </w:tc>
      </w:tr>
      <w:tr w:rsidTr="0038638B" w:rsidR="0038638B">
        <w:trPr>
          <w:trHeight w:val="34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22129784378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AUTO-BOOM, OBRT VL.A.LADAVAC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508,00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65203597083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AUTOPRIJEVOZNIK DAMIR BERNETIĆ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29.265,12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0,17%</w:t>
            </w:r>
          </w:p>
        </w:tc>
      </w:tr>
      <w:tr w:rsidTr="0038638B" w:rsidR="0038638B">
        <w:trPr>
          <w:trHeight w:val="369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33039197637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BANKA KOVANICA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1.963.338,35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11,42%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25675895660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BEL.M.I.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4.523,09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0,03%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96262119913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BENUSSI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9.313,13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SI69928231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BRANKO URDIH S.P.AVTOPREVOZNIŠTVO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3.332,88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55304823697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BURETIĆ BREGI J.D.O.O.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49.637,22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0,29%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33213139882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C.A.K.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4.344,04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0,03%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86396535949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C.D.V.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11.050,71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0,06%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84169674465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CHIARA-MATIC,OBRT ZA TRGOVINU,VL.G.BIODIĆ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280,00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lastRenderedPageBreak/>
              <w:t>19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54237956755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CONSILIUM REVIZIJA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42.657,55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0,25%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26187994862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CRAOTIA OSIGURANJE D.D. RIJEKA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176.049,85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06531901714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ČISTOĆA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12.780,80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0,07%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98348346103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ČONDIĆ TRADE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1.142,50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15117663280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DE BOER TRADING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2.979,20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67299759990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DOM MLADIH RIJEKA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1.308,21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20129836359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DRAGIČEVIĆ NIKOLA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20.104,59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10286302045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ELRAD, VL.EDO CEROVAC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931,25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85941596441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ERSTE CARD CLUB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16.299,86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0,09%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23057039320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ERSTE&amp;STEIER.BANK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457,13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74299946321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EURODELTA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623,00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48922277230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EUROLEASING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13.848,28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0,08%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 ATU29678504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F.KRAINER FLEISCH UND WURSTWAREN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72.940,51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0,42%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85821130368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FINANCIJSKA AGENCIJA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1.196,63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96026301341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FRIGO-MAR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606,00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66711303982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FUĆAK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5.440,26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0,03%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00842079042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GEOAS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2.250,00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80724491536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GET NEKRETNINE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594.168,59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3,45%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54382731928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GRAD RIJEKA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9.806,32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0,06%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02654810361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GRANDI SALUMIFICI ITALIANI S.P.A.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160,42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03365973101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GS1 CROATIA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1.430,89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43965974818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HEP ELEKTRA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14.861,06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0,09%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46830600751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HEP ODS RIJEKA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27.612,23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0,16%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63073332379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HEP OPSKRBA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69.620,29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0,40%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68419124305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HRVATSKA RADIO TELEVIZIJA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11.069,60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0,06%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69693144506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HRVATSKE ŠUME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84.972,28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0,49%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28921383001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HRVATSKE VODE ZAGREB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93.882,43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0,55%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81793146560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HRVATSKI TELEKOM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8.763,25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29059177553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HRVATSKI VETERINARSKI INSTITUT ZAGREB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1.850,24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66882292238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INTERCOMMERCE EXPORT-IMPORT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3.113,88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35536071309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ISTARSKA HIŽA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1.355,52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lastRenderedPageBreak/>
              <w:t>50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98426608580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ISTRABENZ PLINI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18.367,39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    inodobavljač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IVANKA POTRC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14.038,36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0,08%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02198337590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JADRANKA TRGOVINA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2.385,76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94472454976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JADRANSKO OSIGURANJE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3.859,53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70282512319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JAVNI BILJEŽNIK BORČIĆ-SOKOLIĆ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2.258,51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59331788506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JAVNI BILJEŽNIK GROZDANIĆ-DEKLEVA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3.616,41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44946290111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JAVNI BILJEŽNIK V.PANJKOVIĆ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23.842,50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0,14%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43630107095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JAVNI BILJEŽNIK VESNA ĆUZELA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836,21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18376300223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JELAČIĆ KRŠUL PATRICIJA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1.993.938,37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11,59%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56603954070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JERUZALEM RIJEKA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2.140,97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42572807012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KAESSER KOMPRESOREN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718,07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47432874968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KAUFLAND HRVATSKA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2.825,00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29955634590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KONZUM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8.693,20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14473790002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KUŽELKA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1.334,21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38533944327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L.D. ŽITO D.O.O. u likvidaciji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93.945,13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0,55%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77671806963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LIBUKOM JURDANI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48.550,35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0,28%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64936811186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LINDE PLIN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2.623,10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40826070918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MA-DA MESO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7.886,93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33296756165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MAGROS D.O.O. u stečaju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1.790,02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15038567002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MAR-BIRO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17.547,19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51703506416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MARČELJA ZDRAVKA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2.259,13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10045107278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MERCATOR - H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2.716,03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38495941444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MESNA INDUSTRIJA RAVLIĆ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20.581,25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30981663011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MESNICA BLAŽ FUĆAK,VL.D.FUĆAK RAČKI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21.505,27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0,13%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38016445738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METRO CASH&amp;CARRY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1.701,75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53297166974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MEV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11.500,00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0,07%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47488331844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MILENA, VL.A.STEFANOV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78.295,95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0,46%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76767369197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MINISTARSTVO POLJOPRIVREDE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9.750,94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0,06%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37818506684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MLJEKARA LATUS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1.525,67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95644493404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OBRADA METALA,VL.RADEČIĆ NIKOLA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4.171,55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53116294021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ODVJETNICA JASMINKA HODŽIĆ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7.380,00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0,04%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lastRenderedPageBreak/>
              <w:t>81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82695025986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ODVJETNIČKI URED VILENICA LOVORKA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3.025,50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52165435335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ODVJETNIK DRAŽAN GUNJAČA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6.250,00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0,04%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60553444785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ODVJETNIK ĐORĐE PERKOVIĆ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1.338,08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03822303154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ODVJETNIK SAŠA POLDAN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8.304,50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23730024333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OPĆINA MATULJI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157.415,84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0,92%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52634238587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OPĆINSKO DRŽAVNO ODVJETNIŠTVO RIJEKA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525,00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30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86840413543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ORADA ADRIATIC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17.564,77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0,10%</w:t>
            </w:r>
          </w:p>
        </w:tc>
      </w:tr>
      <w:tr w:rsidTr="0038638B" w:rsidR="0038638B">
        <w:trPr>
          <w:trHeight w:val="315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36004425025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OT-OPTIMA TELEKOM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4.524,08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0,03%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43395929374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P.T.O. COMPARI 1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180.628,06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1,05%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SI80734120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PELOZ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130.594,66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0,76%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75550985023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PETROL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6.597,59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0,04%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78909170415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PIK VRBOVEC MESNA INDUSTRIJA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247.814,20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1,44%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69964127019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PINJOLA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2.700,00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87284666800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PISINIUM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1.929.408,41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11,22%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92510683607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PLODINE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16.086,10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0,09%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06141363065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PRAŠTALO J.D.O.O.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6.400,00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0,04%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32147648944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PREKRŠAJNI SUD RIJEKA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8.402,22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96675880337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PRIMORSKA BANKA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1.590,00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SI82377545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PRŠUTARNA LOKEV NA KRASU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1.404,32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63315096047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PULJANKA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4.227.853,81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24,58%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08768679435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PULJANKA INŽENJERING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240.000,00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1,40%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31015447714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PURIS D.D. u stečaju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5.070,99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0,03%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53056966535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RAIFFEISENBANK AUSTRIA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109,46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51138584691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RB AUTO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1.428,33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62387986338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REKO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1.460,50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77791977335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RI-BIT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1.250,00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00000086210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RUDOLF JOBSTL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69.139,83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0,40%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33679708526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SECURITAS HRVATSKA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25.208,64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49136816030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SERVER MARK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1.951,79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32284992788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SIMAG GRUPA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14.814,04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0,09%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42252496579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SLATINSKA BANKA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393,06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lastRenderedPageBreak/>
              <w:t>112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50056415529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STANIĆ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79.704,44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0,46%</w:t>
            </w:r>
          </w:p>
        </w:tc>
      </w:tr>
      <w:tr w:rsidTr="0038638B" w:rsidR="0038638B">
        <w:trPr>
          <w:trHeight w:val="382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58063088591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ŠTEDBANKA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1.364.242,18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7,93%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21775912231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THERMO KING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509,52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86728397753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THERMOCAR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3.516,33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92894420103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TOMAC KONZALTING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1.904,82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65317199776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TRANSAGENT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26.500,00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0,15%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31871791067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TRGOTRENTA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2.769,84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119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13601983588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U.O.CHIARA OŠTARIJA FORTICA,VL.Ž.MARKUS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455,00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18736141210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UNICREDIT LEASING CROATIA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20.908,06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0,12%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121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57904467361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VALINČIĆ - ZAJEDNIČKI OBRT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1.988,84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122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63398817957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VENTEX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3.697,37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123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53899865719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VETERINARSKA STANICA OPATIJA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34.751,79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0,20%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124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02918144179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VETERINARSKA STANICA RIJEKA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1.834,30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0,01%</w:t>
            </w:r>
          </w:p>
        </w:tc>
      </w:tr>
      <w:tr w:rsidTr="0038638B" w:rsidR="0038638B">
        <w:trPr>
          <w:trHeight w:val="383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125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35283280814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Vilim Jelačić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2.379.841,61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13,84%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126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44138062462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VINDIJA D.D.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3.563,45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0,02%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08005858278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VODOVOD I KANALIZACIJA D.O.O.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9.605,71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0,06%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128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50133710072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VULKANIZACIJA GUMA MRAK,VL.MRAK V.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7.666,48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0,04%</w:t>
            </w:r>
          </w:p>
        </w:tc>
      </w:tr>
      <w:tr w:rsidTr="0038638B" w:rsidR="0038638B">
        <w:trPr>
          <w:trHeight w:val="280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129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45613787772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ZAVOD ZA JAVNO ZDRAVSTVO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8.814,92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0,05%</w:t>
            </w:r>
          </w:p>
        </w:tc>
      </w:tr>
      <w:tr w:rsidTr="0038638B" w:rsidR="0038638B">
        <w:trPr>
          <w:trHeight w:val="427"/>
          <w:jc w:val="center"/>
        </w:trPr>
        <w:tc>
          <w:tcPr>
            <w:tcW w:type="dxa" w:w="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  <w:tc>
          <w:tcPr>
            <w:tcW w:type="dxa" w:w="4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Ukupno:</w:t>
            </w:r>
          </w:p>
        </w:tc>
        <w:tc>
          <w:tcPr>
            <w:tcW w:type="dxa" w:w="2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17.197.708,06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100,00%</w:t>
            </w:r>
          </w:p>
        </w:tc>
      </w:tr>
    </w:tbl>
    <w:p w:rsidRDefault="0038638B" w:rsidP="0038638B" w:rsidR="0038638B">
      <w:pPr>
        <w:rPr>
          <w:i/>
          <w:sz w:val="20"/>
          <w:lang w:eastAsia="en-GB" w:val="en-GB"/>
        </w:rPr>
      </w:pPr>
    </w:p>
    <w:p w:rsidRDefault="0038638B" w:rsidP="0038638B" w:rsidR="0038638B">
      <w:pPr>
        <w:rPr>
          <w:sz w:val="20"/>
        </w:rPr>
      </w:pPr>
      <w:bookmarkStart w:name="_Toc451235624" w:id="54"/>
    </w:p>
    <w:p w:rsidRDefault="0038638B" w:rsidP="0038638B" w:rsidR="0038638B">
      <w:pPr>
        <w:jc w:val="center"/>
        <w:rPr>
          <w:i/>
          <w:sz w:val="24"/>
        </w:rPr>
      </w:pPr>
      <w:r>
        <w:rPr>
          <w:i/>
        </w:rPr>
        <w:t>Tablica 2: Razlučna prava</w:t>
      </w:r>
    </w:p>
    <w:p w:rsidRDefault="0038638B" w:rsidP="0038638B" w:rsidR="0038638B">
      <w:pPr>
        <w:jc w:val="center"/>
        <w:rPr>
          <w:i/>
        </w:rPr>
      </w:pPr>
    </w:p>
    <w:tbl>
      <w:tblPr>
        <w:tblW w:type="dxa" w:w="10529"/>
        <w:tblInd w:type="dxa" w:w="-34"/>
        <w:tblLook w:val="04A0" w:noVBand="1" w:noHBand="0" w:lastColumn="0" w:firstColumn="1" w:lastRow="0" w:firstRow="1"/>
      </w:tblPr>
      <w:tblGrid>
        <w:gridCol w:w="551"/>
        <w:gridCol w:w="1723"/>
        <w:gridCol w:w="4677"/>
        <w:gridCol w:w="1985"/>
        <w:gridCol w:w="1598"/>
      </w:tblGrid>
      <w:tr w:rsidTr="0038638B" w:rsidR="0038638B">
        <w:trPr>
          <w:trHeight w:val="560"/>
        </w:trPr>
        <w:tc>
          <w:tcPr>
            <w:tcW w:type="dxa" w:w="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RB</w:t>
            </w:r>
          </w:p>
        </w:tc>
        <w:tc>
          <w:tcPr>
            <w:tcW w:type="dxa" w:w="1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OIB</w:t>
            </w:r>
          </w:p>
        </w:tc>
        <w:tc>
          <w:tcPr>
            <w:tcW w:type="dxa" w:w="46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NAZIV VJEROVNIKA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IZNOS OBVEZE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STRUKTURA</w:t>
            </w:r>
          </w:p>
        </w:tc>
      </w:tr>
      <w:tr w:rsidTr="0038638B" w:rsidR="0038638B">
        <w:trPr>
          <w:trHeight w:val="320"/>
        </w:trPr>
        <w:tc>
          <w:tcPr>
            <w:tcW w:type="dxa" w:w="5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130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26187994862</w:t>
            </w:r>
          </w:p>
        </w:tc>
        <w:tc>
          <w:tcPr>
            <w:tcW w:type="dxa" w:w="4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CROATIA OSIGURANJE D.D.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13.955,66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0,07%</w:t>
            </w:r>
          </w:p>
        </w:tc>
      </w:tr>
      <w:tr w:rsidTr="0038638B" w:rsidR="0038638B">
        <w:trPr>
          <w:trHeight w:val="331"/>
        </w:trPr>
        <w:tc>
          <w:tcPr>
            <w:tcW w:type="dxa" w:w="5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131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13667298928</w:t>
            </w:r>
          </w:p>
        </w:tc>
        <w:tc>
          <w:tcPr>
            <w:tcW w:type="dxa" w:w="4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H-ABDUCO D.O.O.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9.842.002,34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51,38%</w:t>
            </w:r>
          </w:p>
        </w:tc>
      </w:tr>
      <w:tr w:rsidTr="0038638B" w:rsidR="0038638B">
        <w:trPr>
          <w:trHeight w:val="320"/>
        </w:trPr>
        <w:tc>
          <w:tcPr>
            <w:tcW w:type="dxa" w:w="5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132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18683136487</w:t>
            </w:r>
          </w:p>
        </w:tc>
        <w:tc>
          <w:tcPr>
            <w:tcW w:type="dxa" w:w="4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MINISTARSTVO FINANCIJA-POR.UPRAVA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2.409.615,08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12,58%</w:t>
            </w:r>
          </w:p>
        </w:tc>
      </w:tr>
      <w:tr w:rsidTr="0038638B" w:rsidR="0038638B">
        <w:trPr>
          <w:trHeight w:val="320"/>
        </w:trPr>
        <w:tc>
          <w:tcPr>
            <w:tcW w:type="dxa" w:w="5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133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12875096243</w:t>
            </w:r>
          </w:p>
        </w:tc>
        <w:tc>
          <w:tcPr>
            <w:tcW w:type="dxa" w:w="4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PPK VALPOVO D.O.O.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2.728.634,51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14,24%</w:t>
            </w:r>
          </w:p>
        </w:tc>
      </w:tr>
      <w:tr w:rsidTr="0038638B" w:rsidR="0038638B">
        <w:trPr>
          <w:trHeight w:val="320"/>
        </w:trPr>
        <w:tc>
          <w:tcPr>
            <w:tcW w:type="dxa" w:w="5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134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47965841018</w:t>
            </w:r>
          </w:p>
        </w:tc>
        <w:tc>
          <w:tcPr>
            <w:tcW w:type="dxa" w:w="4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TRANSADRIA D.D. U STEČAJU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4.162.940,00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21,73%</w:t>
            </w:r>
          </w:p>
        </w:tc>
      </w:tr>
      <w:tr w:rsidTr="0038638B" w:rsidR="0038638B">
        <w:trPr>
          <w:trHeight w:val="280"/>
        </w:trPr>
        <w:tc>
          <w:tcPr>
            <w:tcW w:type="dxa" w:w="5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  <w:tc>
          <w:tcPr>
            <w:tcW w:type="dxa" w:w="4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Ukupno: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19.157.147,59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100,00%</w:t>
            </w:r>
          </w:p>
        </w:tc>
      </w:tr>
    </w:tbl>
    <w:p w:rsidRDefault="0038638B" w:rsidP="0038638B" w:rsidR="0038638B">
      <w:pPr>
        <w:rPr>
          <w:i/>
          <w:sz w:val="20"/>
          <w:lang w:eastAsia="en-GB" w:val="en-GB"/>
        </w:rPr>
      </w:pPr>
    </w:p>
    <w:p w:rsidRDefault="0038638B" w:rsidP="0038638B" w:rsidR="0038638B">
      <w:pPr>
        <w:rPr>
          <w:i/>
          <w:sz w:val="20"/>
        </w:rPr>
      </w:pPr>
    </w:p>
    <w:p w:rsidRDefault="0038638B" w:rsidP="0038638B" w:rsidR="0038638B">
      <w:pPr>
        <w:jc w:val="center"/>
        <w:rPr>
          <w:i/>
          <w:sz w:val="24"/>
        </w:rPr>
      </w:pPr>
      <w:r>
        <w:rPr>
          <w:i/>
        </w:rPr>
        <w:t>Tablica 3: Prioritetne tražbine</w:t>
      </w:r>
    </w:p>
    <w:p w:rsidRDefault="0038638B" w:rsidP="0038638B" w:rsidR="0038638B">
      <w:pPr>
        <w:jc w:val="center"/>
        <w:rPr>
          <w:i/>
        </w:rPr>
      </w:pPr>
    </w:p>
    <w:tbl>
      <w:tblPr>
        <w:tblW w:type="dxa" w:w="9458"/>
        <w:jc w:val="center"/>
        <w:tblLook w:val="04A0" w:noVBand="1" w:noHBand="0" w:lastColumn="0" w:firstColumn="1" w:lastRow="0" w:firstRow="1"/>
      </w:tblPr>
      <w:tblGrid>
        <w:gridCol w:w="861"/>
        <w:gridCol w:w="2117"/>
        <w:gridCol w:w="3714"/>
        <w:gridCol w:w="2766"/>
      </w:tblGrid>
      <w:tr w:rsidTr="0038638B" w:rsidR="0038638B">
        <w:trPr>
          <w:trHeight w:val="527"/>
          <w:jc w:val="center"/>
        </w:trPr>
        <w:tc>
          <w:tcPr>
            <w:tcW w:type="dxa" w:w="8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RB</w:t>
            </w:r>
          </w:p>
        </w:tc>
        <w:tc>
          <w:tcPr>
            <w:tcW w:type="dxa" w:w="21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OIB</w:t>
            </w:r>
          </w:p>
        </w:tc>
        <w:tc>
          <w:tcPr>
            <w:tcW w:type="dxa" w:w="3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Ime i prezime radnika</w:t>
            </w:r>
          </w:p>
        </w:tc>
        <w:tc>
          <w:tcPr>
            <w:tcW w:type="dxa" w:w="27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Iznos obveze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54810755137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AFRIĆ ANDI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789,36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10572722449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BLAŽEVIĆ SMILJA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41.251,57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05434034564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BOŽIĆ MIRJANA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13.116,16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44176824787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CIRKOVIĆ NEVEN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27.364,07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53543964280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DOBRILA DUŠAN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3.927,14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34201801214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DRAGIČEVIĆ DAVID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471,00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34199969873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GORAN VRKIĆ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298.530,73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37233457263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GRKOVIĆ NIKOLINA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52,27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42636957345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IVANČIĆ KRUNOSLAV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1.447,59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18376300223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JELAČIĆ KRŠUL PATRICIJA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67.596,42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37814024158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JELAČIĆ VALTER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70.182,79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35283280814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JELAČIĆ VILIM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308.770,53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77413866975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KARDUM JADRANKA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3.521,57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48785923302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KOŽUL KRISITIJAN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2.179,19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60334964275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KRALJ KRISITIJAN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2.217,19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64511468891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KUĆEL NEDA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39.506,25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02779065595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LAZAR EDI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2.575,27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50536609507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LIDIJA VRKIĆ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82.890,76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69851642965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LONČARIĆ SREĆKO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12.105,66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62478713475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MLINAR KSENIJA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204,29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70372550322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MARIČIĆ MARKO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6.934,69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45840597453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MERDANOVIĆ DINO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12.298,18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99626973044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MEZGA ŽELJKO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373,23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37662858728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MIŠKULIN NEVENKA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1.217,69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06765998002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PAVEŠIĆ IVICA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942,00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27346051223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PAVLOVIĆ DAVORKA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2.698,96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lastRenderedPageBreak/>
              <w:t>27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00210627523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MAREVIĆ DRAGICA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8.376,67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32127748376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RADIŠIĆ ANTE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60.733,09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62458981044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RUŽIĆ MARIN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3.903,60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28009175598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SIMČIĆ VALTER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751,60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54167633904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DANIJELA BATELKA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1.623,43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97686789942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ŠIPUŠ MELITA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249.457,44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22354792974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ŠTEMBERGER DANIJEL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60.500,93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75324044734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VLAJNIĆ VELIBOR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942,00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71326766866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VRANEK DAMIR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1.263,60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30070279397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ZMAJLA DANIJELA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5.690,55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21753068169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ŽANA OPREŠNIK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2.159,94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88232558448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PEZELJ NIKICA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1.749,17</w:t>
            </w:r>
          </w:p>
        </w:tc>
      </w:tr>
      <w:tr w:rsidTr="0038638B" w:rsidR="0038638B">
        <w:trPr>
          <w:trHeight w:val="206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92115681540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ŠEPIĆ ALEN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11.042,46</w:t>
            </w:r>
          </w:p>
        </w:tc>
      </w:tr>
      <w:tr w:rsidTr="0038638B" w:rsidR="0038638B">
        <w:trPr>
          <w:trHeight w:val="605"/>
          <w:jc w:val="center"/>
        </w:trPr>
        <w:tc>
          <w:tcPr>
            <w:tcW w:type="dxa" w:w="8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 </w:t>
            </w:r>
          </w:p>
        </w:tc>
        <w:tc>
          <w:tcPr>
            <w:tcW w:type="dxa" w:w="2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 </w:t>
            </w:r>
          </w:p>
        </w:tc>
        <w:tc>
          <w:tcPr>
            <w:tcW w:type="dxa" w:w="3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Ukupno:</w:t>
            </w:r>
          </w:p>
        </w:tc>
        <w:tc>
          <w:tcPr>
            <w:tcW w:type="dxa" w:w="27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1.411.359,04</w:t>
            </w:r>
          </w:p>
        </w:tc>
      </w:tr>
    </w:tbl>
    <w:p w:rsidRDefault="0038638B" w:rsidP="0038638B" w:rsidR="0038638B">
      <w:pPr>
        <w:jc w:val="center"/>
        <w:rPr>
          <w:i/>
          <w:lang w:eastAsia="en-GB" w:val="en-GB"/>
        </w:rPr>
      </w:pPr>
    </w:p>
    <w:p w:rsidRDefault="0038638B" w:rsidP="0038638B" w:rsidR="0038638B">
      <w:pPr>
        <w:rPr>
          <w:rFonts w:eastAsia="Times New Roman"/>
          <w:b/>
          <w:color w:themeColor="accent1" w:val="4F81BD"/>
        </w:rPr>
      </w:pPr>
      <w:r>
        <w:br w:type="page"/>
      </w:r>
      <w:bookmarkStart w:name="_Toc477898303" w:id="55"/>
      <w:bookmarkStart w:name="_Toc472012454" w:id="56"/>
    </w:p>
    <w:p w:rsidRDefault="0038638B" w:rsidP="0038638B" w:rsidR="0038638B">
      <w:pPr>
        <w:pStyle w:val="Naslov1"/>
        <w:rPr>
          <w:color w:themeColor="accent1" w:val="4F81BD"/>
          <w:lang w:eastAsia="en-US"/>
        </w:rPr>
      </w:pPr>
      <w:bookmarkStart w:name="_Toc484385535" w:id="57"/>
      <w:r>
        <w:lastRenderedPageBreak/>
        <w:t>2. IZRAČUN MANJKA LIKVIDNIH SREDSTAVA NA DAN PRILOŽENIH FINANCIJSKIH IZVJEŠTAJA</w:t>
      </w:r>
      <w:bookmarkEnd w:id="54"/>
      <w:bookmarkEnd w:id="55"/>
      <w:bookmarkEnd w:id="56"/>
      <w:bookmarkEnd w:id="57"/>
      <w:r>
        <w:t xml:space="preserve"> </w:t>
      </w:r>
    </w:p>
    <w:bookmarkEnd w:id="16"/>
    <w:bookmarkEnd w:id="53"/>
    <w:p w:rsidRDefault="0038638B" w:rsidP="0038638B" w:rsidR="0038638B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38638B" w:rsidP="0038638B" w:rsidR="0038638B">
      <w:pPr>
        <w:pStyle w:val="Tijeloteksta"/>
        <w:spacing w:lineRule="auto" w:line="360"/>
        <w:jc w:val="lef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nastavku je prikazan izračun manjka likvidnih sredstava na dan 31.03.2017. godine.</w:t>
      </w:r>
    </w:p>
    <w:p w:rsidRDefault="0038638B" w:rsidP="0038638B" w:rsidR="0038638B">
      <w:pPr>
        <w:rPr>
          <w:rFonts w:hAnsi="Times New Roman" w:ascii="Times New Roman"/>
          <w:i/>
          <w:color w:val="000000"/>
          <w:sz w:val="24"/>
          <w:szCs w:val="24"/>
          <w:lang w:val="en-GB"/>
        </w:rPr>
      </w:pPr>
      <w:r>
        <w:rPr>
          <w:i/>
          <w:color w:val="000000"/>
        </w:rPr>
        <w:t xml:space="preserve"> </w:t>
      </w:r>
    </w:p>
    <w:tbl>
      <w:tblPr>
        <w:tblW w:type="dxa" w:w="9657"/>
        <w:jc w:val="center"/>
        <w:tblLook w:val="04A0" w:noVBand="1" w:noHBand="0" w:lastColumn="0" w:firstColumn="1" w:lastRow="0" w:firstRow="1"/>
      </w:tblPr>
      <w:tblGrid>
        <w:gridCol w:w="8190"/>
        <w:gridCol w:w="1467"/>
      </w:tblGrid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type="dxa" w:w="14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Iznos</w:t>
            </w:r>
          </w:p>
        </w:tc>
      </w:tr>
      <w:tr w:rsidTr="0038638B" w:rsidR="0038638B">
        <w:trPr>
          <w:trHeight w:val="369"/>
          <w:jc w:val="center"/>
        </w:trPr>
        <w:tc>
          <w:tcPr>
            <w:tcW w:type="dxa" w:w="8190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 Koncesije, patenti, licencije, robne i uslužne marke, softver</w:t>
            </w:r>
            <w:r>
              <w:rPr>
                <w:rFonts w:eastAsia="Times New Roman"/>
              </w:rPr>
              <w:br/>
              <w:t xml:space="preserve">        i ostala prava</w:t>
            </w:r>
          </w:p>
        </w:tc>
        <w:tc>
          <w:tcPr>
            <w:tcW w:type="dxa" w:w="1467"/>
            <w:tcBorders>
              <w:top w:space="0" w:sz="4" w:color="C0C0C0" w:val="single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2.039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 Zemljište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1.158.335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3. Građevinski objekti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15.411.595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 xml:space="preserve">4. Postrojenja i oprema 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50.364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5. Materijalna imovina u pripremi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67.564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6. Trgovačka roba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275.746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7. Potraživanja od kupaca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694.619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8. Potraživanja od zaposlenika i članova poduzetnika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628.295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9. Potraživanja od države i drugih institucija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36.731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10. Ostala potraživanja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74.299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11. Dani zajmovi, depoziti i slično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112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12. NOVAC U BANCI I BLAGAJNI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658</w:t>
            </w:r>
          </w:p>
        </w:tc>
      </w:tr>
      <w:tr w:rsidTr="0038638B" w:rsidR="0038638B">
        <w:trPr>
          <w:trHeight w:val="369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13  PLAĆENI TROŠKOVI BUDUĆEG RAZDOBLJA I OBRAČUNATI</w:t>
            </w:r>
            <w:r>
              <w:rPr>
                <w:rFonts w:eastAsia="Times New Roman"/>
              </w:rPr>
              <w:br/>
              <w:t xml:space="preserve">      PRIHODI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15.640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type="dxa" w:w="14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18.415.997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 Ostale dugoročne obveze</w:t>
            </w:r>
          </w:p>
        </w:tc>
        <w:tc>
          <w:tcPr>
            <w:tcW w:type="dxa" w:w="1467"/>
            <w:tcBorders>
              <w:top w:space="0" w:sz="4" w:color="C0C0C0" w:val="single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2.696.842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 Obveze za zajmove, depozite i slično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49.450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3. Obveze prema bankama i drugim financijskim institucijama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1.957.882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4. Obveze za predujmove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2.539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5. Obveze prema dobavljačima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5.728.024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6. Obveze po vrijednosnim papirima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385.000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7. Obveze prema zaposlenicima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1.411.359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8. Obveze  za poreze, doprinose i sličana davanja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2.430.752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9. Ostale kratkoročne obveze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19.334.809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lastRenderedPageBreak/>
              <w:t>UKUPNO OBVEZE:</w:t>
            </w:r>
          </w:p>
        </w:tc>
        <w:tc>
          <w:tcPr>
            <w:tcW w:type="dxa" w:w="14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33.996.657</w:t>
            </w:r>
          </w:p>
        </w:tc>
      </w:tr>
      <w:tr w:rsidTr="0038638B" w:rsidR="0038638B">
        <w:trPr>
          <w:trHeight w:val="246"/>
          <w:jc w:val="center"/>
        </w:trPr>
        <w:tc>
          <w:tcPr>
            <w:tcW w:type="dxa" w:w="81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-15.580.660</w:t>
            </w:r>
          </w:p>
        </w:tc>
      </w:tr>
    </w:tbl>
    <w:p w:rsidRDefault="0038638B" w:rsidP="0038638B" w:rsidR="0038638B">
      <w:pPr>
        <w:rPr>
          <w:i/>
          <w:color w:val="000000"/>
          <w:sz w:val="20"/>
          <w:lang w:eastAsia="en-GB" w:val="en-GB"/>
        </w:rPr>
      </w:pPr>
    </w:p>
    <w:p w:rsidRDefault="0038638B" w:rsidP="0038638B" w:rsidR="0038638B">
      <w:pPr>
        <w:jc w:val="center"/>
        <w:rPr>
          <w:i/>
          <w:sz w:val="24"/>
        </w:rPr>
      </w:pPr>
      <w:r>
        <w:rPr>
          <w:i/>
          <w:color w:val="000000"/>
        </w:rPr>
        <w:t>Tablica 1: Izračun manjka likvidnih sredstava</w:t>
      </w:r>
    </w:p>
    <w:p w:rsidRDefault="0038638B" w:rsidP="0038638B" w:rsidR="0038638B">
      <w:pPr>
        <w:pStyle w:val="MediumGrid21"/>
        <w:spacing w:lineRule="auto" w:line="360"/>
      </w:pPr>
    </w:p>
    <w:p w:rsidRDefault="0038638B" w:rsidP="0038638B" w:rsidR="0038638B">
      <w:pPr>
        <w:pStyle w:val="MediumGrid21"/>
        <w:spacing w:lineRule="auto" w:line="360"/>
      </w:pPr>
    </w:p>
    <w:p w:rsidRDefault="0038638B" w:rsidP="0038638B" w:rsidR="0038638B">
      <w:pPr>
        <w:pStyle w:val="MediumGrid21"/>
        <w:spacing w:lineRule="auto" w:line="360"/>
      </w:pPr>
    </w:p>
    <w:p w:rsidRDefault="0038638B" w:rsidP="0038638B" w:rsidR="0038638B">
      <w:pPr>
        <w:pStyle w:val="MediumGrid21"/>
        <w:spacing w:lineRule="auto" w:line="360"/>
      </w:pPr>
    </w:p>
    <w:p w:rsidRDefault="0038638B" w:rsidP="0038638B" w:rsidR="0038638B">
      <w:pPr>
        <w:pStyle w:val="MediumGrid21"/>
        <w:spacing w:lineRule="auto" w:line="360"/>
      </w:pPr>
    </w:p>
    <w:p w:rsidRDefault="0038638B" w:rsidP="0038638B" w:rsidR="0038638B">
      <w:pPr>
        <w:pStyle w:val="MediumGrid21"/>
        <w:spacing w:lineRule="auto" w:line="360"/>
      </w:pPr>
    </w:p>
    <w:p w:rsidRDefault="0038638B" w:rsidP="0038638B" w:rsidR="0038638B">
      <w:pPr>
        <w:pStyle w:val="MediumGrid21"/>
        <w:spacing w:lineRule="auto" w:line="360"/>
      </w:pPr>
    </w:p>
    <w:p w:rsidRDefault="0038638B" w:rsidP="0038638B" w:rsidR="0038638B">
      <w:pPr>
        <w:pStyle w:val="MediumGrid21"/>
        <w:spacing w:lineRule="auto" w:line="360"/>
      </w:pPr>
    </w:p>
    <w:p w:rsidRDefault="0038638B" w:rsidP="0038638B" w:rsidR="0038638B">
      <w:pPr>
        <w:pStyle w:val="MediumGrid21"/>
        <w:spacing w:lineRule="auto" w:line="360"/>
      </w:pPr>
    </w:p>
    <w:p w:rsidRDefault="0038638B" w:rsidP="0038638B" w:rsidR="0038638B">
      <w:pPr>
        <w:pStyle w:val="MediumGrid21"/>
        <w:spacing w:lineRule="auto" w:line="360"/>
      </w:pPr>
    </w:p>
    <w:p w:rsidRDefault="0038638B" w:rsidP="0038638B" w:rsidR="0038638B">
      <w:pPr>
        <w:pStyle w:val="MediumGrid21"/>
        <w:spacing w:lineRule="auto" w:line="360"/>
      </w:pPr>
      <w:r>
        <w:t xml:space="preserve">Manjak likvidnih sredstava na dan 31.03.2017. godine prema bilančnim pozicijama iznosi </w:t>
      </w:r>
      <w:r>
        <w:rPr>
          <w:b/>
          <w:bCs/>
        </w:rPr>
        <w:t xml:space="preserve"> 15.580.660 kn</w:t>
      </w:r>
      <w:r>
        <w:t>, a isti je iskazan kao razlika obveza i likvidne  imovine (brzo unovčive).</w:t>
      </w:r>
    </w:p>
    <w:p w:rsidRDefault="0038638B" w:rsidP="0038638B" w:rsidR="0038638B">
      <w:pPr>
        <w:pStyle w:val="MediumGrid21"/>
        <w:spacing w:lineRule="auto" w:line="360"/>
        <w:rPr>
          <w:sz w:val="20"/>
        </w:rPr>
      </w:pPr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384810</wp:posOffset>
            </wp:positionH>
            <wp:positionV relativeFrom="paragraph">
              <wp:posOffset>789305</wp:posOffset>
            </wp:positionV>
            <wp:extent cy="3263900" cx="5700395"/>
            <wp:effectExtent b="0" r="0" t="0" l="0"/>
            <wp:wrapNone/>
            <wp:docPr descr="Povezana slika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Povezana slika" name="Slika 16" id="0"/>
                    <pic:cNvPicPr>
                      <a:picLocks noChangeArrowheads="true" noChangeAspect="true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63900" cx="570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</w:rPr>
        <w:br w:type="page"/>
      </w:r>
    </w:p>
    <w:p w:rsidRDefault="0038638B" w:rsidP="0038638B" w:rsidR="0038638B">
      <w:pPr>
        <w:pStyle w:val="Naslov1"/>
      </w:pPr>
      <w:bookmarkStart w:name="_Toc484385536" w:id="58"/>
      <w:bookmarkStart w:name="_Toc477898304" w:id="59"/>
      <w:bookmarkStart w:name="_Toc472012455" w:id="60"/>
      <w:bookmarkStart w:name="_Toc451235625" w:id="61"/>
      <w:r>
        <w:lastRenderedPageBreak/>
        <w:t>3. OPIS MJERA  FINANCIJSKOG  RESTRUKTURIRANJA I IZRAČUN NJIHOVIH UČINAKA NA MANJAK LIKVIDNIH SREDSTAVA</w:t>
      </w:r>
      <w:bookmarkEnd w:id="58"/>
      <w:bookmarkEnd w:id="59"/>
      <w:bookmarkEnd w:id="60"/>
      <w:bookmarkEnd w:id="61"/>
    </w:p>
    <w:p w:rsidRDefault="0038638B" w:rsidP="0038638B" w:rsidR="0038638B">
      <w:pPr>
        <w:pStyle w:val="MediumGrid21"/>
        <w:spacing w:lineRule="auto" w:line="360"/>
        <w:rPr>
          <w:rStyle w:val="Naslov1Char"/>
        </w:rPr>
      </w:pPr>
    </w:p>
    <w:p w:rsidRDefault="0038638B" w:rsidP="0038638B" w:rsidR="0038638B">
      <w:pPr>
        <w:pStyle w:val="Tijeloteksta"/>
        <w:spacing w:lineRule="auto" w:line="360"/>
        <w:rPr>
          <w:color w:themeColor="text1" w:val="000000"/>
        </w:rPr>
      </w:pPr>
      <w:r>
        <w:rPr>
          <w:rFonts w:hAnsi="Times New Roman" w:ascii="Times New Roman"/>
          <w:sz w:val="24"/>
          <w:szCs w:val="24"/>
          <w:lang w:val="hr-HR"/>
        </w:rPr>
        <w:t>Vjerovnici koji sudjeluju u predstečajnom postupku, svrstani</w:t>
      </w: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su u  jednu grupu vjerovnika  i čine ukupne obveze društva.</w:t>
      </w:r>
    </w:p>
    <w:p w:rsidRDefault="0038638B" w:rsidP="0038638B" w:rsidR="0038638B">
      <w:pPr>
        <w:pStyle w:val="Tijeloteksta"/>
        <w:spacing w:lineRule="auto" w:line="360"/>
        <w:jc w:val="center"/>
        <w:rPr>
          <w:rFonts w:hAnsi="Times New Roman" w:ascii="Times New Roman"/>
          <w:i/>
          <w:color w:val="FF6600"/>
          <w:sz w:val="24"/>
          <w:szCs w:val="24"/>
          <w:lang w:val="hr-HR"/>
        </w:rPr>
      </w:pPr>
    </w:p>
    <w:p w:rsidRDefault="0038638B" w:rsidP="0038638B" w:rsidR="0038638B">
      <w:pPr>
        <w:pStyle w:val="Tijeloteksta"/>
        <w:spacing w:lineRule="auto" w:line="360"/>
        <w:jc w:val="center"/>
        <w:rPr>
          <w:rFonts w:hAnsi="Times New Roman" w:ascii="Times New Roman"/>
          <w:i/>
          <w:sz w:val="24"/>
          <w:szCs w:val="24"/>
          <w:lang w:val="hr-HR"/>
        </w:rPr>
      </w:pPr>
      <w:r>
        <w:rPr>
          <w:rFonts w:hAnsi="Times New Roman" w:ascii="Times New Roman"/>
          <w:i/>
          <w:sz w:val="24"/>
          <w:szCs w:val="24"/>
          <w:lang w:val="hr-HR"/>
        </w:rPr>
        <w:t>Tablica 1: Financijsko restrukturiranje</w:t>
      </w:r>
    </w:p>
    <w:tbl>
      <w:tblPr>
        <w:tblW w:type="dxa" w:w="8940"/>
        <w:jc w:val="center"/>
        <w:tblLook w:val="04A0" w:noVBand="1" w:noHBand="0" w:lastColumn="0" w:firstColumn="1" w:lastRow="0" w:firstRow="1"/>
      </w:tblPr>
      <w:tblGrid>
        <w:gridCol w:w="4120"/>
        <w:gridCol w:w="1540"/>
        <w:gridCol w:w="1960"/>
        <w:gridCol w:w="1320"/>
      </w:tblGrid>
      <w:tr w:rsidTr="0038638B" w:rsidR="0038638B">
        <w:trPr>
          <w:trHeight w:val="320"/>
          <w:jc w:val="center"/>
        </w:trPr>
        <w:tc>
          <w:tcPr>
            <w:tcW w:type="dxa" w:w="41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Vjerovnik</w:t>
            </w:r>
          </w:p>
        </w:tc>
        <w:tc>
          <w:tcPr>
            <w:tcW w:type="dxa" w:w="15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Visina tražbine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Prijedlog izmirenja</w:t>
            </w:r>
          </w:p>
        </w:tc>
        <w:tc>
          <w:tcPr>
            <w:tcW w:type="dxa" w:w="13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Struktura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Rok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</w:p>
        </w:tc>
      </w:tr>
      <w:tr w:rsidTr="0038638B" w:rsidR="0038638B">
        <w:trPr>
          <w:trHeight w:val="320"/>
          <w:jc w:val="center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VJEROVNICI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17.197.708,06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1+3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  <w:tr w:rsidTr="0038638B" w:rsidR="0038638B">
        <w:trPr>
          <w:trHeight w:val="640"/>
          <w:jc w:val="center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UKUPNO OBVEZE KOJE SUDJELUJU U PREDSTEČAJNOM POSTUPKU: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17.197.708,06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Razlučni vjerovnici 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19.157.147,59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Izlučni vjerovnici 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Prioritetne tražbine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1.411.359,04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PRIORITETNO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UKUPNO: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20.568.506,63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SVEUKUPNO: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37.766.214,69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</w:tr>
    </w:tbl>
    <w:p w:rsidRDefault="0038638B" w:rsidP="0038638B" w:rsidR="0038638B">
      <w:pPr>
        <w:pStyle w:val="Tijeloteksta"/>
        <w:spacing w:lineRule="auto" w:line="360"/>
        <w:rPr>
          <w:rFonts w:hAnsi="Times New Roman" w:ascii="Times New Roman"/>
          <w:szCs w:val="24"/>
          <w:lang w:eastAsia="hr-HR" w:val="hr-HR"/>
        </w:rPr>
      </w:pPr>
    </w:p>
    <w:p w:rsidRDefault="0038638B" w:rsidP="0038638B" w:rsidR="0038638B">
      <w:pPr>
        <w:pStyle w:val="MediumGrid21"/>
        <w:spacing w:lineRule="auto" w:line="360"/>
        <w:rPr>
          <w:sz w:val="20"/>
        </w:rPr>
      </w:pPr>
    </w:p>
    <w:p w:rsidRDefault="0038638B" w:rsidP="0038638B" w:rsidR="0038638B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eastAsia="hr-HR" w:val="hr-HR"/>
        </w:rPr>
      </w:pPr>
      <w:r>
        <w:rPr>
          <w:rFonts w:hAnsi="Times New Roman" w:ascii="Times New Roman"/>
          <w:sz w:val="24"/>
          <w:szCs w:val="24"/>
          <w:lang w:eastAsia="hr-HR" w:val="hr-HR"/>
        </w:rPr>
        <w:t xml:space="preserve">U svrhu financijskog restrukturiranja društva potrebno je poduzeti određene mjere financijskog restrukturiranja, sukladno prijedlogu </w:t>
      </w:r>
      <w:r>
        <w:rPr>
          <w:rFonts w:hAnsi="Times New Roman" w:ascii="Times New Roman"/>
          <w:color w:themeColor="text1" w:val="000000"/>
          <w:sz w:val="24"/>
          <w:szCs w:val="24"/>
          <w:lang w:eastAsia="hr-HR" w:val="hr-HR"/>
        </w:rPr>
        <w:t>predstečajnog postupka.</w:t>
      </w:r>
      <w:r>
        <w:rPr>
          <w:rFonts w:hAnsi="Times New Roman" w:ascii="Times New Roman"/>
          <w:sz w:val="24"/>
          <w:szCs w:val="24"/>
          <w:lang w:eastAsia="hr-HR" w:val="hr-HR"/>
        </w:rPr>
        <w:t xml:space="preserve"> Na taj način tvrtka će stabilizirati poslovanje, te će joj se omogućiti provedba mjera operativnog restrukturiranja s ciljem uspostave održivog modela poslovanja. Mjere financijskog restrukturiranja odnose se na otpis dijela obaveza i reprogram ostatka duga. </w:t>
      </w:r>
    </w:p>
    <w:p w:rsidRDefault="0038638B" w:rsidP="0038638B" w:rsidR="0038638B">
      <w:pPr>
        <w:pStyle w:val="Tijeloteksta"/>
        <w:spacing w:lineRule="auto" w:line="360"/>
        <w:rPr>
          <w:rStyle w:val="Naslov1Char"/>
          <w:b w:val="false"/>
          <w:lang w:eastAsia="en-US"/>
        </w:rPr>
      </w:pPr>
    </w:p>
    <w:p w:rsidRDefault="0038638B" w:rsidP="0038638B" w:rsidR="0038638B">
      <w:pPr>
        <w:pStyle w:val="Tijeloteksta"/>
        <w:spacing w:lineRule="auto" w:line="360"/>
        <w:rPr>
          <w:b/>
          <w:u w:val="single"/>
        </w:rPr>
      </w:pPr>
      <w:r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>Prijedlog predstečajnog postupka po</w:t>
      </w:r>
      <w:r>
        <w:rPr>
          <w:rFonts w:hAnsi="Times New Roman" w:ascii="Times New Roman"/>
          <w:b/>
          <w:sz w:val="24"/>
          <w:szCs w:val="24"/>
          <w:u w:val="single"/>
          <w:lang w:val="hr-HR"/>
        </w:rPr>
        <w:t xml:space="preserve"> grupama vjerovnika: </w:t>
      </w:r>
    </w:p>
    <w:p w:rsidRDefault="0038638B" w:rsidP="0038638B" w:rsidR="0038638B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38638B" w:rsidP="00EB2DBA" w:rsidR="0038638B">
      <w:pPr>
        <w:pStyle w:val="Odlomakpopisa"/>
        <w:numPr>
          <w:ilvl w:val="0"/>
          <w:numId w:val="8"/>
        </w:numPr>
        <w:spacing w:lineRule="auto" w:line="360"/>
        <w:jc w:val="both"/>
        <w:rPr>
          <w:b/>
          <w:bCs/>
          <w:sz w:val="15"/>
          <w:szCs w:val="20"/>
        </w:rPr>
      </w:pPr>
      <w:r>
        <w:t xml:space="preserve">Dug prema grupi </w:t>
      </w:r>
      <w:r>
        <w:rPr>
          <w:b/>
        </w:rPr>
        <w:t xml:space="preserve">VJEROVNICI </w:t>
      </w:r>
      <w:r>
        <w:t xml:space="preserve">na dan 31.03.2017. godine iznosi </w:t>
      </w:r>
      <w:r>
        <w:rPr>
          <w:color w:val="000000"/>
        </w:rPr>
        <w:t xml:space="preserve">17.197.708,06 </w:t>
      </w:r>
      <w:r>
        <w:t xml:space="preserve">kn. Predlaže se otpis tražbina za 70%. Preostalih 30% tražbina otplatiti će se na 36 mjeseci uz dodatnih 12 mjeseci počeka, bez kamata, u jednakim mjesečnim anuitetima, počevši od pravomoćnosti Rješenja Trgovačkog suda o sklopljenom predstečajnom postupku, svakog 15-tog u mjesecu. </w:t>
      </w:r>
    </w:p>
    <w:p w:rsidRDefault="0038638B" w:rsidP="0038638B" w:rsidR="0038638B">
      <w:pPr>
        <w:pStyle w:val="Odlomakpopisa"/>
        <w:spacing w:lineRule="auto" w:line="360"/>
        <w:jc w:val="both"/>
        <w:rPr>
          <w:b/>
          <w:bCs/>
          <w:sz w:val="15"/>
          <w:szCs w:val="20"/>
        </w:rPr>
      </w:pPr>
    </w:p>
    <w:tbl>
      <w:tblPr>
        <w:tblW w:type="dxa" w:w="10182"/>
        <w:tblInd w:type="dxa" w:w="113"/>
        <w:tblLook w:val="04A0" w:noVBand="1" w:noHBand="0" w:lastColumn="0" w:firstColumn="1" w:lastRow="0" w:firstRow="1"/>
      </w:tblPr>
      <w:tblGrid>
        <w:gridCol w:w="521"/>
        <w:gridCol w:w="1418"/>
        <w:gridCol w:w="2575"/>
        <w:gridCol w:w="1389"/>
        <w:gridCol w:w="1516"/>
        <w:gridCol w:w="1361"/>
        <w:gridCol w:w="1402"/>
      </w:tblGrid>
      <w:tr w:rsidTr="0038638B" w:rsidR="0038638B">
        <w:trPr>
          <w:trHeight w:val="560"/>
        </w:trPr>
        <w:tc>
          <w:tcPr>
            <w:tcW w:type="dxa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RB</w:t>
            </w:r>
          </w:p>
        </w:tc>
        <w:tc>
          <w:tcPr>
            <w:tcW w:type="dxa" w:w="1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OIB</w:t>
            </w:r>
          </w:p>
        </w:tc>
        <w:tc>
          <w:tcPr>
            <w:tcW w:type="dxa" w:w="25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NAZIV VJEROVNIKA</w:t>
            </w:r>
          </w:p>
        </w:tc>
        <w:tc>
          <w:tcPr>
            <w:tcW w:type="dxa" w:w="13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IZNOS OBVEZE</w:t>
            </w:r>
          </w:p>
        </w:tc>
        <w:tc>
          <w:tcPr>
            <w:tcW w:type="dxa" w:w="15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OTPIS</w:t>
            </w:r>
          </w:p>
        </w:tc>
        <w:tc>
          <w:tcPr>
            <w:tcW w:type="dxa" w:w="13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PREOSTALO ZA OTPLATU</w:t>
            </w:r>
          </w:p>
        </w:tc>
        <w:tc>
          <w:tcPr>
            <w:tcW w:type="dxa" w:w="1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STRUKTURA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57096899258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A.I.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2.090,00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1.463,00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627,00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14036333877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ADDIKO BANK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8.880,44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6.216,31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2.664,13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78156892508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AEDIUM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7.240,64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5.068,45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2.172,19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0,04%</w:t>
            </w:r>
          </w:p>
        </w:tc>
      </w:tr>
      <w:tr w:rsidTr="0038638B" w:rsidR="0038638B">
        <w:trPr>
          <w:trHeight w:val="30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81237622100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AGRO-RIJEKA D.O.O. u stečaju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19.682,26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13.777,58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5.904,68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01534410368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ALCAR UNO S.P.A.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28.664,26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20.064,98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8.599,28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0,17%</w:t>
            </w:r>
          </w:p>
        </w:tc>
      </w:tr>
      <w:tr w:rsidTr="0038638B" w:rsidR="0038638B">
        <w:trPr>
          <w:trHeight w:val="30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02935090361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ALCISA ITALIJA S.P.A.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14.387,47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10.071,23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4.316,24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0,08%</w:t>
            </w:r>
          </w:p>
        </w:tc>
      </w:tr>
      <w:tr w:rsidTr="0038638B" w:rsidR="0038638B">
        <w:trPr>
          <w:trHeight w:val="34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91697844934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ALU-TIM,VL. LIVIJA RACAR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1.998,86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1.399,20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599,66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34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04323472109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AORPS AGENCIJA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60.775,78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42.543,05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18.232,73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0,35%</w:t>
            </w:r>
          </w:p>
        </w:tc>
      </w:tr>
      <w:tr w:rsidTr="0038638B" w:rsidR="0038638B">
        <w:trPr>
          <w:trHeight w:val="34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22129784378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AUTO-BOOM, OBRT VL.A.LADAVAC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508,00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355,60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152,40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65203597083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AUTOPRIJEVOZNIK DAMIR BERNETIĆ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29.265,12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20.485,58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8.779,54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0,17%</w:t>
            </w:r>
          </w:p>
        </w:tc>
      </w:tr>
      <w:tr w:rsidTr="0038638B" w:rsidR="0038638B">
        <w:trPr>
          <w:trHeight w:val="421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33039197637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BANKA KOVANICA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1.963.338,35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1.374.336,85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589.001,51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11,42%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25675895660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BEL.M.I.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4.523,09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3.166,16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1.356,93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96262119913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BENUSSI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9.313,13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6.519,19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2.793,94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SI69928231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BRANKO URDIH S.P.AVTOPREVOZNIŠTVO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3.332,88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2.333,02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999,86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55304823697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BURETIĆ BREGI J.D.O.O.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49.637,22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34.746,05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14.891,17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0,29%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33213139882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C.A.K.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4.344,04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3.040,83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1.303,21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86396535949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C.D.V.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11.050,71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7.735,50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3.315,21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84169674465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CHIARA-MATIC,OBRT ZA TRGOVINU,VL.G.BIODIĆ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280,00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196,00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84,00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54237956755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CONSILIUM REVIZIJA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42.657,55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29.860,29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12.797,27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0,25%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26187994862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CRAOTIA OSIGURANJE D.D.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176.049,85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123.234,90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52.814,96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06531901714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ČISTOĆA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12.780,80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8.946,56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3.834,24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0,07%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98348346103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ČONDIĆ TRADE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1.142,50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799,75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342,75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15117663280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DE BOER TRADING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2.979,20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2.085,44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893,76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67299759990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DOM MLADIH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1.308,21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915,75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392,46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20129836359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DRAGIČEVIĆ NIKOLA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20.104,59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14.073,21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6.031,38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10286302045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ELRAD, VL.EDO CEROVAC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931,25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651,88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279,38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85941596441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ERSTE CARD CLUB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16.299,86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11.409,90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4.889,96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23057039320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ERSTE&amp;STEIER.BANK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457,13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319,99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137,14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74299946321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EURODELTA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623,00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436,10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186,90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48922277230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EUROLEASING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13.848,28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9.693,80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4.154,48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0,08%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31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 xml:space="preserve"> ATU29678504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F.KRAINER FLEISCH UND WURSTWAREN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72.940,51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51.058,36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21.882,15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0,42%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85821130368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FINANCIJSKA AGENCIJA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1.196,63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837,64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358,99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96026301341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FRIGO-MAR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606,00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424,20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181,80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66711303982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FUĆAK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5.440,26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3.808,18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1.632,08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00842079042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GEOAS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2.250,00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1.575,00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675,00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80724491536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GET NEKRETNINE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594.168,59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415.918,01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178.250,58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3,45%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54382731928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GRAD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9.806,32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6.864,42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2.941,90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02654810361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GRANDI SALUMIFICI ITALIANI S.P.A.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160,42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112,29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48,13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03365973101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GS1 CROATIA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1.430,89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1.001,62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429,27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43965974818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HEP ELEKTRA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14.861,06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10.402,74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4.458,32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46830600751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HEP ODS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27.612,23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19.328,56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8.283,67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63073332379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HEP OPSKRBA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69.620,29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48.734,20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20.886,09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0,40%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68419124305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HRVATSKA RADIO TELEVIZIJA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11.069,60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7.748,72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3.320,88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69693144506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HRVATSKE ŠUME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84.972,28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59.480,60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25.491,68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0,49%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28921383001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HRVATSKE VODE ZAGREB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93.882,43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65.717,70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28.164,73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0,55%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81793146560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HRVATSKI TELEKOM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8.763,25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6.134,28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2.628,98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29059177553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HRVATSKI VETERINARSKI INSTITUT ZAGREB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1.850,24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1.295,17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555,07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66882292238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INTERCOMMERCE EXPORT-IMPORT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3.113,88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2.179,72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934,16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35536071309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ISTARSKA HIŽA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1.355,52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948,86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406,66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98426608580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ISTRABENZ PLINI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18.367,39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12.857,17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5.510,22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 xml:space="preserve">    inodobavljač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IVANKA POTRC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14.038,36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9.826,85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4.211,51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0,08%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02198337590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JADRANKA TRGOVINA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2.385,76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1.670,03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715,73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94472454976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JADRANSKO OSIGURANJE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3.859,53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2.701,67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1.157,86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70282512319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JAVNI BILJEŽNIK BORČIĆ-SOKOLIĆ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2.258,51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1.580,96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677,55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59331788506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JAVNI BILJEŽNIK GROZDANIĆ-DEKLEVA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3.616,41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2.531,49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1.084,92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44946290111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JAVNI BILJEŽNIK V.PANJKOVIĆ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23.842,50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16.689,75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7.152,75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57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43630107095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JAVNI BILJEŽNIK VESNA ĆUZELA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836,21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585,35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250,86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18376300223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JELAČIĆ KRŠUL PATRICIJA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1.993.938,37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1.395.756,86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598.181,51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11,59%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56603954070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JERUZALEM RIJEKA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2.140,97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1.498,68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642,29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42572807012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KAESSER KOMPRESOREN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718,07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502,65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215,42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47432874968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KAUFLAND HRVATSKA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2.825,00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1.977,50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847,50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29955634590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KONZUM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8.693,20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6.085,24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2.607,96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14473790002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KUŽELKA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1.334,21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933,95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400,26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38533944327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L.D. ŽITO D.O.O. u likvidaciji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93.945,13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65.761,59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28.183,54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0,55%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77671806963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LIBUKOM JURDANI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48.550,35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33.985,25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14.565,11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0,28%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64936811186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LINDE PLIN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2.623,10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1.836,17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786,93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40826070918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MA-DA MESO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7.886,93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5.520,85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2.366,08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33296756165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MAGROS D.O.O. u stečaju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1.790,02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1.253,01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537,01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15038567002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MAR-BIRO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17.547,19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12.283,03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5.264,16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51703506416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MARČELJA ZDRAVKA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2.259,13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1.581,39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677,74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10045107278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MERCATOR - H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2.716,03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1.901,22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814,81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38495941444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MESNA INDUSTRIJA RAVLIĆ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20.581,25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14.406,88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6.174,38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30981663011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MESNICA BLAŽ FUĆAK,VL.D.FUĆAK RAČKI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21.505,27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15.053,69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6.451,58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38016445738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METRO CASH&amp;CARRY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1.701,75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1.191,23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510,53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53297166974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MEV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11.500,00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8.050,00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3.450,00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0,07%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47488331844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MILENA, VL.A.STEFANOV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78.295,95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54.807,17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23.488,79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0,46%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76767369197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MINISTARSTVO POLJOPRIVREDE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9.750,94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6.825,66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2.925,28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37818506684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MLJEKARA LATUS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1.525,67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1.067,97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457,70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95644493404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OBRADA METALA,VL.RADEČIĆ NIKOLA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4.171,55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2.920,09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1.251,47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53116294021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ODVJETNICA JASMINKA HODŽIĆ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7.380,00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5.166,00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2.214,00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82695025986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ODVJETNIČKI URED VILENICA LOVORKA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3.025,50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2.117,85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907,65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52165435335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ODVJETNIK DRAŽAN GUNJAČA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6.250,00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4.375,00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1.875,00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60553444785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 xml:space="preserve">ODVJETNIK ĐORĐE </w:t>
            </w:r>
            <w:r>
              <w:rPr>
                <w:rFonts w:eastAsia="Times New Roman"/>
                <w:color w:val="000000"/>
                <w:sz w:val="20"/>
              </w:rPr>
              <w:lastRenderedPageBreak/>
              <w:t>PERKOVIĆ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1.338,08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936,66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401,42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84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03822303154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ODVJETNIK SAŠA POLDAN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8.304,50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5.813,15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2.491,35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23730024333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OPĆINA MATULJI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157.415,84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110.191,09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47.224,75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0,92%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52634238587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OPĆINSKO DRŽAVNO ODVJETNIŠTVO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525,00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367,50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157,50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30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86840413543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ORADA ADRIATIC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17.564,77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12.295,34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5.269,43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0,10%</w:t>
            </w:r>
          </w:p>
        </w:tc>
      </w:tr>
      <w:tr w:rsidTr="0038638B" w:rsidR="0038638B">
        <w:trPr>
          <w:trHeight w:val="315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36004425025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OT-OPTIMA TELEKOM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4.524,08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3.166,86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1.357,22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43395929374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P.T.O. COMPARI 1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180.628,06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126.439,64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54.188,42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SI80734120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PELOZ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130.594,66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91.416,26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39.178,40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0,76%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75550985023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PETROL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6.597,59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4.618,31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1.979,28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78909170415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PIK VRBOVEC MESNA INDUSTRIJA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247.814,20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173.469,94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74.344,26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1,44%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69964127019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PINJOLA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2.700,00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1.890,00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810,00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87284666800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PISINIUM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1.929.408,41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1.350.585,89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578.822,52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11,22%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92510683607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PLODINE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16.086,10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11.260,27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4.825,83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06141363065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PRAŠTALO J.D.O.O.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6.400,00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4.480,00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1.920,00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32147648944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PREKRŠAJNI SUD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8.402,22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5.881,55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2.520,67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96675880337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PRIMORSKA BANKA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1.590,00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1.113,00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477,00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SI82377545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PRŠUTARNA LOKEV NA KRASU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1.404,32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983,02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421,30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63315096047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PULJANKA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4.227.853,81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2.959.497,67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1.268.356,14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24,58%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08768679435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PULJANKA INŽENJERING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240.000,00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168.000,00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72.000,00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1,40%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31015447714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PURIS D.D. u stečaju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5.070,99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3.549,69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1.521,30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53056966535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RAIFFEISENBANK AUSTRIA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109,46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76,62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32,84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51138584691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RB AUTO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1.428,33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999,83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428,50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62387986338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REKO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1.460,50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1.022,35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438,15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77791977335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RI-BIT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1.250,00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875,00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375,00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00000086210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RUDOLF JOBSTL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69.139,83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48.397,88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20.741,95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0,40%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33679708526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SECURITAS HRVATSKA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25.208,64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17.646,05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7.562,59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49136816030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SERVER MARK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1.951,79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1.366,25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585,54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32284992788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SIMAG GRUPA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14.814,04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10.369,83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4.444,21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42252496579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SLATINSKA BANKA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393,06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275,14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117,92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112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50056415529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STANIĆ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79.704,44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55.793,11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23.911,33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0,46%</w:t>
            </w:r>
          </w:p>
        </w:tc>
      </w:tr>
      <w:tr w:rsidTr="0038638B" w:rsidR="0038638B">
        <w:trPr>
          <w:trHeight w:val="56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58063088591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ŠTEDBANKA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1.364.242,18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954.969,53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409.272,65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7,93%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21775912231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THERMO KING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509,52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356,66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152,86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86728397753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THERMOCAR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3.516,33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2.461,43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1.054,90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92894420103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TOMAC KONZALTING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1.904,82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1.333,37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571,45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65317199776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TRANSAGENT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26.500,00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18.550,00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7.950,00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31871791067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TRGOTRENTA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2.769,84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1.938,89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830,95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13601983588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U.O.CHIARA OŠTARIJA FORTICA,VL.Ž.MARKUS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455,00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318,50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136,50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18736141210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UNICREDIT LEASING CROATIA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20.908,06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14.635,64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6.272,42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57904467361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VALINČIĆ - ZAJEDNIČKI OBRT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1.988,84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1.392,19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596,65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63398817957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VENTEX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3.697,37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2.588,16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1.109,21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53899865719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VETERINARSKA STANICA OPATIJA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34.751,79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24.326,25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10.425,54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0,20%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02918144179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VETERINARSKA STANICA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1.834,30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1.284,01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550,29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84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35283280814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Vilim Jelačić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2.379.841,61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1.665.889,13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713.952,48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13,84%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44138062462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VINDIJA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3.563,45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2.494,42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1.069,04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08005858278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VODOVOD I KANALIZACIJA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9.605,71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6.724,00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2.881,71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50133710072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VULKANIZACIJA GUMA MRAK,VL.MRAK V.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7.666,48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5.366,54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2.299,94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45613787772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ZAVOD ZA JAVNO ZDRAVSTVO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8.814,92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6.170,44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2.644,48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583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 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 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Ukupno: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17.197.708,06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12.038.395,64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5.159.312,42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100,00%</w:t>
            </w:r>
          </w:p>
        </w:tc>
      </w:tr>
    </w:tbl>
    <w:p w:rsidRDefault="0038638B" w:rsidP="0038638B" w:rsidR="0038638B">
      <w:pPr>
        <w:spacing w:lineRule="auto" w:line="360"/>
        <w:jc w:val="both"/>
        <w:rPr>
          <w:sz w:val="20"/>
          <w:szCs w:val="24"/>
          <w:lang w:eastAsia="en-GB" w:val="en-GB"/>
        </w:rPr>
      </w:pPr>
    </w:p>
    <w:p w:rsidRDefault="0038638B" w:rsidP="0038638B" w:rsidR="0038638B">
      <w:pPr>
        <w:spacing w:lineRule="auto" w:line="360"/>
        <w:jc w:val="both"/>
        <w:rPr>
          <w:sz w:val="24"/>
        </w:rPr>
      </w:pPr>
    </w:p>
    <w:p w:rsidRDefault="0038638B" w:rsidP="0038638B" w:rsidR="0038638B">
      <w:pPr>
        <w:spacing w:lineRule="auto" w:line="360"/>
        <w:jc w:val="both"/>
      </w:pPr>
      <w:r>
        <w:rPr>
          <w:b/>
          <w:u w:val="single"/>
        </w:rPr>
        <w:t>Razlučni vjerovnici:</w:t>
      </w:r>
      <w:r>
        <w:t xml:space="preserve"> Navedeni vjerovnici ne sudjeluju u predstečajnom postupku te će se isiti namiriti iz imovine na kojima vjerovnik ima razlučno pravo. U slučaju da se vjerovnici koji imaju razlučno pravo odreknu prava na odvojeno namirenje, predlaže se svrstavanje vjerovnika u prvu skupinu te će se za iste predložiti isti način namirenja kao i za neosigurane  vjerovnike.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tbl>
      <w:tblPr>
        <w:tblW w:type="dxa" w:w="10325"/>
        <w:jc w:val="center"/>
        <w:tblLook w:val="04A0" w:noVBand="1" w:noHBand="0" w:lastColumn="0" w:firstColumn="1" w:lastRow="0" w:firstRow="1"/>
      </w:tblPr>
      <w:tblGrid>
        <w:gridCol w:w="704"/>
        <w:gridCol w:w="1843"/>
        <w:gridCol w:w="4540"/>
        <w:gridCol w:w="1640"/>
        <w:gridCol w:w="1598"/>
      </w:tblGrid>
      <w:tr w:rsidTr="0038638B" w:rsidR="0038638B">
        <w:trPr>
          <w:trHeight w:val="560"/>
          <w:jc w:val="center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RB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OIB</w:t>
            </w:r>
          </w:p>
        </w:tc>
        <w:tc>
          <w:tcPr>
            <w:tcW w:type="dxa" w:w="4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NAZIV VJEROVNIKA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IZNOS OBVEZE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STRUKTURA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26187994862</w:t>
            </w:r>
          </w:p>
        </w:tc>
        <w:tc>
          <w:tcPr>
            <w:tcW w:type="dxa" w:w="4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CROATIA OSIGURANJE D.D.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13.955,66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0,07%</w:t>
            </w:r>
          </w:p>
        </w:tc>
      </w:tr>
      <w:tr w:rsidTr="0038638B" w:rsidR="0038638B">
        <w:trPr>
          <w:trHeight w:val="334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13667298928</w:t>
            </w:r>
          </w:p>
        </w:tc>
        <w:tc>
          <w:tcPr>
            <w:tcW w:type="dxa" w:w="4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H-ABDUCO D.O.O.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9.842.002,34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51,38%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132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18683136487</w:t>
            </w:r>
          </w:p>
        </w:tc>
        <w:tc>
          <w:tcPr>
            <w:tcW w:type="dxa" w:w="4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MINISTARSTVO FINANCIJA-POR.UPRAVA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2.409.615,08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12,58%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12875096243</w:t>
            </w:r>
          </w:p>
        </w:tc>
        <w:tc>
          <w:tcPr>
            <w:tcW w:type="dxa" w:w="4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PPK VALPOVO D.O.O.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2.728.634,51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14,24%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47965841018</w:t>
            </w:r>
          </w:p>
        </w:tc>
        <w:tc>
          <w:tcPr>
            <w:tcW w:type="dxa" w:w="4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TRANSADRIA D.D. U STEČAJU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4.162.940,00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21,73%</w:t>
            </w:r>
          </w:p>
        </w:tc>
      </w:tr>
      <w:tr w:rsidTr="0038638B" w:rsidR="0038638B">
        <w:trPr>
          <w:trHeight w:val="484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  <w:tc>
          <w:tcPr>
            <w:tcW w:type="dxa" w:w="4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19.157.147,59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100,00%</w:t>
            </w:r>
          </w:p>
        </w:tc>
      </w:tr>
    </w:tbl>
    <w:p w:rsidRDefault="0038638B" w:rsidP="0038638B" w:rsidR="0038638B">
      <w:pPr>
        <w:spacing w:lineRule="auto" w:line="360"/>
        <w:jc w:val="both"/>
        <w:rPr>
          <w:lang w:eastAsia="en-GB" w:val="en-GB"/>
        </w:rPr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  <w:rPr>
          <w:b/>
          <w:u w:val="single"/>
        </w:rPr>
      </w:pPr>
    </w:p>
    <w:p w:rsidRDefault="0038638B" w:rsidP="0038638B" w:rsidR="0038638B">
      <w:pPr>
        <w:spacing w:lineRule="auto" w:line="360"/>
        <w:jc w:val="both"/>
      </w:pPr>
      <w:r>
        <w:rPr>
          <w:b/>
          <w:u w:val="single"/>
        </w:rPr>
        <w:t xml:space="preserve">Prioritetne tražbine: </w:t>
      </w:r>
      <w:r>
        <w:t xml:space="preserve"> Obveze po osnovu prioritetnih tražbina ne sudjeluju u predstečajnom postupku i iste će se prioritno namiriti.</w:t>
      </w:r>
    </w:p>
    <w:tbl>
      <w:tblPr>
        <w:tblpPr w:tblpY="174" w:tblpXSpec="center" w:horzAnchor="margin" w:vertAnchor="text" w:rightFromText="180" w:leftFromText="180"/>
        <w:tblW w:type="dxa" w:w="9279"/>
        <w:tblLook w:val="04A0" w:noVBand="1" w:noHBand="0" w:lastColumn="0" w:firstColumn="1" w:lastRow="0" w:firstRow="1"/>
      </w:tblPr>
      <w:tblGrid>
        <w:gridCol w:w="844"/>
        <w:gridCol w:w="2077"/>
        <w:gridCol w:w="3644"/>
        <w:gridCol w:w="2714"/>
      </w:tblGrid>
      <w:tr w:rsidTr="0038638B" w:rsidR="0038638B">
        <w:trPr>
          <w:trHeight w:val="557"/>
        </w:trPr>
        <w:tc>
          <w:tcPr>
            <w:tcW w:type="dxa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RB</w:t>
            </w:r>
          </w:p>
        </w:tc>
        <w:tc>
          <w:tcPr>
            <w:tcW w:type="dxa" w:w="20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OIB</w:t>
            </w:r>
          </w:p>
        </w:tc>
        <w:tc>
          <w:tcPr>
            <w:tcW w:type="dxa" w:w="36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Ime i prezime radnika</w:t>
            </w:r>
          </w:p>
        </w:tc>
        <w:tc>
          <w:tcPr>
            <w:tcW w:type="dxa" w:w="2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Iznos obveze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54810755137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AFRIĆ ANDI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789,36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10572722449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BLAŽEVIĆ SMILJA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41.251,57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05434034564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BOŽIĆ MIRJANA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13.116,16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44176824787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CIRKOVIĆ NEVEN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27.364,07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53543964280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DOBRILA DUŠAN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3.927,14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34201801214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DRAGIČEVIĆ DAVID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471,00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34199969873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GORAN VRKIĆ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298.530,73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37233457263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GRKOVIĆ NIKOLINA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52,27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42636957345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IVANČIĆ KRUNOSLAV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1.447,59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18376300223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JELAČIĆ KRŠUL PATRICIJA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67.596,42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37814024158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JELAČIĆ VALTER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70.182,79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35283280814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JELAČIĆ VILIM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308.770,53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77413866975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KARDUM JADRANKA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3.521,57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lastRenderedPageBreak/>
              <w:t>14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48785923302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KOŽUL KRISITIJAN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2.179,19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60334964275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KRALJ KRISITIJAN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2.217,19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64511468891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KUĆEL NEDA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39.506,25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02779065595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LAZAR EDI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2.575,27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50536609507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LIDIJA VRKIĆ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82.890,76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69851642965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LONČARIĆ SREĆKO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12.105,66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62478713475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MLINAR KSENIJA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204,29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70372550322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MARIČIĆ MARKO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6.934,69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45840597453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MERDANOVIĆ DINO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12.298,18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99626973044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MEZGA ŽELJKO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373,23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37662858728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MIŠKULIN NEVENKA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1.217,69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06765998002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PAVEŠIĆ IVICA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942,00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27346051223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PAVLOVIĆ DAVORKA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2.698,96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00210627523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MAREVIĆ DRAGICA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8.376,67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32127748376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RADIŠIĆ ANTE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60.733,09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62458981044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RUŽIĆ MARIN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3.903,60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28009175598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SIMČIĆ VALTER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751,60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54167633904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DANIJELA BATELKA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1.623,43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97686789942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ŠIPUŠ MELITA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249.457,44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22354792974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ŠTEMBERGER DANIJEL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60.500,93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75324044734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VLAJNIĆ VELIBOR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942,00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71326766866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VRANEK DAMIR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1.263,60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30070279397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ZMAJLA DANIJELA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5.690,55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21753068169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ŽANA OPREŠNIK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2.159,94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88232558448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PEZELJ NIKICA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1.749,17</w:t>
            </w:r>
          </w:p>
        </w:tc>
      </w:tr>
      <w:tr w:rsidTr="0038638B" w:rsidR="0038638B">
        <w:trPr>
          <w:trHeight w:val="196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92115681540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ŠEPIĆ ALEN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11.042,46</w:t>
            </w:r>
          </w:p>
        </w:tc>
      </w:tr>
      <w:tr w:rsidTr="0038638B" w:rsidR="0038638B">
        <w:trPr>
          <w:trHeight w:val="393"/>
        </w:trPr>
        <w:tc>
          <w:tcPr>
            <w:tcW w:type="dxa" w:w="8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 </w:t>
            </w:r>
          </w:p>
        </w:tc>
        <w:tc>
          <w:tcPr>
            <w:tcW w:type="dxa" w:w="2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 </w:t>
            </w:r>
          </w:p>
        </w:tc>
        <w:tc>
          <w:tcPr>
            <w:tcW w:type="dxa" w:w="3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Ukupno:</w:t>
            </w:r>
          </w:p>
        </w:tc>
        <w:tc>
          <w:tcPr>
            <w:tcW w:type="dxa" w:w="2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lang w:eastAsia="en-GB" w:val="en-GB"/>
              </w:rPr>
            </w:pPr>
            <w:r>
              <w:rPr>
                <w:rFonts w:eastAsia="Times New Roman"/>
                <w:b/>
              </w:rPr>
              <w:t>1.411.359,04</w:t>
            </w:r>
          </w:p>
        </w:tc>
      </w:tr>
    </w:tbl>
    <w:p w:rsidRDefault="0038638B" w:rsidP="0038638B" w:rsidR="0038638B">
      <w:pPr>
        <w:spacing w:lineRule="auto" w:line="360"/>
        <w:jc w:val="both"/>
        <w:rPr>
          <w:lang w:eastAsia="en-GB" w:val="en-GB"/>
        </w:rPr>
      </w:pPr>
    </w:p>
    <w:p w:rsidRDefault="0038638B" w:rsidP="0038638B" w:rsidR="0038638B">
      <w:pPr>
        <w:spacing w:lineRule="auto" w:line="360"/>
        <w:jc w:val="both"/>
      </w:pPr>
      <w:r>
        <w:t xml:space="preserve">Efekt financijskog restrukturiranja očekuje se kroz poček od 12 mjeseci, čime će se društvu omogućiti ponovno uspostavljanje likvidnosti kroz dovršetak ugovorenih poslova i  naplatu potraživanja u iznosu od 1.433.944 kn. </w:t>
      </w:r>
      <w:r>
        <w:lastRenderedPageBreak/>
        <w:t>Kroz otpis obveza očekuje se financijsko rasterećenje u iznosu od 12.038.395,64 kn. Sve ovo omogućit će tvrtci  lakše vraćanje ostatka obveza.</w:t>
      </w:r>
    </w:p>
    <w:p w:rsidRDefault="0038638B" w:rsidP="0038638B" w:rsidR="0038638B">
      <w:pPr>
        <w:pStyle w:val="Naslov2"/>
        <w:ind w:left="420"/>
      </w:pPr>
      <w:bookmarkStart w:name="_Toc484385537" w:id="62"/>
      <w:bookmarkStart w:name="_Toc472012456" w:id="63"/>
      <w:r>
        <w:t>3.1.   Izračun financijskih mjera na manjak likvidnih sredstava</w:t>
      </w:r>
      <w:bookmarkEnd w:id="62"/>
      <w:bookmarkEnd w:id="63"/>
      <w:r>
        <w:t xml:space="preserve"> </w:t>
      </w:r>
    </w:p>
    <w:p w:rsidRDefault="0038638B" w:rsidP="0038638B" w:rsidR="0038638B"/>
    <w:p w:rsidRDefault="0038638B" w:rsidP="0038638B" w:rsidR="0038638B"/>
    <w:p w:rsidRDefault="0038638B" w:rsidP="0038638B" w:rsidR="0038638B">
      <w:pPr>
        <w:spacing w:lineRule="auto" w:line="360"/>
        <w:jc w:val="both"/>
      </w:pPr>
      <w:r>
        <w:t xml:space="preserve">Nakon provedenih mjera financijskog restrukturiranja, društvo će sanirati manjak likvidnih sredstava tako da će se isiti smanjiti na iznos od </w:t>
      </w:r>
      <w:r>
        <w:rPr>
          <w:rFonts w:eastAsia="Times New Roman"/>
          <w:b/>
          <w:bCs/>
        </w:rPr>
        <w:t>3.542.264</w:t>
      </w:r>
      <w:r>
        <w:rPr>
          <w:rFonts w:eastAsia="Times New Roman"/>
          <w:b/>
          <w:bCs/>
          <w:color w:val="000000"/>
        </w:rPr>
        <w:t xml:space="preserve"> </w:t>
      </w:r>
      <w:r>
        <w:t>kn, što će uz provedbu operativnih mjera omogućiti dugoročnu  financijsku likvidnost jer će sve kratkoročne obveze dijelomočno otpisati, a razliku pretvoriti u dugoročne obveze.</w:t>
      </w:r>
    </w:p>
    <w:p w:rsidRDefault="0038638B" w:rsidP="0038638B" w:rsidR="0038638B">
      <w:pPr>
        <w:spacing w:lineRule="auto" w:line="360"/>
      </w:pPr>
    </w:p>
    <w:p w:rsidRDefault="0038638B" w:rsidP="0038638B" w:rsidR="0038638B">
      <w:pPr>
        <w:spacing w:lineRule="auto" w:line="360"/>
      </w:pPr>
      <w:r>
        <w:t>Tablica:</w:t>
      </w:r>
    </w:p>
    <w:p w:rsidRDefault="0038638B" w:rsidP="0038638B" w:rsidR="0038638B">
      <w:pPr>
        <w:spacing w:lineRule="auto" w:line="360"/>
        <w:rPr>
          <w:sz w:val="20"/>
        </w:rPr>
      </w:pPr>
    </w:p>
    <w:tbl>
      <w:tblPr>
        <w:tblW w:type="dxa" w:w="9102"/>
        <w:jc w:val="center"/>
        <w:tblLook w:val="04A0" w:noVBand="1" w:noHBand="0" w:lastColumn="0" w:firstColumn="1" w:lastRow="0" w:firstRow="1"/>
      </w:tblPr>
      <w:tblGrid>
        <w:gridCol w:w="7272"/>
        <w:gridCol w:w="1830"/>
      </w:tblGrid>
      <w:tr w:rsidTr="0038638B" w:rsidR="0038638B">
        <w:trPr>
          <w:trHeight w:val="481"/>
          <w:jc w:val="center"/>
        </w:trPr>
        <w:tc>
          <w:tcPr>
            <w:tcW w:type="dxa" w:w="7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type="dxa" w:w="1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Iznos</w:t>
            </w:r>
          </w:p>
        </w:tc>
      </w:tr>
      <w:tr w:rsidTr="0038638B" w:rsidR="0038638B">
        <w:trPr>
          <w:trHeight w:val="412"/>
          <w:jc w:val="center"/>
        </w:trPr>
        <w:tc>
          <w:tcPr>
            <w:tcW w:type="dxa" w:w="7272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Koncesije, patenti, licencije, robne i uslužne marke, softver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  i ostala prava</w:t>
            </w:r>
          </w:p>
        </w:tc>
        <w:tc>
          <w:tcPr>
            <w:tcW w:type="dxa" w:w="1830"/>
            <w:tcBorders>
              <w:top w:space="0" w:sz="4" w:color="C0C0C0" w:val="single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2.039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Zemljište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1.158.335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Građevinski objekti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15.411.595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4. Postrojenja i oprema 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50.364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Materijalna imovina u pripremi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67.564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 Trgovačka roba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275.746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7. Potraživanja od kupaca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694.619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8. Potraživanja od zaposlenika i članova poduzetnika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628.295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 Potraživanja od države i drugih institucija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36.731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10. Ostala potraživanja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74.299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11. Dani zajmovi, depoziti i slično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112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12. NOVAC U BANCI I BLAGAJNI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658</w:t>
            </w:r>
          </w:p>
        </w:tc>
      </w:tr>
      <w:tr w:rsidTr="0038638B" w:rsidR="0038638B">
        <w:trPr>
          <w:trHeight w:val="412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13  PLAĆENI TROŠKOVI BUDUĆEG RAZDOBLJA I OBRAČUNATI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br/>
              <w:t xml:space="preserve">      PRIHODI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15.640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type="dxa" w:w="1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18.415.997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Ostale dugoročne obveze</w:t>
            </w:r>
          </w:p>
        </w:tc>
        <w:tc>
          <w:tcPr>
            <w:tcW w:type="dxa" w:w="1830"/>
            <w:tcBorders>
              <w:top w:space="0" w:sz="4" w:color="C0C0C0" w:val="single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2.696.842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Obveze za zajmove, depozite i slično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49.450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Obveze prema bankama i drugim financijskim institucijama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1.957.882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Obveze za predujmove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2.539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>5. Obveze prema dobavljačima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5.728.024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 Obveze po vrijednosnim papirima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385.000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7. Obveze prema zaposlenicima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1.411.359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8. Obveze  za poreze, doprinose i sličana davanja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2.430.752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9. Ostale kratkoročne obveze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19.334.809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UKUPNO OBVEZE:</w:t>
            </w:r>
          </w:p>
        </w:tc>
        <w:tc>
          <w:tcPr>
            <w:tcW w:type="dxa" w:w="1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33.996.657</w:t>
            </w:r>
          </w:p>
        </w:tc>
      </w:tr>
      <w:tr w:rsidTr="0038638B" w:rsidR="0038638B">
        <w:trPr>
          <w:trHeight w:val="273"/>
          <w:jc w:val="center"/>
        </w:trPr>
        <w:tc>
          <w:tcPr>
            <w:tcW w:type="dxa" w:w="72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-15.580.660</w:t>
            </w:r>
          </w:p>
        </w:tc>
      </w:tr>
      <w:tr w:rsidTr="0038638B" w:rsidR="0038638B">
        <w:trPr>
          <w:trHeight w:val="482"/>
          <w:jc w:val="center"/>
        </w:trPr>
        <w:tc>
          <w:tcPr>
            <w:tcW w:type="dxa" w:w="72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cs="Arial" w:eastAsia="Times New Roman" w:hAnsi="Arial" w:ascii="Arial"/>
                <w:lang w:eastAsia="en-GB" w:val="en-GB"/>
              </w:rPr>
            </w:pPr>
            <w:r>
              <w:rPr>
                <w:rFonts w:cs="Arial" w:eastAsia="Times New Roman" w:hAnsi="Arial" w:ascii="Arial"/>
              </w:rPr>
              <w:t>UTJECAJ FINANCIJSKOG RESTRUKTURIRANJA NA MANJAK LIKVIDNIH SREDSTAVA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cs="Arial" w:eastAsia="Times New Roman" w:hAnsi="Arial" w:ascii="Arial"/>
                <w:lang w:eastAsia="en-GB" w:val="en-GB"/>
              </w:rPr>
            </w:pPr>
            <w:r>
              <w:rPr>
                <w:rFonts w:cs="Arial" w:eastAsia="Times New Roman" w:hAnsi="Arial" w:ascii="Arial"/>
              </w:rPr>
              <w:t>12.038.396</w:t>
            </w:r>
          </w:p>
        </w:tc>
      </w:tr>
      <w:tr w:rsidTr="0038638B" w:rsidR="0038638B">
        <w:trPr>
          <w:trHeight w:val="482"/>
          <w:jc w:val="center"/>
        </w:trPr>
        <w:tc>
          <w:tcPr>
            <w:tcW w:type="dxa" w:w="72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VIŠAK LIKVIDNIH SREDSTAVA NAKON MJERA FINANCIJSKOG RESTRUKTURIRANJA:</w:t>
            </w:r>
          </w:p>
        </w:tc>
        <w:tc>
          <w:tcPr>
            <w:tcW w:type="dxa" w:w="1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-3.542.264</w:t>
            </w:r>
          </w:p>
        </w:tc>
      </w:tr>
    </w:tbl>
    <w:p w:rsidRDefault="0038638B" w:rsidP="0038638B" w:rsidR="0038638B">
      <w:pPr>
        <w:spacing w:lineRule="auto" w:line="360"/>
        <w:rPr>
          <w:sz w:val="20"/>
          <w:lang w:eastAsia="en-GB" w:val="en-GB"/>
        </w:rPr>
      </w:pPr>
    </w:p>
    <w:p w:rsidRDefault="0038638B" w:rsidP="0038638B" w:rsidR="0038638B">
      <w:pPr>
        <w:spacing w:lineRule="auto" w:line="360"/>
        <w:rPr>
          <w:sz w:val="20"/>
        </w:rPr>
      </w:pPr>
    </w:p>
    <w:p w:rsidRDefault="0038638B" w:rsidP="0038638B" w:rsidR="0038638B">
      <w:pPr>
        <w:spacing w:lineRule="auto" w:line="360"/>
        <w:rPr>
          <w:sz w:val="20"/>
        </w:rPr>
      </w:pPr>
    </w:p>
    <w:p w:rsidRDefault="0038638B" w:rsidP="0038638B" w:rsidR="0038638B">
      <w:pPr>
        <w:pStyle w:val="Naslov1"/>
      </w:pPr>
      <w:bookmarkStart w:name="_Toc484385538" w:id="64"/>
      <w:bookmarkStart w:name="_Toc477898305" w:id="65"/>
      <w:bookmarkStart w:name="_Toc472012457" w:id="66"/>
      <w:bookmarkStart w:name="_Toc451235626" w:id="67"/>
      <w:r>
        <w:t>4.   OPIS MJERA OPERATIVNOG RESTRUKTURIRANJA I IZRAČUN NJIHOVIH UČINAKA NA POSLOVANJE</w:t>
      </w:r>
      <w:bookmarkEnd w:id="64"/>
      <w:bookmarkEnd w:id="65"/>
      <w:bookmarkEnd w:id="66"/>
      <w:bookmarkEnd w:id="67"/>
    </w:p>
    <w:p w:rsidRDefault="0038638B" w:rsidP="0038638B" w:rsidR="0038638B"/>
    <w:p w:rsidRDefault="0038638B" w:rsidP="0038638B" w:rsidR="0038638B"/>
    <w:p w:rsidRDefault="0038638B" w:rsidP="0038638B" w:rsidR="0038638B">
      <w:pPr>
        <w:spacing w:lineRule="auto" w:line="360"/>
        <w:jc w:val="both"/>
      </w:pPr>
      <w:r>
        <w:t xml:space="preserve">Osim financijskog restrukturiranja tvrtke CODE PAK d.o.o. u predstečajnom postupku, čime će se obveze društva reprogamirati na duži vremenski period te time društvo dovesti u stanje likvidnosti, tvrtka planira poduzeti i slijedeće mjere operativnog restrukturiranja:  </w:t>
      </w:r>
    </w:p>
    <w:p w:rsidRDefault="0038638B" w:rsidP="0038638B" w:rsidR="0038638B">
      <w:pPr>
        <w:spacing w:lineRule="auto" w:line="360"/>
        <w:jc w:val="both"/>
      </w:pPr>
    </w:p>
    <w:p w:rsidRDefault="0038638B" w:rsidP="00EB2DBA" w:rsidR="0038638B">
      <w:pPr>
        <w:pStyle w:val="Odlomakpopisa"/>
        <w:numPr>
          <w:ilvl w:val="0"/>
          <w:numId w:val="9"/>
        </w:numPr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>Povećanje broja zaposlenih</w:t>
      </w:r>
    </w:p>
    <w:p w:rsidRDefault="0038638B" w:rsidP="0038638B" w:rsidR="0038638B">
      <w:pPr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 xml:space="preserve">Sukladno planovima, tvrtka će </w:t>
      </w:r>
      <w:r>
        <w:t xml:space="preserve">zaposliti 6 djelatnika </w:t>
      </w:r>
      <w:r>
        <w:rPr>
          <w:color w:themeColor="text1" w:val="000000"/>
        </w:rPr>
        <w:t>u naredne dvije poslovne godine.</w:t>
      </w:r>
    </w:p>
    <w:p w:rsidRDefault="0038638B" w:rsidP="0038638B" w:rsidR="0038638B">
      <w:pPr>
        <w:spacing w:lineRule="auto" w:line="360"/>
        <w:jc w:val="both"/>
      </w:pPr>
    </w:p>
    <w:p w:rsidRDefault="0038638B" w:rsidP="00EB2DBA" w:rsidR="0038638B">
      <w:pPr>
        <w:numPr>
          <w:ilvl w:val="0"/>
          <w:numId w:val="10"/>
        </w:numPr>
        <w:spacing w:lineRule="auto" w:line="360" w:after="0"/>
        <w:jc w:val="both"/>
      </w:pPr>
      <w:r>
        <w:t xml:space="preserve">Optimizacija radnih procesa </w:t>
      </w:r>
    </w:p>
    <w:p w:rsidRDefault="0038638B" w:rsidP="0038638B" w:rsidR="0038638B">
      <w:pPr>
        <w:spacing w:lineRule="auto" w:line="360"/>
        <w:jc w:val="both"/>
      </w:pPr>
      <w:r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:rsidRDefault="0038638B" w:rsidP="0038638B" w:rsidR="0038638B">
      <w:pPr>
        <w:spacing w:lineRule="auto" w:line="360"/>
        <w:jc w:val="both"/>
        <w:rPr>
          <w:color w:themeColor="text1" w:val="000000"/>
        </w:rPr>
      </w:pPr>
    </w:p>
    <w:p w:rsidRDefault="0038638B" w:rsidP="00EB2DBA" w:rsidR="0038638B">
      <w:pPr>
        <w:numPr>
          <w:ilvl w:val="0"/>
          <w:numId w:val="11"/>
        </w:numPr>
        <w:spacing w:lineRule="auto" w:line="360" w:after="0"/>
        <w:jc w:val="both"/>
        <w:rPr>
          <w:color w:themeColor="text1" w:val="000000"/>
        </w:rPr>
      </w:pPr>
      <w:r>
        <w:rPr>
          <w:color w:themeColor="text1" w:val="000000"/>
        </w:rPr>
        <w:t>Povećanje prihoda</w:t>
      </w:r>
    </w:p>
    <w:p w:rsidRDefault="0038638B" w:rsidP="0038638B" w:rsidR="0038638B">
      <w:pPr>
        <w:spacing w:lineRule="auto" w:line="360"/>
        <w:jc w:val="both"/>
      </w:pPr>
      <w:r>
        <w:lastRenderedPageBreak/>
        <w:t xml:space="preserve">Tvrtka će tražiti dodatne izvore prihoda i usmjeriti nove napore na tržišta koja imaju interes za njihovu usluge, poglavito u inozemstvu. </w:t>
      </w:r>
    </w:p>
    <w:p w:rsidRDefault="0038638B" w:rsidP="0038638B" w:rsidR="0038638B">
      <w:pPr>
        <w:spacing w:lineRule="auto" w:line="360"/>
        <w:jc w:val="both"/>
        <w:rPr>
          <w:color w:themeColor="text1" w:val="000000"/>
          <w:lang w:eastAsia="en-GB"/>
        </w:rPr>
      </w:pPr>
    </w:p>
    <w:p w:rsidRDefault="0038638B" w:rsidP="00EB2DBA" w:rsidR="0038638B">
      <w:pPr>
        <w:numPr>
          <w:ilvl w:val="0"/>
          <w:numId w:val="12"/>
        </w:numPr>
        <w:spacing w:lineRule="auto" w:line="360" w:after="0"/>
        <w:jc w:val="both"/>
      </w:pPr>
      <w:r>
        <w:t>Povećanje profitabilnosti</w:t>
      </w:r>
    </w:p>
    <w:p w:rsidRDefault="0038638B" w:rsidP="0038638B" w:rsidR="0038638B">
      <w:pPr>
        <w:spacing w:lineRule="auto" w:line="360"/>
        <w:jc w:val="both"/>
      </w:pPr>
      <w:r>
        <w:t>Sukladno povećanju prodaje planira se i povećanje profitabilnosti koja će imati značajan učinak na poslovanje poduzeća.</w:t>
      </w:r>
    </w:p>
    <w:p w:rsidRDefault="0038638B" w:rsidP="0038638B" w:rsidR="0038638B">
      <w:pPr>
        <w:spacing w:lineRule="auto" w:line="360"/>
        <w:jc w:val="both"/>
      </w:pPr>
    </w:p>
    <w:p w:rsidRDefault="0038638B" w:rsidP="00EB2DBA" w:rsidR="0038638B">
      <w:pPr>
        <w:numPr>
          <w:ilvl w:val="0"/>
          <w:numId w:val="11"/>
        </w:numPr>
        <w:spacing w:lineRule="auto" w:line="360" w:after="0"/>
        <w:contextualSpacing/>
        <w:jc w:val="both"/>
      </w:pPr>
      <w:r>
        <w:t xml:space="preserve">Oglašavanje </w:t>
      </w:r>
    </w:p>
    <w:p w:rsidRDefault="0038638B" w:rsidP="0038638B" w:rsidR="0038638B">
      <w:pPr>
        <w:spacing w:lineRule="auto" w:line="360"/>
        <w:jc w:val="both"/>
      </w:pPr>
      <w:r>
        <w:t>Najvažnija stavka u poslovanju je oglašavanje i informiranje klijenata o vlastitim proizvodima i uslugama, što već intenzivno provode, te će nastaviti u tom smjeru.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/>
    <w:p w:rsidRDefault="0038638B" w:rsidP="0038638B" w:rsidR="0038638B"/>
    <w:p w:rsidRDefault="0038638B" w:rsidP="0038638B" w:rsidR="0038638B">
      <w:pPr>
        <w:rPr>
          <w:rFonts w:eastAsia="Times New Roman"/>
          <w:b/>
          <w:bCs/>
          <w:iCs/>
          <w:lang w:eastAsia="hr-HR"/>
        </w:rPr>
      </w:pPr>
      <w:r>
        <w:br w:type="page"/>
      </w:r>
      <w:bookmarkStart w:name="_Toc472012458" w:id="68"/>
      <w:bookmarkStart w:name="_Toc451235627" w:id="69"/>
      <w:bookmarkStart w:name="_Toc292093929" w:id="70"/>
      <w:bookmarkStart w:name="_Toc283111403" w:id="71"/>
      <w:bookmarkStart w:name="_Toc131189724" w:id="72"/>
    </w:p>
    <w:p w:rsidRDefault="0038638B" w:rsidP="0038638B" w:rsidR="0038638B">
      <w:pPr>
        <w:pStyle w:val="Naslov2"/>
        <w:ind w:left="420"/>
        <w:rPr>
          <w:rFonts w:eastAsia="Times New Roman"/>
          <w:iCs/>
          <w:lang w:eastAsia="hr-HR"/>
        </w:rPr>
      </w:pPr>
      <w:bookmarkStart w:name="_Toc484385539" w:id="73"/>
      <w:bookmarkStart w:name="_Toc477898306" w:id="74"/>
      <w:r>
        <w:lastRenderedPageBreak/>
        <w:t>4.1    Izračun učinka operativnih mjera na poslovanje</w:t>
      </w:r>
      <w:bookmarkEnd w:id="68"/>
      <w:bookmarkEnd w:id="73"/>
      <w:bookmarkEnd w:id="74"/>
      <w:r>
        <w:t xml:space="preserve">    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  <w:r>
        <w:t xml:space="preserve">Kroz segment operativnih mjera restrukturiranja, društvo će povećati profitabilnost za ukupno </w:t>
      </w:r>
      <w:r>
        <w:rPr>
          <w:rFonts w:eastAsia="Times New Roman"/>
          <w:color w:val="000000"/>
        </w:rPr>
        <w:t xml:space="preserve">3.936.200,00 </w:t>
      </w:r>
      <w:r>
        <w:t>kn, u odnosu na prethodno razdoblje, čime će se postići optimalno, profitabilno poslovanje.</w:t>
      </w:r>
    </w:p>
    <w:p w:rsidRDefault="0038638B" w:rsidP="0038638B" w:rsidR="0038638B">
      <w:pPr>
        <w:spacing w:lineRule="auto" w:line="360"/>
        <w:jc w:val="both"/>
        <w:rPr>
          <w:sz w:val="20"/>
        </w:rPr>
      </w:pPr>
    </w:p>
    <w:tbl>
      <w:tblPr>
        <w:tblW w:type="dxa" w:w="9081"/>
        <w:tblInd w:type="dxa" w:w="675"/>
        <w:tblLook w:val="04A0" w:noVBand="1" w:noHBand="0" w:lastColumn="0" w:firstColumn="1" w:lastRow="0" w:firstRow="1"/>
      </w:tblPr>
      <w:tblGrid>
        <w:gridCol w:w="984"/>
        <w:gridCol w:w="6460"/>
        <w:gridCol w:w="1637"/>
      </w:tblGrid>
      <w:tr w:rsidTr="0038638B" w:rsidR="0038638B">
        <w:trPr>
          <w:trHeight w:val="461"/>
        </w:trPr>
        <w:tc>
          <w:tcPr>
            <w:tcW w:type="dxa" w:w="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R.b.</w:t>
            </w:r>
          </w:p>
        </w:tc>
        <w:tc>
          <w:tcPr>
            <w:tcW w:type="dxa" w:w="6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Opis</w:t>
            </w:r>
          </w:p>
        </w:tc>
        <w:tc>
          <w:tcPr>
            <w:tcW w:type="dxa" w:w="16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Iznos</w:t>
            </w:r>
          </w:p>
        </w:tc>
      </w:tr>
      <w:tr w:rsidTr="0038638B" w:rsidR="0038638B">
        <w:trPr>
          <w:trHeight w:val="221"/>
        </w:trPr>
        <w:tc>
          <w:tcPr>
            <w:tcW w:type="dxa" w:w="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type="dxa" w:w="6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Povećanje profitabilnosti kroz Optimizaciju radnih procesa </w:t>
            </w:r>
          </w:p>
        </w:tc>
        <w:tc>
          <w:tcPr>
            <w:tcW w:type="dxa" w:w="16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1.853.200,00</w:t>
            </w:r>
          </w:p>
        </w:tc>
      </w:tr>
      <w:tr w:rsidTr="0038638B" w:rsidR="0038638B">
        <w:trPr>
          <w:trHeight w:val="221"/>
        </w:trPr>
        <w:tc>
          <w:tcPr>
            <w:tcW w:type="dxa" w:w="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6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Povećanje profitabilnosti kroz novi segment nabave</w:t>
            </w:r>
          </w:p>
        </w:tc>
        <w:tc>
          <w:tcPr>
            <w:tcW w:type="dxa" w:w="16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1.403.000,00</w:t>
            </w:r>
          </w:p>
        </w:tc>
      </w:tr>
      <w:tr w:rsidTr="0038638B" w:rsidR="0038638B">
        <w:trPr>
          <w:trHeight w:val="221"/>
        </w:trPr>
        <w:tc>
          <w:tcPr>
            <w:tcW w:type="dxa" w:w="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type="dxa" w:w="6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Povećanje profitabilnosti kroz operativne poslovne procese </w:t>
            </w:r>
          </w:p>
        </w:tc>
        <w:tc>
          <w:tcPr>
            <w:tcW w:type="dxa" w:w="16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680000</w:t>
            </w:r>
          </w:p>
        </w:tc>
      </w:tr>
      <w:tr w:rsidTr="0038638B" w:rsidR="0038638B">
        <w:trPr>
          <w:trHeight w:val="479"/>
        </w:trPr>
        <w:tc>
          <w:tcPr>
            <w:tcW w:type="dxa" w:w="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 </w:t>
            </w:r>
          </w:p>
        </w:tc>
        <w:tc>
          <w:tcPr>
            <w:tcW w:type="dxa" w:w="6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Ukupno:</w:t>
            </w:r>
          </w:p>
        </w:tc>
        <w:tc>
          <w:tcPr>
            <w:tcW w:type="dxa" w:w="16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3.936.200,00</w:t>
            </w:r>
          </w:p>
        </w:tc>
      </w:tr>
    </w:tbl>
    <w:p w:rsidRDefault="0038638B" w:rsidP="0038638B" w:rsidR="0038638B">
      <w:pPr>
        <w:spacing w:lineRule="auto" w:line="360"/>
        <w:jc w:val="both"/>
        <w:rPr>
          <w:sz w:val="20"/>
          <w:lang w:eastAsia="en-GB" w:val="en-GB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jc w:val="center"/>
        <w:rPr>
          <w:sz w:val="20"/>
        </w:rPr>
      </w:pPr>
      <w:r>
        <w:rPr>
          <w:rFonts w:cs="Helvetica" w:hAnsi="Helvetica" w:ascii="Helvetica"/>
          <w:noProof/>
          <w:lang w:eastAsia="hr-HR"/>
        </w:rPr>
        <w:drawing>
          <wp:inline distR="0" distL="0" distB="0" distT="0">
            <wp:extent cy="3152775" cx="543877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152775" cx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jc w:val="center"/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b/>
          <w:color w:themeColor="accent1" w:val="4F81BD"/>
          <w:sz w:val="21"/>
          <w:szCs w:val="28"/>
        </w:rPr>
      </w:pPr>
    </w:p>
    <w:p w:rsidRDefault="0038638B" w:rsidP="0038638B" w:rsidR="0038638B">
      <w:pPr>
        <w:rPr>
          <w:rFonts w:eastAsia="Times New Roman"/>
          <w:b/>
          <w:color w:themeColor="accent1" w:val="4F81BD"/>
          <w:sz w:val="24"/>
          <w:szCs w:val="24"/>
        </w:rPr>
      </w:pPr>
      <w:r>
        <w:br w:type="page"/>
      </w:r>
      <w:bookmarkStart w:name="_Toc477898307" w:id="75"/>
      <w:bookmarkStart w:name="_Toc472012459" w:id="76"/>
    </w:p>
    <w:p w:rsidRDefault="0038638B" w:rsidP="0038638B" w:rsidR="0038638B">
      <w:pPr>
        <w:pStyle w:val="Naslov1"/>
        <w:rPr>
          <w:color w:themeColor="accent1" w:val="4F81BD"/>
          <w:lang w:eastAsia="en-US"/>
        </w:rPr>
      </w:pPr>
      <w:bookmarkStart w:name="_Toc484385540" w:id="77"/>
      <w:r>
        <w:lastRenderedPageBreak/>
        <w:t>5. PLAN POSLOVANJA ZA NAREDNIH 5 GODINA</w:t>
      </w:r>
      <w:bookmarkEnd w:id="69"/>
      <w:bookmarkEnd w:id="75"/>
      <w:bookmarkEnd w:id="76"/>
      <w:bookmarkEnd w:id="77"/>
    </w:p>
    <w:p w:rsidRDefault="0038638B" w:rsidP="0038638B" w:rsidR="0038638B">
      <w:pPr>
        <w:rPr>
          <w:b/>
          <w:i/>
          <w:color w:val="FF6600"/>
        </w:rPr>
      </w:pPr>
    </w:p>
    <w:p w:rsidRDefault="0038638B" w:rsidP="0038638B" w:rsidR="0038638B"/>
    <w:p w:rsidRDefault="0038638B" w:rsidP="0038638B" w:rsidR="0038638B">
      <w:pPr>
        <w:spacing w:lineRule="auto" w:line="360"/>
        <w:jc w:val="both"/>
      </w:pPr>
      <w:r>
        <w:t xml:space="preserve">Ključne pretpostavke projekcije poslovanja: </w:t>
      </w:r>
    </w:p>
    <w:p w:rsidRDefault="0038638B" w:rsidP="0038638B" w:rsidR="0038638B">
      <w:pPr>
        <w:spacing w:lineRule="auto" w:line="360"/>
        <w:jc w:val="both"/>
      </w:pPr>
    </w:p>
    <w:p w:rsidRDefault="0038638B" w:rsidP="00EB2DBA" w:rsidR="0038638B">
      <w:pPr>
        <w:numPr>
          <w:ilvl w:val="0"/>
          <w:numId w:val="13"/>
        </w:numPr>
        <w:spacing w:lineRule="auto" w:line="360" w:after="0"/>
        <w:jc w:val="both"/>
      </w:pPr>
      <w:r>
        <w:t>Projekcija računa dobiti i gubitka utvrđena je za pet godina poslovanja, a podlogu za izračun čine utvrđene kategorije u Planu restrukturiranja (tržišne okolnosti, utjecaj na prodajnu i troškovnu učinkovitost, utjecaj financijskog restrukturiranja).</w:t>
      </w:r>
    </w:p>
    <w:p w:rsidRDefault="0038638B" w:rsidP="0038638B" w:rsidR="0038638B">
      <w:pPr>
        <w:spacing w:lineRule="auto" w:line="360"/>
        <w:jc w:val="both"/>
      </w:pPr>
    </w:p>
    <w:p w:rsidRDefault="0038638B" w:rsidP="00EB2DBA" w:rsidR="0038638B">
      <w:pPr>
        <w:numPr>
          <w:ilvl w:val="0"/>
          <w:numId w:val="13"/>
        </w:numPr>
        <w:spacing w:lineRule="auto" w:line="360" w:after="0"/>
        <w:jc w:val="both"/>
      </w:pPr>
      <w:r>
        <w:t>Prihodi  i bruto marža - Projekcija prihoda unutar prikazanog računa dobiti i gubitka temelji se na projekcijama za sve djelatnosti kojima se Društvo bavi, a interpretira se kroz ključne pokazatelje ekonomske efikasnosti od kojih su najvažniji:</w:t>
      </w:r>
    </w:p>
    <w:p w:rsidRDefault="0038638B" w:rsidP="0038638B" w:rsidR="0038638B">
      <w:pPr>
        <w:pStyle w:val="DarkList-Accent51"/>
      </w:pPr>
    </w:p>
    <w:p w:rsidRDefault="0038638B" w:rsidP="00EB2DBA" w:rsidR="0038638B">
      <w:pPr>
        <w:numPr>
          <w:ilvl w:val="1"/>
          <w:numId w:val="13"/>
        </w:numPr>
        <w:spacing w:lineRule="auto" w:line="360" w:after="0"/>
        <w:jc w:val="both"/>
      </w:pPr>
      <w:r>
        <w:t>Stabilizacija prihoda, povećanje bruto marže i poboljšanje naplate dodatnim instrumentima osiguranja, a zasnivaju se na predviđenom utjecaju projekta restrukturiranja kao i na likvidnom poslovanju do kojeg se došlo putem reprograma obveza</w:t>
      </w:r>
    </w:p>
    <w:p w:rsidRDefault="0038638B" w:rsidP="00EB2DBA" w:rsidR="0038638B">
      <w:pPr>
        <w:numPr>
          <w:ilvl w:val="1"/>
          <w:numId w:val="13"/>
        </w:numPr>
        <w:spacing w:lineRule="auto" w:line="360" w:after="0"/>
        <w:jc w:val="both"/>
      </w:pPr>
      <w:r>
        <w:t>Rast prihoda kroz povećanje kanala prodaje (novi kupci, povećanje suradnje s postojećim kupcima, nova tržišta)</w:t>
      </w:r>
    </w:p>
    <w:p w:rsidRDefault="0038638B" w:rsidP="0038638B" w:rsidR="0038638B">
      <w:pPr>
        <w:spacing w:lineRule="auto" w:line="360"/>
        <w:ind w:left="1440"/>
        <w:jc w:val="both"/>
      </w:pPr>
    </w:p>
    <w:p w:rsidRDefault="0038638B" w:rsidP="00EB2DBA" w:rsidR="0038638B">
      <w:pPr>
        <w:numPr>
          <w:ilvl w:val="0"/>
          <w:numId w:val="13"/>
        </w:numPr>
        <w:spacing w:lineRule="auto" w:line="360" w:after="0"/>
        <w:jc w:val="both"/>
      </w:pPr>
      <w:r>
        <w:t>Troškovi - projekcija troškova unutar prikazanog računa dobiti i gubitka temelji se na projiciranju svake pojedine stavke troškova, od kojih su ključni:</w:t>
      </w:r>
    </w:p>
    <w:p w:rsidRDefault="0038638B" w:rsidP="0038638B" w:rsidR="0038638B">
      <w:pPr>
        <w:spacing w:lineRule="auto" w:line="360"/>
        <w:ind w:left="720"/>
        <w:jc w:val="both"/>
      </w:pPr>
    </w:p>
    <w:p w:rsidRDefault="0038638B" w:rsidP="00EB2DBA" w:rsidR="0038638B">
      <w:pPr>
        <w:numPr>
          <w:ilvl w:val="1"/>
          <w:numId w:val="13"/>
        </w:numPr>
        <w:spacing w:lineRule="auto" w:line="360" w:after="0"/>
        <w:jc w:val="both"/>
      </w:pPr>
      <w:r>
        <w:t>smanjenje operativnih troškova koje će se ostvariti kroz povećan opseg posla i veće marže</w:t>
      </w:r>
    </w:p>
    <w:p w:rsidRDefault="0038638B" w:rsidP="0038638B" w:rsidR="0038638B">
      <w:pPr>
        <w:rPr>
          <w:u w:val="single"/>
        </w:rPr>
      </w:pPr>
      <w:r>
        <w:rPr>
          <w:u w:val="single"/>
        </w:rPr>
        <w:br w:type="page"/>
      </w:r>
    </w:p>
    <w:p w:rsidRDefault="0038638B" w:rsidP="0038638B" w:rsidR="0038638B">
      <w:pPr>
        <w:jc w:val="center"/>
        <w:rPr>
          <w:b/>
          <w:color w:themeColor="accent1" w:val="4F81BD"/>
          <w:u w:val="single"/>
        </w:rPr>
      </w:pPr>
      <w:r>
        <w:rPr>
          <w:b/>
          <w:color w:themeColor="accent1" w:val="4F81BD"/>
          <w:u w:val="single"/>
        </w:rPr>
        <w:lastRenderedPageBreak/>
        <w:t>Projekcija poslovanja  (2017. - 2022.)</w:t>
      </w:r>
    </w:p>
    <w:p w:rsidRDefault="0038638B" w:rsidP="0038638B" w:rsidR="0038638B">
      <w:pPr>
        <w:jc w:val="center"/>
        <w:rPr>
          <w:sz w:val="20"/>
        </w:rPr>
      </w:pPr>
    </w:p>
    <w:p w:rsidRDefault="0038638B" w:rsidP="0038638B" w:rsidR="0038638B">
      <w:pPr>
        <w:rPr>
          <w:i/>
          <w:sz w:val="20"/>
        </w:rPr>
      </w:pPr>
    </w:p>
    <w:tbl>
      <w:tblPr>
        <w:tblW w:type="dxa" w:w="8541"/>
        <w:jc w:val="center"/>
        <w:tblLook w:val="04A0" w:noVBand="1" w:noHBand="0" w:lastColumn="0" w:firstColumn="1" w:lastRow="0" w:firstRow="1"/>
      </w:tblPr>
      <w:tblGrid>
        <w:gridCol w:w="657"/>
        <w:gridCol w:w="1980"/>
        <w:gridCol w:w="951"/>
        <w:gridCol w:w="951"/>
        <w:gridCol w:w="951"/>
        <w:gridCol w:w="1042"/>
        <w:gridCol w:w="1042"/>
        <w:gridCol w:w="1042"/>
      </w:tblGrid>
      <w:tr w:rsidTr="0038638B" w:rsidR="0038638B">
        <w:trPr>
          <w:trHeight w:val="240"/>
          <w:jc w:val="center"/>
        </w:trPr>
        <w:tc>
          <w:tcPr>
            <w:tcW w:type="dxa" w:w="8541"/>
            <w:gridSpan w:val="8"/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prihod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Prihod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4.400.000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7.600.000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9.850.000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12.400.000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14.300.000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15.500.000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Ukupno Prihod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4.400.000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7.600.000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9.850.000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12.400.000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14.300.000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15.500.000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8541"/>
            <w:gridSpan w:val="8"/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troškovi poslovanja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Sirovina i materijal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3.344.000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5.016.000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6.501.000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8.184.000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9.438.000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10.230.000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88.200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176.400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308.700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308.700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308.700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308.700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Financijski izdaci (kta)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2.967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2.697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2.452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2.229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2.027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1.842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430.000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1.546.000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1.700.600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1.870.660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2.057.726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2.263.499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Ostalo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308.000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532.000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689.500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868.000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1.001.000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1.085.000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Ukupni troškovi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4.173.167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7.273.097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9.202.252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11.233.589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12.807.453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13.889.041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8541"/>
            <w:gridSpan w:val="8"/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Projekcija računa dobiti i gubitka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3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6"/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Prihod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4.400.000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7.600.000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9.850.000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12.400.000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14.300.000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15.500.000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Rashod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4.173.167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7.273.097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9.202.252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11.233.589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12.807.453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13.889.041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Materijalni troškovi 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3.652.000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5.548.000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7.190.500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9.052.000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10.439.000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11.315.000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88.200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176.400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308.700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308.700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308.700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308.700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430.000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1.546.000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1.700.600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1.870.660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2.057.726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2.263.499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Rashod financiranja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2.967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2.697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2.452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2.229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2.027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1.842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Dobit prije oporezivanja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226.833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326.903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647.748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1.166.411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1.492.547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1.610.959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Porez na dobit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65.381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129.550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233.282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298.509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322.192</w:t>
            </w:r>
          </w:p>
        </w:tc>
      </w:tr>
      <w:tr w:rsidTr="0038638B" w:rsidR="0038638B">
        <w:trPr>
          <w:trHeight w:val="240"/>
          <w:jc w:val="center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Neto dobit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226.833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261.522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518.198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933.129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1.194.038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1.288.767</w:t>
            </w:r>
          </w:p>
        </w:tc>
      </w:tr>
    </w:tbl>
    <w:p w:rsidRDefault="0038638B" w:rsidP="0038638B" w:rsidR="0038638B">
      <w:pPr>
        <w:rPr>
          <w:i/>
          <w:sz w:val="20"/>
          <w:lang w:eastAsia="en-GB" w:val="en-GB"/>
        </w:rPr>
      </w:pPr>
    </w:p>
    <w:p w:rsidRDefault="0038638B" w:rsidP="0038638B" w:rsidR="0038638B">
      <w:pPr>
        <w:jc w:val="center"/>
        <w:rPr>
          <w:i/>
          <w:sz w:val="24"/>
        </w:rPr>
      </w:pPr>
      <w:r>
        <w:rPr>
          <w:i/>
        </w:rPr>
        <w:lastRenderedPageBreak/>
        <w:t>Tablica 1: Projekcija budućeg poslovanja</w:t>
      </w:r>
    </w:p>
    <w:p w:rsidRDefault="0038638B" w:rsidP="0038638B" w:rsidR="0038638B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42"/>
      </w:pPr>
    </w:p>
    <w:p w:rsidRDefault="0038638B" w:rsidP="0038638B" w:rsidR="0038638B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jc w:val="both"/>
        <w:rPr>
          <w:b/>
          <w:i/>
          <w:color w:val="FF6600"/>
        </w:rPr>
      </w:pPr>
      <w:r>
        <w:t xml:space="preserve">Projicirani račun dobiti i gubitka iskazuje održivost predloženog poslovnog modela na razini neto dobiti. Tvrtka prihode temelji na povećanju prodaje. </w:t>
      </w:r>
    </w:p>
    <w:p w:rsidRDefault="0038638B" w:rsidP="0038638B" w:rsidR="0038638B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rPr>
          <w:b/>
          <w:color w:val="FF6600"/>
        </w:rPr>
      </w:pPr>
      <w:r>
        <w:rPr>
          <w:color w:val="FF6600"/>
        </w:rPr>
        <w:t xml:space="preserve"> </w:t>
      </w:r>
    </w:p>
    <w:p w:rsidRDefault="0038638B" w:rsidP="0038638B" w:rsidR="0038638B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jc w:val="both"/>
      </w:pPr>
      <w:r>
        <w:t xml:space="preserve">U 2017. godini uz stabilizaciju prihoda te povećanje bruto marže i smanjenjem operativnih troškova, poslovanje tvrtke biti će pozitivno. 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  <w:r>
        <w:t>U nastavku prikazujemo prosječne mjesečne troškove za nesmetano poslovanje, a odnose se na osnovne troškove poslovanja tvrtke. U navedene troškove uključeni su samo minimalni troškovi bruto plaća, režijski troškovi (plin, struja, voda, naknade, telefoni i sl.) i ostali osnovni troškovi nužni za poslovanje. Navedeni troškovi ne uključuju financiranje materijala potrebnih za obavljanje poslovanja kao i ostale direktne troškove.</w:t>
      </w: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spacing w:lineRule="auto" w:line="360"/>
        <w:rPr>
          <w:sz w:val="20"/>
        </w:rPr>
      </w:pPr>
    </w:p>
    <w:p w:rsidRDefault="0038638B" w:rsidP="0038638B" w:rsidR="0038638B">
      <w:pPr>
        <w:spacing w:lineRule="auto" w:line="360"/>
        <w:jc w:val="center"/>
        <w:rPr>
          <w:i/>
          <w:sz w:val="24"/>
        </w:rPr>
      </w:pPr>
      <w:r>
        <w:rPr>
          <w:i/>
        </w:rPr>
        <w:t>Tablica 3: Minimalni mjesečni troškovi</w:t>
      </w:r>
    </w:p>
    <w:p w:rsidRDefault="0038638B" w:rsidP="0038638B" w:rsidR="0038638B">
      <w:pPr>
        <w:spacing w:lineRule="auto" w:line="360"/>
        <w:jc w:val="center"/>
        <w:rPr>
          <w:i/>
          <w:sz w:val="20"/>
        </w:rPr>
      </w:pPr>
    </w:p>
    <w:tbl>
      <w:tblPr>
        <w:tblW w:type="dxa" w:w="5770"/>
        <w:jc w:val="center"/>
        <w:tblLook w:val="04A0" w:noVBand="1" w:noHBand="0" w:lastColumn="0" w:firstColumn="1" w:lastRow="0" w:firstRow="1"/>
      </w:tblPr>
      <w:tblGrid>
        <w:gridCol w:w="901"/>
        <w:gridCol w:w="3056"/>
        <w:gridCol w:w="1813"/>
      </w:tblGrid>
      <w:tr w:rsidTr="0038638B" w:rsidR="0038638B">
        <w:trPr>
          <w:trHeight w:val="457"/>
          <w:jc w:val="center"/>
        </w:trPr>
        <w:tc>
          <w:tcPr>
            <w:tcW w:type="dxa" w:w="9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RB</w:t>
            </w:r>
          </w:p>
        </w:tc>
        <w:tc>
          <w:tcPr>
            <w:tcW w:type="dxa" w:w="3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Opis</w:t>
            </w:r>
          </w:p>
        </w:tc>
        <w:tc>
          <w:tcPr>
            <w:tcW w:type="dxa" w:w="18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Iznos</w:t>
            </w:r>
          </w:p>
        </w:tc>
      </w:tr>
      <w:tr w:rsidTr="0038638B" w:rsidR="0038638B">
        <w:trPr>
          <w:trHeight w:val="457"/>
          <w:jc w:val="center"/>
        </w:trPr>
        <w:tc>
          <w:tcPr>
            <w:tcW w:type="dxa" w:w="9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type="dxa" w:w="3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Režijski troškovi</w:t>
            </w:r>
          </w:p>
        </w:tc>
        <w:tc>
          <w:tcPr>
            <w:tcW w:type="dxa" w:w="1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12.591</w:t>
            </w:r>
          </w:p>
        </w:tc>
      </w:tr>
      <w:tr w:rsidTr="0038638B" w:rsidR="0038638B">
        <w:trPr>
          <w:trHeight w:val="457"/>
          <w:jc w:val="center"/>
        </w:trPr>
        <w:tc>
          <w:tcPr>
            <w:tcW w:type="dxa" w:w="9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3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Bruto plaće</w:t>
            </w:r>
          </w:p>
        </w:tc>
        <w:tc>
          <w:tcPr>
            <w:tcW w:type="dxa" w:w="1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7.350</w:t>
            </w:r>
          </w:p>
        </w:tc>
      </w:tr>
      <w:tr w:rsidTr="0038638B" w:rsidR="0038638B">
        <w:trPr>
          <w:trHeight w:val="457"/>
          <w:jc w:val="center"/>
        </w:trPr>
        <w:tc>
          <w:tcPr>
            <w:tcW w:type="dxa" w:w="9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type="dxa" w:w="3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Ostali troškovi</w:t>
            </w:r>
          </w:p>
        </w:tc>
        <w:tc>
          <w:tcPr>
            <w:tcW w:type="dxa" w:w="1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4.521</w:t>
            </w:r>
          </w:p>
        </w:tc>
      </w:tr>
      <w:tr w:rsidTr="0038638B" w:rsidR="0038638B">
        <w:trPr>
          <w:trHeight w:val="457"/>
          <w:jc w:val="center"/>
        </w:trPr>
        <w:tc>
          <w:tcPr>
            <w:tcW w:type="dxa" w:w="9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30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24.462</w:t>
            </w:r>
          </w:p>
        </w:tc>
      </w:tr>
    </w:tbl>
    <w:p w:rsidRDefault="0038638B" w:rsidP="0038638B" w:rsidR="0038638B">
      <w:pPr>
        <w:spacing w:lineRule="auto" w:line="360"/>
        <w:jc w:val="center"/>
        <w:rPr>
          <w:i/>
          <w:sz w:val="20"/>
          <w:lang w:eastAsia="en-GB" w:val="en-GB"/>
        </w:rPr>
      </w:pPr>
    </w:p>
    <w:p w:rsidRDefault="0038638B" w:rsidP="0038638B" w:rsidR="0038638B">
      <w:pPr>
        <w:spacing w:lineRule="auto" w:line="360"/>
        <w:jc w:val="center"/>
        <w:rPr>
          <w:i/>
          <w:sz w:val="20"/>
        </w:rPr>
      </w:pPr>
    </w:p>
    <w:p w:rsidRDefault="0038638B" w:rsidP="0038638B" w:rsidR="0038638B">
      <w:pPr>
        <w:spacing w:lineRule="auto" w:line="360"/>
        <w:jc w:val="center"/>
        <w:rPr>
          <w:i/>
          <w:sz w:val="20"/>
        </w:rPr>
      </w:pPr>
    </w:p>
    <w:p w:rsidRDefault="0038638B" w:rsidP="0038638B" w:rsidR="0038638B">
      <w:pPr>
        <w:spacing w:lineRule="auto" w:line="360"/>
        <w:jc w:val="center"/>
        <w:rPr>
          <w:i/>
          <w:sz w:val="20"/>
        </w:rPr>
      </w:pPr>
    </w:p>
    <w:p w:rsidRDefault="0038638B" w:rsidP="0038638B" w:rsidR="0038638B">
      <w:pPr>
        <w:spacing w:lineRule="auto" w:line="360"/>
        <w:jc w:val="center"/>
        <w:rPr>
          <w:i/>
          <w:sz w:val="20"/>
        </w:rPr>
      </w:pPr>
    </w:p>
    <w:p w:rsidRDefault="0038638B" w:rsidP="0038638B" w:rsidR="0038638B">
      <w:pPr>
        <w:spacing w:lineRule="auto" w:line="360"/>
        <w:jc w:val="center"/>
        <w:rPr>
          <w:i/>
          <w:sz w:val="20"/>
        </w:rPr>
      </w:pPr>
    </w:p>
    <w:p w:rsidRDefault="0038638B" w:rsidP="0038638B" w:rsidR="0038638B">
      <w:pPr>
        <w:jc w:val="center"/>
        <w:rPr>
          <w:sz w:val="20"/>
        </w:rPr>
      </w:pPr>
      <w:bookmarkStart w:name="_Toc451235628" w:id="78"/>
      <w:bookmarkStart w:name="_Toc314077457" w:id="79"/>
      <w:r>
        <w:rPr>
          <w:noProof/>
          <w:lang w:eastAsia="hr-HR"/>
        </w:rPr>
        <w:lastRenderedPageBreak/>
        <w:drawing>
          <wp:inline distR="0" distL="0" distB="0" distT="0">
            <wp:extent cy="3810000" cx="5715000"/>
            <wp:effectExtent b="0" r="0" t="0" l="0"/>
            <wp:docPr descr="Povezana slika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Povezana slika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810000" cx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z w:val="20"/>
        </w:rPr>
        <w:br w:type="page"/>
      </w:r>
    </w:p>
    <w:p w:rsidRDefault="0038638B" w:rsidP="0038638B" w:rsidR="0038638B">
      <w:pPr>
        <w:pStyle w:val="Naslov1"/>
      </w:pPr>
      <w:bookmarkStart w:name="_Toc484385541" w:id="80"/>
      <w:bookmarkStart w:name="_Toc477898308" w:id="81"/>
      <w:bookmarkStart w:name="_Toc472012460" w:id="82"/>
      <w:r>
        <w:lastRenderedPageBreak/>
        <w:t>6. PLANIRANA BILANCA NA ZADNJI DAN PETOGODIŠNJEG</w:t>
      </w:r>
      <w:bookmarkEnd w:id="80"/>
      <w:bookmarkEnd w:id="81"/>
      <w:bookmarkEnd w:id="82"/>
      <w:r>
        <w:t xml:space="preserve"> </w:t>
      </w:r>
    </w:p>
    <w:p w:rsidRDefault="0038638B" w:rsidP="0038638B" w:rsidR="0038638B">
      <w:pPr>
        <w:pStyle w:val="Naslov1"/>
      </w:pPr>
      <w:r>
        <w:t xml:space="preserve">    </w:t>
      </w:r>
      <w:bookmarkStart w:name="_Toc484385542" w:id="83"/>
      <w:bookmarkStart w:name="_Toc477898309" w:id="84"/>
      <w:bookmarkStart w:name="_Toc472012461" w:id="85"/>
      <w:r>
        <w:t>RAZDOBLJA</w:t>
      </w:r>
      <w:bookmarkEnd w:id="78"/>
      <w:bookmarkEnd w:id="79"/>
      <w:bookmarkEnd w:id="83"/>
      <w:bookmarkEnd w:id="84"/>
      <w:bookmarkEnd w:id="85"/>
    </w:p>
    <w:p w:rsidRDefault="0038638B" w:rsidP="0038638B" w:rsidR="0038638B"/>
    <w:p w:rsidRDefault="0038638B" w:rsidP="0038638B" w:rsidR="0038638B"/>
    <w:p w:rsidRDefault="0038638B" w:rsidP="0038638B" w:rsidR="0038638B">
      <w:pPr>
        <w:spacing w:lineRule="auto" w:line="360"/>
        <w:jc w:val="both"/>
      </w:pPr>
      <w:r>
        <w:t>Tvrtka će ostvarenjem navedenog Plana operativnog i financijskog restrukturiranja biti dovedena u stanje stabilnog, održivog i neograničenog poslovanja, sa stanjem obveza kako je prikazano u  Bilanci na dan 31.12.2022. godine, kao zadnjeg dana za koji je sastavljen plan.</w:t>
      </w:r>
    </w:p>
    <w:p w:rsidRDefault="0038638B" w:rsidP="0038638B" w:rsidR="0038638B">
      <w:pPr>
        <w:spacing w:lineRule="auto" w:line="360"/>
        <w:jc w:val="both"/>
      </w:pPr>
    </w:p>
    <w:tbl>
      <w:tblPr>
        <w:tblW w:type="dxa" w:w="7720"/>
        <w:jc w:val="center"/>
        <w:tblLook w:val="04A0" w:noVBand="1" w:noHBand="0" w:lastColumn="0" w:firstColumn="1" w:lastRow="0" w:firstRow="1"/>
      </w:tblPr>
      <w:tblGrid>
        <w:gridCol w:w="5150"/>
        <w:gridCol w:w="1285"/>
        <w:gridCol w:w="1285"/>
      </w:tblGrid>
      <w:tr w:rsidTr="0038638B" w:rsidR="0038638B">
        <w:trPr>
          <w:trHeight w:val="320"/>
          <w:jc w:val="center"/>
        </w:trPr>
        <w:tc>
          <w:tcPr>
            <w:tcW w:type="dxa" w:w="5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OPIS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31.03.2017.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31.12.2022.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51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 xml:space="preserve">     1. Ostale dugoročne obveze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2.696.842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1.382.110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51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 xml:space="preserve">     2. Obveze za zajmove, depozite i slično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49.450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25.699</w:t>
            </w:r>
          </w:p>
        </w:tc>
      </w:tr>
      <w:tr w:rsidTr="0038638B" w:rsidR="0038638B">
        <w:trPr>
          <w:trHeight w:val="640"/>
          <w:jc w:val="center"/>
        </w:trPr>
        <w:tc>
          <w:tcPr>
            <w:tcW w:type="dxa" w:w="51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 xml:space="preserve">     3. Obveze prema bankama i drugim financijskim institucijama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1.957.882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1.205.470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51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 xml:space="preserve">     4. Obveze za predujmove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2.539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1.271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51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 xml:space="preserve">     5. Obveze prema dobavljačima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5.728.024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2.559.302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51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 xml:space="preserve">     6. Obveze po vrijednosnim papirima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385.000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185.633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51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 xml:space="preserve">     7. Obveze prema zaposlenicima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1.411.359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0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51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 xml:space="preserve">     8. Obveze  za poreze, doprinose i sličana davanja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2.430.752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1.300.252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51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 xml:space="preserve">     9. Ostale kratkoročne obveze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19.334.809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</w:rPr>
              <w:t>9.156.453</w:t>
            </w:r>
          </w:p>
        </w:tc>
      </w:tr>
      <w:tr w:rsidTr="0038638B" w:rsidR="0038638B">
        <w:trPr>
          <w:trHeight w:val="320"/>
          <w:jc w:val="center"/>
        </w:trPr>
        <w:tc>
          <w:tcPr>
            <w:tcW w:type="dxa" w:w="51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UKUPNO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33.996.657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15.816.190</w:t>
            </w:r>
          </w:p>
        </w:tc>
      </w:tr>
    </w:tbl>
    <w:p w:rsidRDefault="0038638B" w:rsidP="0038638B" w:rsidR="0038638B">
      <w:pPr>
        <w:spacing w:lineRule="auto" w:line="360"/>
        <w:jc w:val="both"/>
        <w:rPr>
          <w:sz w:val="20"/>
          <w:lang w:eastAsia="en-GB" w:val="en-GB"/>
        </w:rPr>
      </w:pPr>
    </w:p>
    <w:p w:rsidRDefault="0038638B" w:rsidP="0038638B" w:rsidR="0038638B">
      <w:pPr>
        <w:spacing w:lineRule="auto" w:line="360"/>
        <w:ind w:firstLine="708"/>
        <w:jc w:val="center"/>
        <w:rPr>
          <w:sz w:val="20"/>
        </w:rPr>
      </w:pPr>
    </w:p>
    <w:p w:rsidRDefault="0038638B" w:rsidP="0038638B" w:rsidR="0038638B">
      <w:pPr>
        <w:pStyle w:val="Naslov1"/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sz w:val="20"/>
        </w:rPr>
      </w:pPr>
    </w:p>
    <w:p w:rsidRDefault="0038638B" w:rsidP="0038638B" w:rsidR="0038638B">
      <w:pPr>
        <w:rPr>
          <w:b/>
          <w:color w:themeColor="accent1" w:val="4F81BD"/>
          <w:sz w:val="21"/>
          <w:szCs w:val="28"/>
        </w:rPr>
      </w:pPr>
      <w:r>
        <w:rPr>
          <w:sz w:val="20"/>
        </w:rPr>
        <w:br w:type="page"/>
      </w:r>
      <w:bookmarkStart w:name="_Toc451235629" w:id="86"/>
      <w:bookmarkStart w:name="_Toc314077459" w:id="87"/>
    </w:p>
    <w:p w:rsidRDefault="0038638B" w:rsidP="0038638B" w:rsidR="0038638B">
      <w:pPr>
        <w:pStyle w:val="Naslov1"/>
        <w:rPr>
          <w:color w:themeColor="accent1" w:val="4F81BD"/>
          <w:lang w:eastAsia="en-US"/>
        </w:rPr>
      </w:pPr>
      <w:bookmarkStart w:name="_Toc484385543" w:id="88"/>
      <w:bookmarkStart w:name="_Toc477898310" w:id="89"/>
      <w:bookmarkStart w:name="_Toc472012462" w:id="90"/>
      <w:r>
        <w:lastRenderedPageBreak/>
        <w:t>7. PONUDA VJEROVNICIMA U PREDSTEČAJNOM POSTUPKU</w:t>
      </w:r>
      <w:bookmarkEnd w:id="88"/>
      <w:bookmarkEnd w:id="89"/>
      <w:bookmarkEnd w:id="90"/>
      <w:r>
        <w:t xml:space="preserve"> </w:t>
      </w:r>
      <w:bookmarkEnd w:id="86"/>
      <w:bookmarkEnd w:id="87"/>
    </w:p>
    <w:p w:rsidRDefault="0038638B" w:rsidP="0038638B" w:rsidR="0038638B"/>
    <w:p w:rsidRDefault="0038638B" w:rsidP="0038638B" w:rsidR="0038638B">
      <w:pPr>
        <w:spacing w:lineRule="auto" w:line="360"/>
        <w:jc w:val="both"/>
      </w:pPr>
      <w:r>
        <w:t>Sukladno prethodno opisnom modelu, prijedlog predstečajnog postupka bazira se na otpisu dijela tražbina.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  <w:rPr>
          <w:b/>
          <w:u w:val="single"/>
        </w:rPr>
      </w:pPr>
      <w:r>
        <w:rPr>
          <w:b/>
          <w:u w:val="single"/>
        </w:rPr>
        <w:t>Tražbine vjerovnika:</w:t>
      </w:r>
    </w:p>
    <w:p w:rsidRDefault="0038638B" w:rsidP="00EB2DBA" w:rsidR="0038638B">
      <w:pPr>
        <w:pStyle w:val="Odlomakpopisa"/>
        <w:numPr>
          <w:ilvl w:val="0"/>
          <w:numId w:val="8"/>
        </w:numPr>
        <w:spacing w:lineRule="auto" w:line="360"/>
        <w:jc w:val="both"/>
        <w:rPr>
          <w:b/>
          <w:bCs/>
          <w:sz w:val="15"/>
          <w:szCs w:val="20"/>
        </w:rPr>
      </w:pPr>
      <w:bookmarkStart w:name="_Toc451235631" w:id="91"/>
      <w:r>
        <w:t xml:space="preserve">Dug prema grupi </w:t>
      </w:r>
      <w:r>
        <w:rPr>
          <w:b/>
        </w:rPr>
        <w:t xml:space="preserve">VJEROVNICI </w:t>
      </w:r>
      <w:r>
        <w:t xml:space="preserve">na dan 31.03.2017. godine iznosi </w:t>
      </w:r>
      <w:r>
        <w:rPr>
          <w:color w:val="000000"/>
        </w:rPr>
        <w:t xml:space="preserve">17.197.708,06 </w:t>
      </w:r>
      <w:r>
        <w:t xml:space="preserve">kn. Predlaže se otpis tražbina za 70%. Preostalih 30% tražbina otplatiti će se na 36 mjeseci uz dodatnih 12 mjeseci počeka, bez kamata, u jednakim mjesečnim anuitetima, počevši od pravomoćnosti Rješenja Trgovačkog suda o sklopljenom predstečajnom postupku, svakog 15-tog u mjesecu. </w:t>
      </w:r>
    </w:p>
    <w:p w:rsidRDefault="0038638B" w:rsidP="0038638B" w:rsidR="0038638B">
      <w:pPr>
        <w:pStyle w:val="Odlomakpopisa"/>
        <w:spacing w:lineRule="auto" w:line="360"/>
        <w:jc w:val="both"/>
        <w:rPr>
          <w:b/>
          <w:bCs/>
          <w:sz w:val="15"/>
          <w:szCs w:val="20"/>
        </w:rPr>
      </w:pPr>
    </w:p>
    <w:tbl>
      <w:tblPr>
        <w:tblW w:type="dxa" w:w="10182"/>
        <w:tblInd w:type="dxa" w:w="113"/>
        <w:tblLook w:val="04A0" w:noVBand="1" w:noHBand="0" w:lastColumn="0" w:firstColumn="1" w:lastRow="0" w:firstRow="1"/>
      </w:tblPr>
      <w:tblGrid>
        <w:gridCol w:w="522"/>
        <w:gridCol w:w="1419"/>
        <w:gridCol w:w="2578"/>
        <w:gridCol w:w="1381"/>
        <w:gridCol w:w="1517"/>
        <w:gridCol w:w="1362"/>
        <w:gridCol w:w="1403"/>
      </w:tblGrid>
      <w:tr w:rsidTr="0038638B" w:rsidR="0038638B">
        <w:trPr>
          <w:trHeight w:val="560"/>
        </w:trPr>
        <w:tc>
          <w:tcPr>
            <w:tcW w:type="dxa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RB</w:t>
            </w:r>
          </w:p>
        </w:tc>
        <w:tc>
          <w:tcPr>
            <w:tcW w:type="dxa" w:w="1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OIB</w:t>
            </w:r>
          </w:p>
        </w:tc>
        <w:tc>
          <w:tcPr>
            <w:tcW w:type="dxa" w:w="25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NAZIV VJEROVNIKA</w:t>
            </w:r>
          </w:p>
        </w:tc>
        <w:tc>
          <w:tcPr>
            <w:tcW w:type="dxa" w:w="13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IZNOS OBVEZE</w:t>
            </w:r>
          </w:p>
        </w:tc>
        <w:tc>
          <w:tcPr>
            <w:tcW w:type="dxa" w:w="15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OTPIS</w:t>
            </w:r>
          </w:p>
        </w:tc>
        <w:tc>
          <w:tcPr>
            <w:tcW w:type="dxa" w:w="13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PREOSTALO ZA OTPLATU</w:t>
            </w:r>
          </w:p>
        </w:tc>
        <w:tc>
          <w:tcPr>
            <w:tcW w:type="dxa" w:w="1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STRUKTURA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57096899258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A.I.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2.090,00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1.463,00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627,00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14036333877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ADDIKO BANK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8.880,44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6.216,31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2.664,13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78156892508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AEDIUM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7.240,64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5.068,45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2.172,19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0,04%</w:t>
            </w:r>
          </w:p>
        </w:tc>
      </w:tr>
      <w:tr w:rsidTr="0038638B" w:rsidR="0038638B">
        <w:trPr>
          <w:trHeight w:val="30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81237622100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AGRO-RIJEKA D.O.O. u stečaju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19.682,26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13.777,58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5.904,68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01534410368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ALCAR UNO S.P.A.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28.664,26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20.064,98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8.599,28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0,17%</w:t>
            </w:r>
          </w:p>
        </w:tc>
      </w:tr>
      <w:tr w:rsidTr="0038638B" w:rsidR="0038638B">
        <w:trPr>
          <w:trHeight w:val="30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02935090361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ALCISA ITALIJA S.P.A.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14.387,47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10.071,23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4.316,24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0,08%</w:t>
            </w:r>
          </w:p>
        </w:tc>
      </w:tr>
      <w:tr w:rsidTr="0038638B" w:rsidR="0038638B">
        <w:trPr>
          <w:trHeight w:val="34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91697844934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ALU-TIM,VL. LIVIJA RACAR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1.998,86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1.399,20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599,66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34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04323472109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AORPS AGENCIJA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60.775,78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42.543,05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18.232,73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0,35%</w:t>
            </w:r>
          </w:p>
        </w:tc>
      </w:tr>
      <w:tr w:rsidTr="0038638B" w:rsidR="0038638B">
        <w:trPr>
          <w:trHeight w:val="34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22129784378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AUTO-BOOM, OBRT VL.A.LADAVAC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508,00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355,60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152,40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65203597083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AUTOPRIJEVOZNIK DAMIR BERNETIĆ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29.265,12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20.485,58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8.779,54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0,17%</w:t>
            </w:r>
          </w:p>
        </w:tc>
      </w:tr>
      <w:tr w:rsidTr="0038638B" w:rsidR="0038638B">
        <w:trPr>
          <w:trHeight w:val="56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33039197637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BANKA KOVANICA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1.963.338,35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1.374.336,85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589.001,51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11,42%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25675895660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BEL.M.I.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4.523,09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3.166,16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1.356,93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96262119913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BENUSSI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9.313,13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6.519,19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2.793,94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SI69928231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BRANKO URDIH S.P.AVTOPREVOZNIŠTVO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3.332,88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2.333,02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999,86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55304823697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BURETIĆ BREGI J.D.O.O.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49.637,22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34.746,05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14.891,17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0,29%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33213139882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C.A.K.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4.344,04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3.040,83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1.303,21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86396535949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C.D.V.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11.050,71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7.735,50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3.315,21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84169674465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CHIARA-MATIC,OBRT ZA TRGOVINU,VL.G.BIODIĆ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280,00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196,00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84,00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54237956755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CONSILIUM REVIZIJA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42.657,55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29.860,29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12.797,27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0,25%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26187994862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CRAOTIA OSIGURANJE D.D.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176.049,85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123.234,90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52.814,96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06531901714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ČISTOĆA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12.780,80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8.946,56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3.834,24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0,07%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98348346103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ČONDIĆ TRADE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1.142,50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799,75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342,75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15117663280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DE BOER TRADING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2.979,20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2.085,44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893,76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67299759990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DOM MLADIH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1.308,21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915,75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392,46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20129836359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DRAGIČEVIĆ NIKOLA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20.104,59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14.073,21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6.031,38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10286302045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ELRAD, VL.EDO CEROVAC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931,25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651,88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279,38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85941596441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ERSTE CARD CLUB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16.299,86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11.409,90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4.889,96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23057039320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ERSTE&amp;STEIER.BANK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457,13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319,99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137,14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74299946321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EURODELTA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623,00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436,10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186,90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48922277230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EUROLEASING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13.848,28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9.693,80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4.154,48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0,08%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 xml:space="preserve"> ATU29678504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F.KRAINER FLEISCH UND WURSTWAREN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72.940,51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51.058,36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21.882,15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0,42%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85821130368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FINANCIJSKA AGENCIJA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1.196,63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837,64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358,99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96026301341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FRIGO-MAR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606,00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424,20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181,80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66711303982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FUĆAK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5.440,26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3.808,18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1.632,08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00842079042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GEOAS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2.250,00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1.575,00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675,00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80724491536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GET NEKRETNINE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594.168,59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415.918,01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178.250,58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3,45%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54382731928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GRAD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9.806,32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6.864,42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2.941,90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02654810361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GRANDI SALUMIFICI ITALIANI S.P.A.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160,42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112,29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48,13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03365973101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GS1 CROATIA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1.430,89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1.001,62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429,27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43965974818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HEP ELEKTRA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14.861,06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10.402,74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4.458,32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46830600751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HEP ODS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27.612,23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19.328,56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8.283,67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63073332379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HEP OPSKRBA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69.620,29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48.734,20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20.886,09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0,40%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68419124305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HRVATSKA RADIO TELEVIZIJA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11.069,60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7.748,72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3.320,88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69693144506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HRVATSKE ŠUME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84.972,28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59.480,60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25.491,68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0,49%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28921383001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HRVATSKE VODE ZAGREB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93.882,43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65.717,70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28.164,73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0,55%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81793146560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HRVATSKI TELEKOM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8.763,25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6.134,28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2.628,98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29059177553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HRVATSKI VETERINARSKI INSTITUT ZAGREB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1.850,24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1.295,17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555,07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66882292238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INTERCOMMERCE EXPORT-</w:t>
            </w:r>
            <w:r>
              <w:rPr>
                <w:rFonts w:eastAsia="Times New Roman"/>
                <w:color w:val="000000"/>
                <w:sz w:val="20"/>
              </w:rPr>
              <w:lastRenderedPageBreak/>
              <w:t>IMPORT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3.113,88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2.179,72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934,16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49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35536071309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ISTARSKA HIŽA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1.355,52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948,86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406,66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98426608580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ISTRABENZ PLINI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18.367,39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12.857,17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5.510,22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 xml:space="preserve">    inodobavljač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IVANKA POTRC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14.038,36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9.826,85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4.211,51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0,08%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02198337590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JADRANKA TRGOVINA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2.385,76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1.670,03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715,73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94472454976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JADRANSKO OSIGURANJE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3.859,53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2.701,67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1.157,86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70282512319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JAVNI BILJEŽNIK BORČIĆ-SOKOLIĆ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2.258,51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1.580,96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677,55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59331788506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JAVNI BILJEŽNIK GROZDANIĆ-DEKLEVA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3.616,41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2.531,49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1.084,92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44946290111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JAVNI BILJEŽNIK V.PANJKOVIĆ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23.842,50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16.689,75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7.152,75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43630107095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JAVNI BILJEŽNIK VESNA ĆUZELA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836,21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585,35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250,86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18376300223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JELAČIĆ KRŠUL PATRICIJA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1.993.938,37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1.395.756,86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598.181,51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11,59%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56603954070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JERUZALEM RIJEKA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2.140,97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1.498,68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642,29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42572807012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KAESSER KOMPRESOREN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718,07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502,65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215,42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47432874968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KAUFLAND HRVATSKA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2.825,00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1.977,50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847,50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29955634590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KONZUM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8.693,20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6.085,24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2.607,96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14473790002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KUŽELKA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1.334,21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933,95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400,26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38533944327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L.D. ŽITO D.O.O. u likvidaciji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93.945,13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65.761,59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28.183,54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0,55%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77671806963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LIBUKOM JURDANI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48.550,35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33.985,25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14.565,11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0,28%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64936811186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LINDE PLIN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2.623,10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1.836,17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786,93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40826070918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MA-DA MESO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7.886,93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5.520,85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2.366,08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33296756165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MAGROS D.O.O. u stečaju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1.790,02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1.253,01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537,01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15038567002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MAR-BIRO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17.547,19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12.283,03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5.264,16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51703506416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MARČELJA ZDRAVKA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2.259,13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1.581,39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677,74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10045107278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MERCATOR - H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2.716,03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1.901,22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814,81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38495941444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MESNA INDUSTRIJA RAVLIĆ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20.581,25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14.406,88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6.174,38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30981663011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MESNICA BLAŽ FUĆAK,VL.D.FUĆAK RAČKI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21.505,27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15.053,69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6.451,58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74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38016445738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METRO CASH&amp;CARRY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1.701,75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1.191,23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510,53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53297166974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MEV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11.500,00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8.050,00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3.450,00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0,07%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47488331844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MILENA, VL.A.STEFANOV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78.295,95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54.807,17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23.488,79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0,46%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76767369197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MINISTARSTVO POLJOPRIVREDE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9.750,94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6.825,66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2.925,28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37818506684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MLJEKARA LATUS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1.525,67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1.067,97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457,70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95644493404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OBRADA METALA,VL.RADEČIĆ NIKOLA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4.171,55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2.920,09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1.251,47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53116294021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ODVJETNICA JASMINKA HODŽIĆ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7.380,00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5.166,00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2.214,00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82695025986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ODVJETNIČKI URED VILENICA LOVORKA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3.025,50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2.117,85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907,65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52165435335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ODVJETNIK DRAŽAN GUNJAČA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6.250,00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4.375,00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1.875,00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60553444785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ODVJETNIK ĐORĐE PERKOVIĆ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1.338,08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936,66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401,42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03822303154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ODVJETNIK SAŠA POLDAN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8.304,50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5.813,15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2.491,35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23730024333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OPĆINA MATULJI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157.415,84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110.191,09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47.224,75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0,92%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52634238587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OPĆINSKO DRŽAVNO ODVJETNIŠTVO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525,00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367,50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157,50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30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86840413543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ORADA ADRIATIC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17.564,77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12.295,34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5.269,43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0,10%</w:t>
            </w:r>
          </w:p>
        </w:tc>
      </w:tr>
      <w:tr w:rsidTr="0038638B" w:rsidR="0038638B">
        <w:trPr>
          <w:trHeight w:val="315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36004425025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OT-OPTIMA TELEKOM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4.524,08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3.166,86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1.357,22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43395929374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P.T.O. COMPARI 1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180.628,06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126.439,64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54.188,42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SI80734120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PELOZ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130.594,66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91.416,26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39.178,40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0,76%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75550985023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PETROL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6.597,59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4.618,31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1.979,28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78909170415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PIK VRBOVEC MESNA INDUSTRIJA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247.814,20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173.469,94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74.344,26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1,44%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69964127019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PINJOLA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2.700,00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1.890,00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810,00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87284666800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PISINIUM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1.929.408,41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1.350.585,89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578.822,52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11,22%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92510683607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PLODINE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16.086,10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11.260,27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4.825,83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06141363065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PRAŠTALO J.D.O.O.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6.400,00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4.480,00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1.920,00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32147648944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PREKRŠAJNI SUD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8.402,22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5.881,55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2.520,67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96675880337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PRIMORSKA BANKA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1.590,00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1.113,00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477,00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SI82377545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PRŠUTARNA LOKEV NA KRASU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1.404,32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983,02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421,30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63315096047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PULJANKA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4.227.853,81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2.959.497,67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1.268.356,14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24,58%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101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08768679435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PULJANKA INŽENJERING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240.000,00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168.000,00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72.000,00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1,40%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31015447714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PURIS D.D. u stečaju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5.070,99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3.549,69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1.521,30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53056966535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RAIFFEISENBANK AUSTRIA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109,46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76,62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32,84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51138584691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RB AUTO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1.428,33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999,83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428,50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62387986338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REKO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1.460,50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1.022,35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438,15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77791977335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RI-BIT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1.250,00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875,00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375,00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00000086210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RUDOLF JOBSTL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69.139,83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48.397,88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20.741,95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0,40%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33679708526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SECURITAS HRVATSKA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25.208,64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17.646,05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7.562,59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49136816030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SERVER MARK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1.951,79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1.366,25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585,54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32284992788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SIMAG GRUPA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14.814,04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10.369,83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4.444,21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0,09%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42252496579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SLATINSKA BANKA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393,06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275,14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117,92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50056415529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STANIĆ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79.704,44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55.793,11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23.911,33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0,46%</w:t>
            </w:r>
          </w:p>
        </w:tc>
      </w:tr>
      <w:tr w:rsidTr="0038638B" w:rsidR="0038638B">
        <w:trPr>
          <w:trHeight w:val="56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58063088591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ŠTEDBANKA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1.364.242,18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954.969,53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409.272,65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7,93%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21775912231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THERMO KING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509,52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356,66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152,86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86728397753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THERMOCAR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3.516,33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2.461,43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1.054,90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92894420103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TOMAC KONZALTING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1.904,82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1.333,37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571,45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65317199776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TRANSAGENT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26.500,00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18.550,00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7.950,00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31871791067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TRGOTRENTA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2.769,84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1.938,89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830,95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119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13601983588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U.O.CHIARA OŠTARIJA FORTICA,VL.Ž.MARKUS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455,00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318,50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136,50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120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18736141210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UNICREDIT LEASING CROATIA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20.908,06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14.635,64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6.272,42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0,12%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121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57904467361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VALINČIĆ - ZAJEDNIČKI OBRT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1.988,84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1.392,19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596,65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122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63398817957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VENTEX 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3.697,37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2.588,16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1.109,21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123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53899865719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VETERINARSKA STANICA OPATIJA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34.751,79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24.326,25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10.425,54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0,20%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124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02918144179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VETERINARSKA STANICA RIJEKA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1.834,30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1.284,01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550,29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0,01%</w:t>
            </w:r>
          </w:p>
        </w:tc>
      </w:tr>
      <w:tr w:rsidTr="0038638B" w:rsidR="0038638B">
        <w:trPr>
          <w:trHeight w:val="84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125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35283280814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Vilim Jelačić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2.379.841,61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1.665.889,13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713.952,48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13,84%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126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44138062462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VINDIJA D.D.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3.563,45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2.494,42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1.069,04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0,02%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127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08005858278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 xml:space="preserve">VODOVOD I KANALIZACIJA </w:t>
            </w:r>
            <w:r>
              <w:rPr>
                <w:rFonts w:eastAsia="Times New Roman"/>
                <w:color w:val="000000"/>
                <w:sz w:val="20"/>
              </w:rPr>
              <w:lastRenderedPageBreak/>
              <w:t>D.O.O.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9.605,71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6.724,00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2.881,71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0,06%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lastRenderedPageBreak/>
              <w:t>128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50133710072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VULKANIZACIJA GUMA MRAK,VL.MRAK V.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7.666,48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5.366,54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2.299,94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0,04%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129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45613787772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ZAVOD ZA JAVNO ZDRAVSTVO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8.814,92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6.170,44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2.644,48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0,05%</w:t>
            </w:r>
          </w:p>
        </w:tc>
      </w:tr>
      <w:tr w:rsidTr="0038638B" w:rsidR="0038638B">
        <w:trPr>
          <w:trHeight w:val="280"/>
        </w:trPr>
        <w:tc>
          <w:tcPr>
            <w:tcW w:type="dxa" w:w="5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 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 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Ukupno: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17.197.708,06</w:t>
            </w:r>
          </w:p>
        </w:tc>
        <w:tc>
          <w:tcPr>
            <w:tcW w:type="dxa" w:w="1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12.038.395,64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5.159.312,42</w:t>
            </w:r>
          </w:p>
        </w:tc>
        <w:tc>
          <w:tcPr>
            <w:tcW w:type="dxa" w:w="1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en-GB" w:val="en-GB"/>
              </w:rPr>
            </w:pPr>
            <w:r>
              <w:rPr>
                <w:rFonts w:eastAsia="Times New Roman"/>
                <w:color w:val="000000"/>
                <w:sz w:val="20"/>
              </w:rPr>
              <w:t>100,00%</w:t>
            </w:r>
          </w:p>
        </w:tc>
      </w:tr>
    </w:tbl>
    <w:p w:rsidRDefault="0038638B" w:rsidP="0038638B" w:rsidR="0038638B">
      <w:pPr>
        <w:spacing w:lineRule="auto" w:line="360"/>
        <w:jc w:val="both"/>
        <w:rPr>
          <w:sz w:val="20"/>
          <w:szCs w:val="24"/>
          <w:lang w:eastAsia="en-GB" w:val="en-GB"/>
        </w:rPr>
      </w:pPr>
    </w:p>
    <w:p w:rsidRDefault="0038638B" w:rsidP="0038638B" w:rsidR="0038638B">
      <w:pPr>
        <w:spacing w:lineRule="auto" w:line="360"/>
        <w:jc w:val="both"/>
        <w:rPr>
          <w:sz w:val="24"/>
        </w:rPr>
      </w:pPr>
    </w:p>
    <w:p w:rsidRDefault="0038638B" w:rsidP="0038638B" w:rsidR="0038638B">
      <w:pPr>
        <w:spacing w:lineRule="auto" w:line="360"/>
        <w:jc w:val="both"/>
      </w:pPr>
      <w:r>
        <w:rPr>
          <w:b/>
          <w:u w:val="single"/>
        </w:rPr>
        <w:t>Razlučni vjerovnici:</w:t>
      </w:r>
      <w:r>
        <w:t xml:space="preserve"> Navedeni vjerovnici ne sudsjeluju u predstečajnom postupku te će se isiti namiriti iz imovine na kojima vjerovnik ima razlučno pravo. U slučaju da se vjerovnici koji imaju razlučno pravo odreknu prava na odvojeno namirenje, predlaže se svrstavanje vjerovnika u prvu skupinu te će se za iste predložiti isti način namirenja kao i za neosigurane  vjerovnike.</w:t>
      </w:r>
    </w:p>
    <w:p w:rsidRDefault="0038638B" w:rsidP="0038638B" w:rsidR="0038638B">
      <w:pPr>
        <w:spacing w:lineRule="auto" w:line="360"/>
        <w:jc w:val="both"/>
      </w:pPr>
    </w:p>
    <w:p w:rsidRDefault="0038638B" w:rsidP="0038638B" w:rsidR="0038638B">
      <w:pPr>
        <w:spacing w:lineRule="auto" w:line="360"/>
        <w:jc w:val="both"/>
      </w:pPr>
    </w:p>
    <w:tbl>
      <w:tblPr>
        <w:tblW w:type="dxa" w:w="10840"/>
        <w:tblInd w:type="dxa" w:w="113"/>
        <w:tblLook w:val="04A0" w:noVBand="1" w:noHBand="0" w:lastColumn="0" w:firstColumn="1" w:lastRow="0" w:firstRow="1"/>
      </w:tblPr>
      <w:tblGrid>
        <w:gridCol w:w="600"/>
        <w:gridCol w:w="1620"/>
        <w:gridCol w:w="5340"/>
        <w:gridCol w:w="1640"/>
        <w:gridCol w:w="1640"/>
      </w:tblGrid>
      <w:tr w:rsidTr="0038638B" w:rsidR="0038638B">
        <w:trPr>
          <w:trHeight w:val="560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RB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OIB</w:t>
            </w:r>
          </w:p>
        </w:tc>
        <w:tc>
          <w:tcPr>
            <w:tcW w:type="dxa" w:w="5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NAZIV VJEROVNIKA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IZNOS OBVEZE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b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color w:val="000000"/>
              </w:rPr>
              <w:t>STRUKTURA</w:t>
            </w:r>
          </w:p>
        </w:tc>
      </w:tr>
      <w:tr w:rsidTr="0038638B" w:rsidR="0038638B">
        <w:trPr>
          <w:trHeight w:val="32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26187994862</w:t>
            </w:r>
          </w:p>
        </w:tc>
        <w:tc>
          <w:tcPr>
            <w:tcW w:type="dxa" w:w="5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CROATIA OSIGURANJE D.D.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13.955,66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0,07%</w:t>
            </w:r>
          </w:p>
        </w:tc>
      </w:tr>
      <w:tr w:rsidTr="0038638B" w:rsidR="0038638B">
        <w:trPr>
          <w:trHeight w:val="337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13667298928</w:t>
            </w:r>
          </w:p>
        </w:tc>
        <w:tc>
          <w:tcPr>
            <w:tcW w:type="dxa" w:w="5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H-ABDUCO D.O.O.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9.842.002,34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51,38%</w:t>
            </w:r>
          </w:p>
        </w:tc>
      </w:tr>
      <w:tr w:rsidTr="0038638B" w:rsidR="0038638B">
        <w:trPr>
          <w:trHeight w:val="32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132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18683136487</w:t>
            </w:r>
          </w:p>
        </w:tc>
        <w:tc>
          <w:tcPr>
            <w:tcW w:type="dxa" w:w="5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MINISTARSTVO FINANCIJA-POR.UPRAVA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2.409.615,08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12,58%</w:t>
            </w:r>
          </w:p>
        </w:tc>
      </w:tr>
      <w:tr w:rsidTr="0038638B" w:rsidR="0038638B">
        <w:trPr>
          <w:trHeight w:val="32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lang w:eastAsia="en-GB" w:val="en-GB"/>
              </w:rPr>
            </w:pPr>
            <w:r>
              <w:rPr>
                <w:rFonts w:eastAsia="Times New Roman"/>
              </w:rPr>
              <w:t>133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12875096243</w:t>
            </w:r>
          </w:p>
        </w:tc>
        <w:tc>
          <w:tcPr>
            <w:tcW w:type="dxa" w:w="5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PPK VALPOVO D.O.O.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2.728.634,51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14,24%</w:t>
            </w:r>
          </w:p>
        </w:tc>
      </w:tr>
      <w:tr w:rsidTr="0038638B" w:rsidR="0038638B">
        <w:trPr>
          <w:trHeight w:val="32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134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47965841018</w:t>
            </w:r>
          </w:p>
        </w:tc>
        <w:tc>
          <w:tcPr>
            <w:tcW w:type="dxa" w:w="5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TRANSADRIA D.D. U STEČAJU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4.162.940,00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21,73%</w:t>
            </w:r>
          </w:p>
        </w:tc>
      </w:tr>
      <w:tr w:rsidTr="0038638B" w:rsidR="0038638B">
        <w:trPr>
          <w:trHeight w:val="2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5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19.157.147,59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auto" w:val="clear"/>
            <w:vAlign w:val="center"/>
            <w:hideMark/>
          </w:tcPr>
          <w:p w:rsidRDefault="0038638B" w:rsidR="0038638B">
            <w:pPr>
              <w:jc w:val="center"/>
              <w:rPr>
                <w:rFonts w:eastAsia="Times New Roman" w:hAnsi="Times New Roman" w:ascii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</w:tbl>
    <w:p w:rsidRDefault="0038638B" w:rsidP="0038638B" w:rsidR="0038638B">
      <w:pPr>
        <w:spacing w:lineRule="auto" w:line="360"/>
        <w:jc w:val="both"/>
        <w:rPr>
          <w:lang w:eastAsia="en-GB" w:val="en-GB"/>
        </w:rPr>
      </w:pPr>
    </w:p>
    <w:p w:rsidRDefault="0038638B" w:rsidP="0038638B" w:rsidR="0038638B">
      <w:pPr>
        <w:rPr>
          <w:b/>
          <w:sz w:val="20"/>
          <w:u w:val="single"/>
        </w:rPr>
      </w:pPr>
      <w:r>
        <w:rPr>
          <w:b/>
          <w:sz w:val="20"/>
          <w:u w:val="single"/>
        </w:rPr>
        <w:br w:type="page"/>
      </w:r>
    </w:p>
    <w:p w:rsidRDefault="0038638B" w:rsidP="0038638B" w:rsidR="0038638B">
      <w:pPr>
        <w:pStyle w:val="Naslov1"/>
      </w:pPr>
      <w:bookmarkStart w:name="_Toc484385544" w:id="92"/>
      <w:bookmarkStart w:name="_Toc477898311" w:id="93"/>
      <w:bookmarkStart w:name="_Toc470731770" w:id="94"/>
      <w:bookmarkStart w:name="_Toc472012463" w:id="95"/>
      <w:r>
        <w:lastRenderedPageBreak/>
        <w:t>8. ROKOVI ZA DOBROVOLJNO ISPUNJENJE</w:t>
      </w:r>
      <w:bookmarkEnd w:id="92"/>
      <w:bookmarkEnd w:id="93"/>
      <w:bookmarkEnd w:id="94"/>
    </w:p>
    <w:p w:rsidRDefault="0038638B" w:rsidP="0038638B" w:rsidR="0038638B">
      <w:pPr>
        <w:spacing w:lineRule="auto" w:line="360"/>
      </w:pPr>
    </w:p>
    <w:p w:rsidRDefault="0038638B" w:rsidP="0038638B" w:rsidR="0038638B">
      <w:pPr>
        <w:spacing w:lineRule="auto" w:line="360"/>
      </w:pPr>
      <w:r>
        <w:t>Vjerovnici su svrstani u jednu grupu:</w:t>
      </w:r>
    </w:p>
    <w:p w:rsidRDefault="0038638B" w:rsidP="0038638B" w:rsidR="0038638B">
      <w:pPr>
        <w:spacing w:lineRule="auto" w:line="360"/>
      </w:pPr>
    </w:p>
    <w:p w:rsidRDefault="0038638B" w:rsidP="00EB2DBA" w:rsidR="0038638B">
      <w:pPr>
        <w:pStyle w:val="Odlomakpopisa"/>
        <w:numPr>
          <w:ilvl w:val="0"/>
          <w:numId w:val="8"/>
        </w:numPr>
        <w:spacing w:lineRule="auto" w:line="360"/>
      </w:pPr>
      <w:r>
        <w:rPr>
          <w:b/>
          <w:u w:val="single"/>
        </w:rPr>
        <w:t>Vjerovnici koji imaju neosiguranu tražbinu</w:t>
      </w:r>
      <w:r>
        <w:t>. Za njih  je predložena otplata 30% od utvrđenih tražbina u 36 jednakih mjesečnih anuiteta, nakon isteka 12 mjeseci počeka, bez kamata.</w:t>
      </w:r>
    </w:p>
    <w:p w:rsidRDefault="0038638B" w:rsidP="0038638B" w:rsidR="0038638B">
      <w:pPr>
        <w:spacing w:lineRule="auto" w:line="360"/>
      </w:pPr>
    </w:p>
    <w:p w:rsidRDefault="0038638B" w:rsidP="00EB2DBA" w:rsidR="0038638B">
      <w:pPr>
        <w:pStyle w:val="Odlomakpopisa"/>
        <w:numPr>
          <w:ilvl w:val="0"/>
          <w:numId w:val="8"/>
        </w:numPr>
        <w:spacing w:lineRule="auto" w:line="360"/>
      </w:pPr>
      <w:r>
        <w:rPr>
          <w:b/>
          <w:u w:val="single"/>
        </w:rPr>
        <w:t xml:space="preserve">Razlučni vjerovnici </w:t>
      </w:r>
      <w:r>
        <w:t>– ne sudjeluju u postupku predstečajne nagodbe i isti će se namiriti iz imovine na kojima imaju razlučno pravo. Ukoliko se isti odreknu od razlučnog prava, svrstat će se u prvu skupinu neosiguranih vjerovnika te će se za njih primijeniti isti način namirenja kao i za ostale vjerovnike.</w:t>
      </w:r>
    </w:p>
    <w:p w:rsidRDefault="0038638B" w:rsidP="0038638B" w:rsidR="0038638B">
      <w:pPr>
        <w:spacing w:lineRule="auto" w:line="360"/>
      </w:pPr>
    </w:p>
    <w:p w:rsidRDefault="0038638B" w:rsidP="00EB2DBA" w:rsidR="0038638B">
      <w:pPr>
        <w:pStyle w:val="Odlomakpopisa"/>
        <w:numPr>
          <w:ilvl w:val="0"/>
          <w:numId w:val="8"/>
        </w:numPr>
        <w:spacing w:lineRule="auto" w:line="360"/>
        <w:rPr>
          <w:b/>
          <w:u w:val="single"/>
        </w:rPr>
      </w:pPr>
      <w:r>
        <w:rPr>
          <w:b/>
          <w:u w:val="single"/>
        </w:rPr>
        <w:t xml:space="preserve">Prioritetne tražbine </w:t>
      </w:r>
      <w:r>
        <w:t>– Tražbine po osnovi bruto plaća radnika nisu predmet predstečajnog postupka i iste će se namiriti prioritetno.</w:t>
      </w:r>
    </w:p>
    <w:p w:rsidRDefault="0038638B" w:rsidP="0038638B" w:rsidR="0038638B">
      <w:pPr>
        <w:pStyle w:val="Odlomakpopisa"/>
        <w:spacing w:lineRule="auto" w:line="360"/>
        <w:ind w:left="1003"/>
      </w:pPr>
    </w:p>
    <w:p w:rsidRDefault="0038638B" w:rsidP="0038638B" w:rsidR="0038638B">
      <w:pPr>
        <w:pStyle w:val="Naslov1"/>
      </w:pPr>
      <w:bookmarkStart w:name="_Toc484385545" w:id="96"/>
      <w:bookmarkStart w:name="_Toc477898312" w:id="97"/>
      <w:r>
        <w:t>9. PLANIRANI TROŠKOVI RESTRUKTURIRANJA</w:t>
      </w:r>
      <w:bookmarkEnd w:id="91"/>
      <w:bookmarkEnd w:id="95"/>
      <w:bookmarkEnd w:id="96"/>
      <w:bookmarkEnd w:id="97"/>
    </w:p>
    <w:p w:rsidRDefault="0038638B" w:rsidP="0038638B" w:rsidR="0038638B">
      <w:pPr>
        <w:spacing w:lineRule="auto" w:line="360"/>
      </w:pPr>
    </w:p>
    <w:p w:rsidRDefault="0038638B" w:rsidP="0038638B" w:rsidR="0038638B">
      <w:pPr>
        <w:spacing w:lineRule="auto" w:line="360"/>
      </w:pPr>
      <w:r>
        <w:t>Troškovi restrukturiranja podijeljeni su u skupine koji uključuju sljedeće grupe troškova:</w:t>
      </w:r>
    </w:p>
    <w:p w:rsidRDefault="0038638B" w:rsidP="00EB2DBA" w:rsidR="0038638B">
      <w:pPr>
        <w:pStyle w:val="Odlomakpopisa"/>
        <w:numPr>
          <w:ilvl w:val="0"/>
          <w:numId w:val="14"/>
        </w:numPr>
        <w:spacing w:lineRule="auto" w:line="360"/>
      </w:pPr>
      <w:r>
        <w:t>Administrativni troškovi  - 10.000 kn</w:t>
      </w:r>
    </w:p>
    <w:p w:rsidRDefault="0038638B" w:rsidP="00EB2DBA" w:rsidR="0038638B">
      <w:pPr>
        <w:pStyle w:val="Odlomakpopisa"/>
        <w:numPr>
          <w:ilvl w:val="0"/>
          <w:numId w:val="14"/>
        </w:numPr>
        <w:spacing w:lineRule="auto" w:line="360"/>
      </w:pPr>
      <w:r>
        <w:t>Operativni troškovi restrukturiranja -  10.000 kn</w:t>
      </w:r>
    </w:p>
    <w:p w:rsidRDefault="0038638B" w:rsidP="00EB2DBA" w:rsidR="0038638B">
      <w:pPr>
        <w:pStyle w:val="Odlomakpopisa"/>
        <w:numPr>
          <w:ilvl w:val="0"/>
          <w:numId w:val="14"/>
        </w:numPr>
        <w:spacing w:lineRule="auto" w:line="360"/>
      </w:pPr>
      <w:r>
        <w:t>Ostali troškovi – 7.000 kn</w:t>
      </w:r>
    </w:p>
    <w:p w:rsidRDefault="0038638B" w:rsidP="0038638B" w:rsidR="0038638B">
      <w:pPr>
        <w:spacing w:lineRule="auto" w:line="360"/>
      </w:pPr>
      <w:r>
        <w:t>Ukupno očekivani troškovi postupka restrukturiranja procijenjuju se na 27.000,00 kn.</w:t>
      </w:r>
    </w:p>
    <w:bookmarkEnd w:id="70"/>
    <w:bookmarkEnd w:id="71"/>
    <w:bookmarkEnd w:id="72"/>
    <w:p w:rsidRDefault="0038638B" w:rsidP="0038638B" w:rsidR="0038638B">
      <w:pPr>
        <w:spacing w:lineRule="auto" w:line="360"/>
      </w:pPr>
    </w:p>
    <w:p w:rsidRDefault="0038638B" w:rsidP="0038638B" w:rsidR="0038638B">
      <w:pPr>
        <w:tabs>
          <w:tab w:pos="3879" w:val="left"/>
        </w:tabs>
        <w:spacing w:lineRule="auto" w:line="360"/>
        <w:jc w:val="both"/>
      </w:pPr>
      <w:r>
        <w:t>Plan financijskog i operativnog restrukturiranja tvrtke CODE PAK d.o.o. za 2017. - 2022. godinu usvojio je i odobrio zakonski zastupnik tvrtke CODE PAK d.o.o. dana 05.06.2017. godine.</w:t>
      </w:r>
    </w:p>
    <w:p w:rsidRDefault="0038638B" w:rsidP="0038638B" w:rsidR="0038638B">
      <w:pPr>
        <w:tabs>
          <w:tab w:pos="3879" w:val="left"/>
        </w:tabs>
        <w:spacing w:lineRule="auto" w:line="360"/>
        <w:jc w:val="both"/>
      </w:pPr>
    </w:p>
    <w:p w:rsidRDefault="0038638B" w:rsidP="0038638B" w:rsidR="0038638B">
      <w:pPr>
        <w:tabs>
          <w:tab w:pos="3879" w:val="left"/>
        </w:tabs>
        <w:spacing w:lineRule="auto" w:line="360"/>
        <w:jc w:val="both"/>
      </w:pPr>
    </w:p>
    <w:p w:rsidRDefault="0038638B" w:rsidP="0038638B" w:rsidR="0038638B">
      <w:pPr>
        <w:tabs>
          <w:tab w:pos="3879" w:val="left"/>
        </w:tabs>
        <w:spacing w:lineRule="auto" w:line="360"/>
        <w:jc w:val="both"/>
      </w:pPr>
    </w:p>
    <w:p w:rsidRDefault="0038638B" w:rsidP="0038638B" w:rsidR="0038638B">
      <w:pPr>
        <w:spacing w:lineRule="auto" w:line="360"/>
        <w:ind w:firstLine="708" w:left="5664"/>
        <w:jc w:val="center"/>
        <w:rPr>
          <w:b/>
          <w:color w:themeColor="accent1" w:val="4F81BD"/>
        </w:rPr>
      </w:pPr>
      <w:r>
        <w:rPr>
          <w:b/>
          <w:color w:themeColor="accent1" w:val="4F81BD"/>
        </w:rPr>
        <w:t xml:space="preserve">   CODE PAK d.o.o.</w:t>
      </w:r>
    </w:p>
    <w:p w:rsidRDefault="0038638B" w:rsidP="0038638B" w:rsidR="0038638B">
      <w:pPr>
        <w:spacing w:lineRule="auto" w:line="360"/>
        <w:ind w:firstLine="708" w:left="5664"/>
        <w:jc w:val="center"/>
        <w:rPr>
          <w:b/>
          <w:color w:themeColor="accent1" w:val="4F81BD"/>
        </w:rPr>
      </w:pPr>
      <w:r>
        <w:t>Patricija Jelačić Kršul, direktor</w:t>
      </w:r>
    </w:p>
    <w:p w:rsidRDefault="0038638B" w:rsidP="0038638B" w:rsidR="0038638B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38638B" w:rsidP="0038638B" w:rsidR="0038638B">
      <w:pPr>
        <w:tabs>
          <w:tab w:pos="3879" w:val="left"/>
        </w:tabs>
        <w:spacing w:lineRule="auto" w:line="360"/>
        <w:jc w:val="center"/>
      </w:pPr>
      <w:r>
        <w:rPr>
          <w:rStyle w:val="tabletextfield"/>
        </w:rPr>
        <w:tab/>
      </w:r>
      <w:r>
        <w:rPr>
          <w:rStyle w:val="tabletextfield"/>
        </w:rPr>
        <w:tab/>
      </w:r>
      <w:r>
        <w:rPr>
          <w:rStyle w:val="tabletextfield"/>
        </w:rPr>
        <w:tab/>
      </w:r>
      <w:r>
        <w:rPr>
          <w:rStyle w:val="tabletextfield"/>
        </w:rPr>
        <w:tab/>
      </w:r>
      <w:r>
        <w:rPr>
          <w:rStyle w:val="tabletextfield"/>
        </w:rPr>
        <w:tab/>
        <w:t xml:space="preserve">     ___________________________</w:t>
      </w:r>
    </w:p>
    <w:p w:rsidRDefault="00D40780" w:rsidP="00E91A4F" w:rsidR="00D40780" w:rsidRPr="00E91A4F"/>
    <w:sectPr w:rsidSect="00F246F1" w:rsidR="00D40780" w:rsidRPr="00E91A4F">
      <w:headerReference w:type="default" r:id="rId41"/>
      <w:footerReference w:type="even" r:id="rId42"/>
      <w:footerReference w:type="default" r:id="rId43"/>
      <w:pgSz w:code="9" w:h="16820" w:w="11900"/>
      <w:pgMar w:gutter="0" w:footer="709" w:header="709" w:left="851" w:bottom="1258" w:right="1133" w:top="90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4CF" w:rsidR="007554CF">
      <w:pPr>
        <w:spacing w:lineRule="auto" w:line="240" w:after="0"/>
      </w:pPr>
      <w:r>
        <w:separator/>
      </w:r>
    </w:p>
  </w:endnote>
  <w:endnote w:id="0" w:type="continuationSeparator">
    <w:p w:rsidRDefault="007554CF" w:rsidR="007554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BB8" w:rsidP="00BB3BCA" w:rsidR="00D61BA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54CF" w:rsidP="00BB3BCA" w:rsidR="00D61BA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BB8" w:rsidP="00BB3BCA" w:rsidR="00D61BA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E81">
      <w:rPr>
        <w:rStyle w:val="Brojstranice"/>
        <w:noProof/>
      </w:rPr>
      <w:t>57</w:t>
    </w:r>
    <w:r>
      <w:rPr>
        <w:rStyle w:val="Brojstranice"/>
      </w:rPr>
      <w:fldChar w:fldCharType="end"/>
    </w:r>
  </w:p>
  <w:p w:rsidRDefault="00B87BB8" w:rsidP="004A530C" w:rsidR="00D61BAB" w:rsidRPr="00121293">
    <w:pPr>
      <w:pStyle w:val="Podnoje"/>
      <w:ind w:right="360"/>
      <w:jc w:val="center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7.-2022</w:t>
    </w:r>
    <w:r w:rsidRPr="00121293">
      <w:rPr>
        <w:color w:val="548DD4"/>
      </w:rPr>
      <w:t>. godine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4CF" w:rsidR="007554CF">
      <w:pPr>
        <w:spacing w:lineRule="auto" w:line="240" w:after="0"/>
      </w:pPr>
      <w:r>
        <w:separator/>
      </w:r>
    </w:p>
  </w:footnote>
  <w:footnote w:id="0" w:type="continuationSeparator">
    <w:p w:rsidRDefault="007554CF" w:rsidR="007554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BB8" w:rsidP="00626071" w:rsidR="00D61BAB">
    <w:pPr>
      <w:pStyle w:val="Zaglavlje"/>
      <w:jc w:val="center"/>
      <w:rPr>
        <w:rFonts w:eastAsia="Calibri"/>
        <w:i/>
        <w:color w:themeShade="A6" w:themeColor="background1" w:val="A6A6A6"/>
        <w:lang w:eastAsia="en-GB" w:val="en-US"/>
      </w:rPr>
    </w:pPr>
    <w:r>
      <w:rPr>
        <w:rFonts w:eastAsia="Calibri"/>
        <w:i/>
        <w:color w:themeShade="A6" w:themeColor="background1" w:val="A6A6A6"/>
        <w:lang w:eastAsia="en-GB" w:val="en-US"/>
      </w:rPr>
      <w:t xml:space="preserve">VS GRADNJA </w:t>
    </w:r>
    <w:r w:rsidRPr="004A530C">
      <w:rPr>
        <w:rFonts w:eastAsia="Calibri"/>
        <w:i/>
        <w:color w:themeShade="A6" w:themeColor="background1" w:val="A6A6A6"/>
        <w:lang w:eastAsia="en-GB" w:val="en-US"/>
      </w:rPr>
      <w:t>d.o.o.</w:t>
    </w:r>
  </w:p>
  <w:p w:rsidRDefault="007554CF" w:rsidP="00626071" w:rsidR="00D61BAB" w:rsidRPr="00164209">
    <w:pPr>
      <w:pStyle w:val="Zaglavlje"/>
      <w:jc w:val="center"/>
      <w:rPr>
        <w:rFonts w:eastAsia="Calibri"/>
        <w:i/>
        <w:color w:themeColor="accent1" w:val="4F81BD"/>
        <w:lang w:eastAsia="en-US" w:val="en-US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5">
    <w:nsid w:val="1B617E24"/>
    <w:multiLevelType w:val="hybridMultilevel"/>
    <w:tmpl w:val="1EA6232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420"/>
      </w:pPr>
    </w:lvl>
    <w:lvl w:ilvl="2">
      <w:start w:val="1"/>
      <w:numFmt w:val="decimal"/>
      <w:lvlText w:val="%1.%2.%3."/>
      <w:lvlJc w:val="left"/>
      <w:pPr>
        <w:ind w:hanging="720" w:left="840"/>
      </w:pPr>
    </w:lvl>
    <w:lvl w:ilvl="3">
      <w:start w:val="1"/>
      <w:numFmt w:val="decimal"/>
      <w:lvlText w:val="%1.%2.%3.%4."/>
      <w:lvlJc w:val="left"/>
      <w:pPr>
        <w:ind w:hanging="720" w:left="900"/>
      </w:pPr>
    </w:lvl>
    <w:lvl w:ilvl="4">
      <w:start w:val="1"/>
      <w:numFmt w:val="decimal"/>
      <w:lvlText w:val="%1.%2.%3.%4.%5."/>
      <w:lvlJc w:val="left"/>
      <w:pPr>
        <w:ind w:hanging="1080" w:left="1320"/>
      </w:pPr>
    </w:lvl>
    <w:lvl w:ilvl="5">
      <w:start w:val="1"/>
      <w:numFmt w:val="decimal"/>
      <w:lvlText w:val="%1.%2.%3.%4.%5.%6."/>
      <w:lvlJc w:val="left"/>
      <w:pPr>
        <w:ind w:hanging="1080" w:left="1380"/>
      </w:pPr>
    </w:lvl>
    <w:lvl w:ilvl="6">
      <w:start w:val="1"/>
      <w:numFmt w:val="decimal"/>
      <w:lvlText w:val="%1.%2.%3.%4.%5.%6.%7."/>
      <w:lvlJc w:val="left"/>
      <w:pPr>
        <w:ind w:hanging="1440" w:left="1800"/>
      </w:pPr>
    </w:lvl>
    <w:lvl w:ilvl="7">
      <w:start w:val="1"/>
      <w:numFmt w:val="decimal"/>
      <w:lvlText w:val="%1.%2.%3.%4.%5.%6.%7.%8."/>
      <w:lvlJc w:val="left"/>
      <w:pPr>
        <w:ind w:hanging="1440" w:left="1860"/>
      </w:pPr>
    </w:lvl>
    <w:lvl w:ilvl="8">
      <w:start w:val="1"/>
      <w:numFmt w:val="decimal"/>
      <w:lvlText w:val="%1.%2.%3.%4.%5.%6.%7.%8.%9."/>
      <w:lvlJc w:val="left"/>
      <w:pPr>
        <w:ind w:hanging="1800" w:left="2280"/>
      </w:pPr>
    </w:lvl>
  </w:abstractNum>
  <w:abstractNum w:abstractNumId="12">
    <w:nsid w:val="641B38D1"/>
    <w:multiLevelType w:val="multilevel"/>
    <w:tmpl w:val="9D6E0C22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3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  <w:num w:numId="9">
    <w:abstractNumId w:val="9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7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CF9"/>
    <w:rsid w:val="001567AD"/>
    <w:rsid w:val="001C4C98"/>
    <w:rsid w:val="00291C24"/>
    <w:rsid w:val="002A703F"/>
    <w:rsid w:val="002C1E81"/>
    <w:rsid w:val="0038638B"/>
    <w:rsid w:val="005D13F5"/>
    <w:rsid w:val="006842E2"/>
    <w:rsid w:val="007554CF"/>
    <w:rsid w:val="0077446A"/>
    <w:rsid w:val="00827A95"/>
    <w:rsid w:val="009154A0"/>
    <w:rsid w:val="00B87BB8"/>
    <w:rsid w:val="00D40780"/>
    <w:rsid w:val="00E5406D"/>
    <w:rsid w:val="00E91A4F"/>
    <w:rsid w:val="00EA2307"/>
    <w:rsid w:val="00EB2DBA"/>
    <w:rsid w:val="00EC3CF9"/>
    <w:rsid w:val="00F06F3C"/>
    <w:rsid w:val="00F161B2"/>
    <w:rsid w:val="00FC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qFormat="true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6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2307"/>
    <w:pPr>
      <w:spacing w:lineRule="auto" w:line="259" w:after="160"/>
    </w:pPr>
  </w:style>
  <w:style w:styleId="Naslov1" w:type="paragraph">
    <w:name w:val="heading 1"/>
    <w:basedOn w:val="Normal"/>
    <w:next w:val="Normal"/>
    <w:link w:val="Naslov1Char"/>
    <w:qFormat/>
    <w:rsid w:val="00F161B2"/>
    <w:pPr>
      <w:keepNext/>
      <w:spacing w:lineRule="auto" w:line="240" w:after="0"/>
      <w:outlineLvl w:val="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B87BB8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nhideWhenUsed/>
    <w:qFormat/>
    <w:rsid w:val="00B87BB8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qFormat/>
    <w:rsid w:val="00B87BB8"/>
    <w:pPr>
      <w:keepNext/>
      <w:spacing w:lineRule="auto" w:line="240" w:after="60" w:before="240"/>
      <w:outlineLvl w:val="3"/>
    </w:pPr>
    <w:rPr>
      <w:rFonts w:cs="Times New Roman" w:eastAsia="MS Mincho" w:hAnsi="Cambria" w:ascii="Cambria"/>
      <w:b/>
      <w:bCs/>
      <w:sz w:val="28"/>
      <w:szCs w:val="28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B87BB8"/>
    <w:pPr>
      <w:spacing w:lineRule="auto" w:line="240" w:after="60" w:before="240"/>
      <w:outlineLvl w:val="4"/>
    </w:pPr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opisa1" w:type="numbering">
    <w:name w:val="Bez popisa1"/>
    <w:next w:val="Bezpopisa"/>
    <w:uiPriority w:val="99"/>
    <w:semiHidden/>
    <w:unhideWhenUsed/>
    <w:rsid w:val="009154A0"/>
  </w:style>
  <w:style w:styleId="Hiperveza" w:type="character">
    <w:name w:val="Hyperlink"/>
    <w:basedOn w:val="Zadanifontodlomka"/>
    <w:uiPriority w:val="99"/>
    <w:unhideWhenUsed/>
    <w:rsid w:val="009154A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154A0"/>
    <w:rPr>
      <w:color w:val="800080"/>
      <w:u w:val="single"/>
    </w:rPr>
  </w:style>
  <w:style w:customStyle="true" w:styleId="xl65" w:type="paragraph">
    <w:name w:val="xl65"/>
    <w:basedOn w:val="Normal"/>
    <w:uiPriority w:val="99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uiPriority w:val="99"/>
    <w:rsid w:val="009154A0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7" w:type="paragraph">
    <w:name w:val="xl67"/>
    <w:basedOn w:val="Normal"/>
    <w:uiPriority w:val="99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uiPriority w:val="99"/>
    <w:rsid w:val="009154A0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uiPriority w:val="99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uiPriority w:val="99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uiPriority w:val="99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uiPriority w:val="99"/>
    <w:rsid w:val="009154A0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uiPriority w:val="99"/>
    <w:rsid w:val="009154A0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uiPriority w:val="99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uiPriority w:val="99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uiPriority w:val="99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uiPriority w:val="99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8" w:type="paragraph">
    <w:name w:val="xl78"/>
    <w:basedOn w:val="Normal"/>
    <w:uiPriority w:val="99"/>
    <w:rsid w:val="009154A0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uiPriority w:val="99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0" w:type="paragraph">
    <w:name w:val="xl80"/>
    <w:basedOn w:val="Normal"/>
    <w:uiPriority w:val="99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1" w:type="paragraph">
    <w:name w:val="xl81"/>
    <w:basedOn w:val="Normal"/>
    <w:uiPriority w:val="99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uiPriority w:val="99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3" w:type="paragraph">
    <w:name w:val="xl83"/>
    <w:basedOn w:val="Normal"/>
    <w:uiPriority w:val="99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uiPriority w:val="99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5" w:type="paragraph">
    <w:name w:val="xl85"/>
    <w:basedOn w:val="Normal"/>
    <w:uiPriority w:val="99"/>
    <w:rsid w:val="009154A0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6" w:type="paragraph">
    <w:name w:val="xl86"/>
    <w:basedOn w:val="Normal"/>
    <w:uiPriority w:val="99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7" w:type="paragraph">
    <w:name w:val="xl87"/>
    <w:basedOn w:val="Normal"/>
    <w:uiPriority w:val="99"/>
    <w:rsid w:val="009154A0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uiPriority w:val="99"/>
    <w:rsid w:val="009154A0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9" w:type="paragraph">
    <w:name w:val="xl89"/>
    <w:basedOn w:val="Normal"/>
    <w:uiPriority w:val="99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0" w:type="paragraph">
    <w:name w:val="xl90"/>
    <w:basedOn w:val="Normal"/>
    <w:uiPriority w:val="99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1" w:type="paragraph">
    <w:name w:val="xl91"/>
    <w:basedOn w:val="Normal"/>
    <w:uiPriority w:val="99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2" w:type="paragraph">
    <w:name w:val="xl92"/>
    <w:basedOn w:val="Normal"/>
    <w:uiPriority w:val="99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3" w:type="paragraph">
    <w:name w:val="xl93"/>
    <w:basedOn w:val="Normal"/>
    <w:uiPriority w:val="99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4" w:type="paragraph">
    <w:name w:val="xl94"/>
    <w:basedOn w:val="Normal"/>
    <w:uiPriority w:val="99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6" w:type="paragraph">
    <w:name w:val="xl96"/>
    <w:basedOn w:val="Normal"/>
    <w:uiPriority w:val="99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7" w:type="paragraph">
    <w:name w:val="xl97"/>
    <w:basedOn w:val="Normal"/>
    <w:uiPriority w:val="99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8" w:type="paragraph">
    <w:name w:val="xl98"/>
    <w:basedOn w:val="Normal"/>
    <w:uiPriority w:val="99"/>
    <w:rsid w:val="009154A0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uiPriority w:val="99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0" w:type="paragraph">
    <w:name w:val="xl100"/>
    <w:basedOn w:val="Normal"/>
    <w:uiPriority w:val="99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1" w:type="paragraph">
    <w:name w:val="xl101"/>
    <w:basedOn w:val="Normal"/>
    <w:uiPriority w:val="99"/>
    <w:rsid w:val="009154A0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uiPriority w:val="99"/>
    <w:rsid w:val="009154A0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3" w:type="paragraph">
    <w:name w:val="xl103"/>
    <w:basedOn w:val="Normal"/>
    <w:uiPriority w:val="99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4" w:type="paragraph">
    <w:name w:val="xl104"/>
    <w:basedOn w:val="Normal"/>
    <w:uiPriority w:val="99"/>
    <w:rsid w:val="009154A0"/>
    <w:pPr>
      <w:pBdr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5" w:type="paragraph">
    <w:name w:val="xl105"/>
    <w:basedOn w:val="Normal"/>
    <w:uiPriority w:val="99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6" w:type="paragraph">
    <w:name w:val="xl106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7" w:type="paragraph">
    <w:name w:val="xl107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8" w:type="paragraph">
    <w:name w:val="xl108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9" w:type="paragraph">
    <w:name w:val="xl109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0" w:type="paragraph">
    <w:name w:val="xl110"/>
    <w:basedOn w:val="Normal"/>
    <w:rsid w:val="009154A0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1" w:type="paragraph">
    <w:name w:val="xl11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12" w:type="paragraph">
    <w:name w:val="xl112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3" w:type="paragraph">
    <w:name w:val="xl113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4" w:type="paragraph">
    <w:name w:val="xl114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5" w:type="paragraph">
    <w:name w:val="xl11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6" w:type="paragraph">
    <w:name w:val="xl116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7" w:type="paragraph">
    <w:name w:val="xl117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8" w:type="paragraph">
    <w:name w:val="xl118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9" w:type="paragraph">
    <w:name w:val="xl119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0" w:type="paragraph">
    <w:name w:val="xl12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1" w:type="paragraph">
    <w:name w:val="xl12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2" w:type="paragraph">
    <w:name w:val="xl122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3" w:type="paragraph">
    <w:name w:val="xl123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4" w:type="paragraph">
    <w:name w:val="xl124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5" w:type="paragraph">
    <w:name w:val="xl12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6" w:type="paragraph">
    <w:name w:val="xl126"/>
    <w:basedOn w:val="Normal"/>
    <w:rsid w:val="009154A0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7" w:type="paragraph">
    <w:name w:val="xl127"/>
    <w:basedOn w:val="Normal"/>
    <w:rsid w:val="009154A0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8" w:type="paragraph">
    <w:name w:val="xl128"/>
    <w:basedOn w:val="Normal"/>
    <w:rsid w:val="009154A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9" w:type="paragraph">
    <w:name w:val="xl129"/>
    <w:basedOn w:val="Normal"/>
    <w:rsid w:val="009154A0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0" w:type="paragraph">
    <w:name w:val="xl130"/>
    <w:basedOn w:val="Normal"/>
    <w:rsid w:val="009154A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Bezpopisa2" w:type="numbering">
    <w:name w:val="Bez popisa2"/>
    <w:next w:val="Bezpopisa"/>
    <w:uiPriority w:val="99"/>
    <w:semiHidden/>
    <w:unhideWhenUsed/>
    <w:rsid w:val="0077446A"/>
  </w:style>
  <w:style w:customStyle="true" w:styleId="xl95" w:type="paragraph">
    <w:name w:val="xl95"/>
    <w:basedOn w:val="Normal"/>
    <w:uiPriority w:val="99"/>
    <w:rsid w:val="0077446A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F161B2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B87BB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rsid w:val="00B87BB8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87BB8"/>
    <w:rPr>
      <w:rFonts w:cs="Times New Roman" w:eastAsia="MS Mincho" w:hAnsi="Cambria" w:ascii="Cambria"/>
      <w:b/>
      <w:bCs/>
      <w:sz w:val="28"/>
      <w:szCs w:val="28"/>
      <w:lang w:eastAsia="hr-HR"/>
    </w:rPr>
  </w:style>
  <w:style w:customStyle="true" w:styleId="Naslov5Char" w:type="character">
    <w:name w:val="Naslov 5 Char"/>
    <w:basedOn w:val="Zadanifontodlomka"/>
    <w:link w:val="Naslov5"/>
    <w:rsid w:val="00B87BB8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customStyle="true" w:styleId="Heading1Char" w:type="character">
    <w:name w:val="Heading 1 Char"/>
    <w:rsid w:val="00B87BB8"/>
    <w:rPr>
      <w:rFonts w:cs="Times New Roman" w:eastAsia="Times New Roman" w:hAnsi="Cambria" w:ascii="Cambria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B87BB8"/>
    <w:rPr>
      <w:rFonts w:cs="Times New Roman" w:eastAsia="Times New Roman" w:hAnsi="Cambria" w:ascii="Cambria"/>
      <w:b/>
      <w:bCs/>
      <w:color w:val="4F81BD"/>
      <w:sz w:val="26"/>
      <w:szCs w:val="26"/>
      <w:lang w:eastAsia="hr-HR"/>
    </w:rPr>
  </w:style>
  <w:style w:styleId="Reetkatablice" w:type="table">
    <w:name w:val="Table Grid"/>
    <w:basedOn w:val="Obinatablica"/>
    <w:rsid w:val="00B87BB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B87BB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B87BB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7BB8"/>
  </w:style>
  <w:style w:styleId="z-vrhobrasca" w:type="paragraph">
    <w:name w:val="HTML Top of Form"/>
    <w:basedOn w:val="Normal"/>
    <w:next w:val="Normal"/>
    <w:link w:val="z-vrhobrascaChar"/>
    <w:hidden/>
    <w:rsid w:val="00B87BB8"/>
    <w:pPr>
      <w:pBdr>
        <w:bottom w:space="1" w:sz="6" w:color="auto" w:val="single"/>
      </w:pBdr>
      <w:spacing w:lineRule="auto" w:line="240" w:after="0"/>
      <w:jc w:val="center"/>
    </w:pPr>
    <w:rPr>
      <w:rFonts w:cs="Times New Roman"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rsid w:val="00B87BB8"/>
    <w:rPr>
      <w:rFonts w:cs="Times New Roman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B87BB8"/>
    <w:pPr>
      <w:pBdr>
        <w:top w:space="1" w:sz="6" w:color="auto" w:val="single"/>
      </w:pBdr>
      <w:spacing w:lineRule="auto" w:line="240" w:after="0"/>
      <w:jc w:val="center"/>
    </w:pPr>
    <w:rPr>
      <w:rFonts w:cs="Times New Roman"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rsid w:val="00B87BB8"/>
    <w:rPr>
      <w:rFonts w:cs="Times New Roman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B87BB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87BB8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87BB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87BB8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B87BB8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B87BB8"/>
    <w:pPr>
      <w:tabs>
        <w:tab w:pos="8914" w:val="right"/>
      </w:tabs>
      <w:spacing w:lineRule="auto" w:line="360" w:after="120" w:before="120"/>
      <w:jc w:val="both"/>
    </w:pPr>
    <w:rPr>
      <w:rFonts w:cs="Calibri" w:eastAsia="Times New Roman" w:hAnsi="Times New Roman" w:ascii="Times New Roman"/>
      <w:b/>
      <w:bCs/>
      <w:caps/>
      <w:sz w:val="28"/>
      <w:szCs w:val="28"/>
      <w:lang w:eastAsia="hr-HR"/>
    </w:rPr>
  </w:style>
  <w:style w:styleId="Sadraj2" w:type="paragraph">
    <w:name w:val="toc 2"/>
    <w:basedOn w:val="Normal"/>
    <w:next w:val="Normal"/>
    <w:autoRedefine/>
    <w:uiPriority w:val="39"/>
    <w:rsid w:val="00B87BB8"/>
    <w:pPr>
      <w:tabs>
        <w:tab w:pos="960" w:val="left"/>
        <w:tab w:pos="8914" w:leader="dot" w:val="right"/>
      </w:tabs>
      <w:spacing w:lineRule="auto" w:line="480" w:after="0"/>
      <w:ind w:left="240"/>
    </w:pPr>
    <w:rPr>
      <w:rFonts w:cs="Calibri" w:eastAsia="Times New Roman" w:hAnsi="Calibri" w:ascii="Calibri"/>
      <w:smallCaps/>
      <w:sz w:val="20"/>
      <w:szCs w:val="20"/>
      <w:lang w:eastAsia="hr-HR"/>
    </w:rPr>
  </w:style>
  <w:style w:styleId="Sadraj3" w:type="paragraph">
    <w:name w:val="toc 3"/>
    <w:basedOn w:val="Normal"/>
    <w:next w:val="Normal"/>
    <w:autoRedefine/>
    <w:uiPriority w:val="39"/>
    <w:rsid w:val="00B87BB8"/>
    <w:pPr>
      <w:spacing w:lineRule="auto" w:line="240" w:after="0"/>
      <w:ind w:left="480"/>
    </w:pPr>
    <w:rPr>
      <w:rFonts w:cs="Calibri" w:eastAsia="Times New Roman" w:hAnsi="Calibri" w:ascii="Calibri"/>
      <w:i/>
      <w:iCs/>
      <w:sz w:val="20"/>
      <w:szCs w:val="20"/>
      <w:lang w:eastAsia="hr-HR"/>
    </w:rPr>
  </w:style>
  <w:style w:styleId="Sadraj4" w:type="paragraph">
    <w:name w:val="toc 4"/>
    <w:basedOn w:val="Normal"/>
    <w:next w:val="Normal"/>
    <w:autoRedefine/>
    <w:uiPriority w:val="99"/>
    <w:semiHidden/>
    <w:rsid w:val="00B87BB8"/>
    <w:pPr>
      <w:spacing w:lineRule="auto" w:line="240" w:after="0"/>
      <w:ind w:left="720"/>
    </w:pPr>
    <w:rPr>
      <w:rFonts w:cs="Calibri" w:eastAsia="Calibri" w:hAnsi="Calibri" w:ascii="Calibri"/>
      <w:sz w:val="18"/>
      <w:szCs w:val="18"/>
      <w:lang w:eastAsia="en-GB" w:val="en-GB"/>
    </w:rPr>
  </w:style>
  <w:style w:styleId="Sadraj5" w:type="paragraph">
    <w:name w:val="toc 5"/>
    <w:basedOn w:val="Normal"/>
    <w:next w:val="Normal"/>
    <w:autoRedefine/>
    <w:uiPriority w:val="99"/>
    <w:semiHidden/>
    <w:rsid w:val="00B87BB8"/>
    <w:pPr>
      <w:spacing w:lineRule="auto" w:line="240" w:after="0"/>
      <w:ind w:left="960"/>
    </w:pPr>
    <w:rPr>
      <w:rFonts w:cs="Calibri" w:eastAsia="Calibri" w:hAnsi="Calibri" w:ascii="Calibri"/>
      <w:sz w:val="18"/>
      <w:szCs w:val="18"/>
      <w:lang w:eastAsia="en-GB" w:val="en-GB"/>
    </w:rPr>
  </w:style>
  <w:style w:styleId="Sadraj6" w:type="paragraph">
    <w:name w:val="toc 6"/>
    <w:basedOn w:val="Normal"/>
    <w:next w:val="Normal"/>
    <w:autoRedefine/>
    <w:uiPriority w:val="99"/>
    <w:semiHidden/>
    <w:rsid w:val="00B87BB8"/>
    <w:pPr>
      <w:spacing w:lineRule="auto" w:line="240" w:after="0"/>
      <w:ind w:left="1200"/>
    </w:pPr>
    <w:rPr>
      <w:rFonts w:cs="Calibri" w:eastAsia="Calibri" w:hAnsi="Calibri" w:ascii="Calibri"/>
      <w:sz w:val="18"/>
      <w:szCs w:val="18"/>
      <w:lang w:eastAsia="en-GB" w:val="en-GB"/>
    </w:rPr>
  </w:style>
  <w:style w:styleId="Sadraj7" w:type="paragraph">
    <w:name w:val="toc 7"/>
    <w:basedOn w:val="Normal"/>
    <w:next w:val="Normal"/>
    <w:autoRedefine/>
    <w:uiPriority w:val="99"/>
    <w:semiHidden/>
    <w:rsid w:val="00B87BB8"/>
    <w:pPr>
      <w:spacing w:lineRule="auto" w:line="240" w:after="0"/>
      <w:ind w:left="1440"/>
    </w:pPr>
    <w:rPr>
      <w:rFonts w:cs="Calibri" w:eastAsia="Calibri" w:hAnsi="Calibri" w:ascii="Calibri"/>
      <w:sz w:val="18"/>
      <w:szCs w:val="18"/>
      <w:lang w:eastAsia="en-GB" w:val="en-GB"/>
    </w:rPr>
  </w:style>
  <w:style w:styleId="Sadraj8" w:type="paragraph">
    <w:name w:val="toc 8"/>
    <w:basedOn w:val="Normal"/>
    <w:next w:val="Normal"/>
    <w:autoRedefine/>
    <w:uiPriority w:val="99"/>
    <w:semiHidden/>
    <w:rsid w:val="00B87BB8"/>
    <w:pPr>
      <w:spacing w:lineRule="auto" w:line="240" w:after="0"/>
      <w:ind w:left="1680"/>
    </w:pPr>
    <w:rPr>
      <w:rFonts w:cs="Calibri" w:eastAsia="Calibri" w:hAnsi="Calibri" w:ascii="Calibri"/>
      <w:sz w:val="18"/>
      <w:szCs w:val="18"/>
      <w:lang w:eastAsia="en-GB" w:val="en-GB"/>
    </w:rPr>
  </w:style>
  <w:style w:styleId="Sadraj9" w:type="paragraph">
    <w:name w:val="toc 9"/>
    <w:basedOn w:val="Normal"/>
    <w:next w:val="Normal"/>
    <w:autoRedefine/>
    <w:uiPriority w:val="99"/>
    <w:semiHidden/>
    <w:rsid w:val="00B87BB8"/>
    <w:pPr>
      <w:spacing w:lineRule="auto" w:line="240" w:after="0"/>
      <w:ind w:left="1920"/>
    </w:pPr>
    <w:rPr>
      <w:rFonts w:cs="Calibri" w:eastAsia="Calibri" w:hAnsi="Calibri" w:ascii="Calibri"/>
      <w:sz w:val="18"/>
      <w:szCs w:val="18"/>
      <w:lang w:eastAsia="en-GB" w:val="en-GB"/>
    </w:rPr>
  </w:style>
  <w:style w:customStyle="true" w:styleId="kontakt" w:type="paragraph">
    <w:name w:val="kontakt"/>
    <w:basedOn w:val="Normal"/>
    <w:uiPriority w:val="99"/>
    <w:rsid w:val="00B87BB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StandardWeb" w:type="paragraph">
    <w:name w:val="Normal (Web)"/>
    <w:basedOn w:val="Normal"/>
    <w:uiPriority w:val="99"/>
    <w:rsid w:val="00B87BB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4" w:type="table">
    <w:name w:val="Table Grid 4"/>
    <w:basedOn w:val="Obinatablica"/>
    <w:rsid w:val="00B87BB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B87BB8"/>
  </w:style>
  <w:style w:customStyle="true" w:styleId="tabletitle2" w:type="character">
    <w:name w:val="table_title2"/>
    <w:basedOn w:val="Zadanifontodlomka"/>
    <w:rsid w:val="00B87BB8"/>
  </w:style>
  <w:style w:styleId="Naglaeno" w:type="character">
    <w:name w:val="Strong"/>
    <w:uiPriority w:val="22"/>
    <w:qFormat/>
    <w:rsid w:val="00B87BB8"/>
    <w:rPr>
      <w:b/>
      <w:bCs/>
    </w:rPr>
  </w:style>
  <w:style w:customStyle="true" w:styleId="mw-headline" w:type="character">
    <w:name w:val="mw-headline"/>
    <w:basedOn w:val="Zadanifontodlomka"/>
    <w:rsid w:val="00B87BB8"/>
  </w:style>
  <w:style w:customStyle="true" w:styleId="editsectionmoved" w:type="character">
    <w:name w:val="editsectionmoved"/>
    <w:basedOn w:val="Zadanifontodlomka"/>
    <w:rsid w:val="00B87BB8"/>
  </w:style>
  <w:style w:customStyle="true" w:styleId="contenttext" w:type="paragraph">
    <w:name w:val="contenttext"/>
    <w:basedOn w:val="Normal"/>
    <w:uiPriority w:val="99"/>
    <w:rsid w:val="00B87BB8"/>
    <w:pPr>
      <w:spacing w:lineRule="auto" w:line="240"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/>
    </w:rPr>
  </w:style>
  <w:style w:customStyle="true" w:styleId="datum" w:type="paragraph">
    <w:name w:val="datum"/>
    <w:basedOn w:val="Normal"/>
    <w:uiPriority w:val="99"/>
    <w:rsid w:val="00B87BB8"/>
    <w:pPr>
      <w:spacing w:lineRule="auto" w:line="240"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/>
    </w:rPr>
  </w:style>
  <w:style w:styleId="Opisslike" w:type="paragraph">
    <w:name w:val="caption"/>
    <w:basedOn w:val="Normal"/>
    <w:next w:val="Normal"/>
    <w:uiPriority w:val="99"/>
    <w:qFormat/>
    <w:rsid w:val="00B87BB8"/>
    <w:pPr>
      <w:spacing w:lineRule="auto" w:line="360" w:after="0"/>
    </w:pPr>
    <w:rPr>
      <w:rFonts w:cs="Times New Roman" w:eastAsia="Times New Roman" w:hAnsi="Times New Roman" w:ascii="Times New Roman"/>
      <w:sz w:val="24"/>
      <w:szCs w:val="24"/>
      <w:lang w:eastAsia="de-DE"/>
    </w:rPr>
  </w:style>
  <w:style w:customStyle="true" w:styleId="imgdescription" w:type="character">
    <w:name w:val="imgdescription"/>
    <w:basedOn w:val="Zadanifontodlomka"/>
    <w:rsid w:val="00B87BB8"/>
  </w:style>
  <w:style w:customStyle="true" w:styleId="c5" w:type="paragraph">
    <w:name w:val="c5"/>
    <w:basedOn w:val="Normal"/>
    <w:uiPriority w:val="99"/>
    <w:rsid w:val="00B87BB8"/>
    <w:pPr>
      <w:spacing w:lineRule="atLeast" w:line="330" w:after="270" w:beforeAutospacing="true" w:before="100"/>
      <w:jc w:val="both"/>
    </w:pPr>
    <w:rPr>
      <w:rFonts w:cs="Times New Roman" w:eastAsia="Times New Roman" w:hAnsi="Georgia" w:ascii="Georgia"/>
      <w:color w:val="000000"/>
      <w:sz w:val="21"/>
      <w:szCs w:val="21"/>
      <w:lang w:eastAsia="hr-HR"/>
    </w:rPr>
  </w:style>
  <w:style w:customStyle="true" w:styleId="ap1" w:type="paragraph">
    <w:name w:val="ap1"/>
    <w:basedOn w:val="Normal"/>
    <w:uiPriority w:val="99"/>
    <w:rsid w:val="00B87BB8"/>
    <w:pPr>
      <w:spacing w:lineRule="atLeast" w:line="217" w:after="0"/>
      <w:ind w:right="149" w:left="149"/>
    </w:pPr>
    <w:rPr>
      <w:rFonts w:cs="Times New Roman" w:eastAsia="Times New Roman" w:hAnsi="Times New Roman" w:ascii="Times New Roman"/>
      <w:color w:val="1D1C1C"/>
      <w:sz w:val="24"/>
      <w:szCs w:val="24"/>
      <w:lang w:eastAsia="hr-HR"/>
    </w:rPr>
  </w:style>
  <w:style w:customStyle="true" w:styleId="itemhead" w:type="paragraph">
    <w:name w:val="itemhead"/>
    <w:basedOn w:val="Normal"/>
    <w:uiPriority w:val="99"/>
    <w:rsid w:val="00B87BB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ubtleEmphasis2" w:type="paragraph">
    <w:name w:val="Subtle Emphasis2"/>
    <w:basedOn w:val="Normal"/>
    <w:uiPriority w:val="34"/>
    <w:qFormat/>
    <w:rsid w:val="00B87BB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c11" w:type="paragraph">
    <w:name w:val="c11"/>
    <w:basedOn w:val="Normal"/>
    <w:uiPriority w:val="99"/>
    <w:rsid w:val="00B87BB8"/>
    <w:pPr>
      <w:spacing w:lineRule="auto" w:line="240" w:after="255" w:beforeAutospacing="true" w:before="100"/>
    </w:pPr>
    <w:rPr>
      <w:rFonts w:cs="Times New Roman" w:eastAsia="Times New Roman" w:hAnsi="Georgia" w:ascii="Georgia"/>
      <w:b/>
      <w:bCs/>
      <w:i/>
      <w:iCs/>
      <w:color w:val="484848"/>
      <w:sz w:val="23"/>
      <w:szCs w:val="23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7BB8"/>
    <w:pPr>
      <w:spacing w:lineRule="auto" w:line="240" w:after="0"/>
    </w:pPr>
    <w:rPr>
      <w:rFonts w:cs="Times New Roman" w:eastAsia="Calibri" w:hAnsi="Tahoma" w:ascii="Tahoma"/>
      <w:sz w:val="16"/>
      <w:szCs w:val="16"/>
      <w:lang w:eastAsia="en-GB" w:val="en-GB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7BB8"/>
    <w:rPr>
      <w:rFonts w:cs="Times New Roman" w:eastAsia="Calibri" w:hAnsi="Tahoma" w:ascii="Tahoma"/>
      <w:sz w:val="16"/>
      <w:szCs w:val="16"/>
      <w:lang w:eastAsia="en-GB" w:val="en-GB"/>
    </w:rPr>
  </w:style>
  <w:style w:styleId="Istaknuto" w:type="character">
    <w:name w:val="Emphasis"/>
    <w:uiPriority w:val="20"/>
    <w:qFormat/>
    <w:rsid w:val="00B87BB8"/>
    <w:rPr>
      <w:i/>
      <w:iCs/>
    </w:rPr>
  </w:style>
  <w:style w:customStyle="true" w:styleId="textcisti" w:type="paragraph">
    <w:name w:val="textcisti"/>
    <w:basedOn w:val="Normal"/>
    <w:uiPriority w:val="99"/>
    <w:rsid w:val="00B87BB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List1" w:type="numbering">
    <w:name w:val="No List1"/>
    <w:next w:val="Bezpopisa"/>
    <w:uiPriority w:val="99"/>
    <w:semiHidden/>
    <w:unhideWhenUsed/>
    <w:rsid w:val="00B87BB8"/>
  </w:style>
  <w:style w:customStyle="true" w:styleId="apple-converted-space" w:type="character">
    <w:name w:val="apple-converted-space"/>
    <w:rsid w:val="00B87BB8"/>
  </w:style>
  <w:style w:styleId="Tijeloteksta" w:type="paragraph">
    <w:name w:val="Body Text"/>
    <w:basedOn w:val="Normal"/>
    <w:link w:val="TijelotekstaChar"/>
    <w:uiPriority w:val="99"/>
    <w:rsid w:val="00B87BB8"/>
    <w:pPr>
      <w:spacing w:lineRule="auto" w:line="240" w:after="0"/>
      <w:jc w:val="both"/>
    </w:pPr>
    <w:rPr>
      <w:rFonts w:cs="Times New Roman" w:eastAsia="Times New Roman"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87BB8"/>
    <w:rPr>
      <w:rFonts w:cs="Times New Roman" w:eastAsia="Times New Roman" w:hAnsi="Arial" w:ascii="Arial"/>
      <w:snapToGrid w:val="false"/>
      <w:sz w:val="20"/>
      <w:szCs w:val="20"/>
      <w:lang w:val="fr-FR"/>
    </w:rPr>
  </w:style>
  <w:style w:customStyle="true" w:styleId="TableGrid1" w:type="table">
    <w:name w:val="Table Grid1"/>
    <w:basedOn w:val="Obinatablica"/>
    <w:next w:val="Reetkatablice"/>
    <w:uiPriority w:val="59"/>
    <w:rsid w:val="00B87BB8"/>
    <w:pPr>
      <w:spacing w:lineRule="auto" w:line="240" w:after="0"/>
    </w:pPr>
    <w:rPr>
      <w:rFonts w:cs="Times New Roman" w:eastAsia="Calibri" w:hAnsi="Calibri" w:ascii="Calibri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B87BB8"/>
  </w:style>
  <w:style w:customStyle="true" w:styleId="text" w:type="paragraph">
    <w:name w:val="text"/>
    <w:uiPriority w:val="99"/>
    <w:rsid w:val="00B87BB8"/>
    <w:pPr>
      <w:widowControl w:val="false"/>
      <w:spacing w:lineRule="exact" w:line="240" w:after="0" w:before="240"/>
      <w:jc w:val="both"/>
    </w:pPr>
    <w:rPr>
      <w:rFonts w:cs="Times New Roman" w:eastAsia="Times New Roman" w:hAnsi="Arial" w:ascii="Arial"/>
      <w:snapToGrid w:val="false"/>
      <w:sz w:val="24"/>
      <w:szCs w:val="20"/>
      <w:lang w:val="cs-CZ"/>
    </w:rPr>
  </w:style>
  <w:style w:customStyle="true" w:styleId="textcslovan" w:type="paragraph">
    <w:name w:val="text císlovaný"/>
    <w:basedOn w:val="text"/>
    <w:uiPriority w:val="99"/>
    <w:rsid w:val="00B87BB8"/>
  </w:style>
  <w:style w:customStyle="true" w:styleId="noparagraphstyle" w:type="paragraph">
    <w:name w:val="noparagraphstyle"/>
    <w:basedOn w:val="Normal"/>
    <w:uiPriority w:val="99"/>
    <w:rsid w:val="00B87BB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clanak" w:type="paragraph">
    <w:name w:val="clanak"/>
    <w:basedOn w:val="Normal"/>
    <w:uiPriority w:val="99"/>
    <w:rsid w:val="00B87BB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c41" w:type="paragraph">
    <w:name w:val="c41"/>
    <w:basedOn w:val="Normal"/>
    <w:uiPriority w:val="99"/>
    <w:rsid w:val="00B87BB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claimempty" w:type="character">
    <w:name w:val="xclaimempty"/>
    <w:rsid w:val="00B87BB8"/>
  </w:style>
  <w:style w:customStyle="true" w:styleId="xclaimstyle" w:type="character">
    <w:name w:val="xclaimstyle"/>
    <w:rsid w:val="00B87BB8"/>
  </w:style>
  <w:style w:customStyle="true" w:styleId="SubtleEmphasis1" w:type="paragraph">
    <w:name w:val="Subtle Emphasis1"/>
    <w:basedOn w:val="Normal"/>
    <w:uiPriority w:val="34"/>
    <w:qFormat/>
    <w:rsid w:val="00B87BB8"/>
    <w:pPr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MediumShading11" w:type="paragraph">
    <w:name w:val="Medium Shading 11"/>
    <w:basedOn w:val="Normal"/>
    <w:uiPriority w:val="63"/>
    <w:rsid w:val="00B87BB8"/>
    <w:pPr>
      <w:keepNext/>
      <w:numPr>
        <w:ilvl w:val="5"/>
        <w:numId w:val="1"/>
      </w:numPr>
      <w:spacing w:lineRule="auto" w:line="240" w:after="0"/>
      <w:contextualSpacing/>
      <w:outlineLvl w:val="5"/>
    </w:pPr>
    <w:rPr>
      <w:rFonts w:cs="Times New Roman" w:eastAsia="MS Gothic" w:hAnsi="Verdana" w:ascii="Verdana"/>
      <w:sz w:val="24"/>
      <w:szCs w:val="24"/>
      <w:lang w:eastAsia="hr-HR"/>
    </w:rPr>
  </w:style>
  <w:style w:styleId="Popis" w:type="paragraph">
    <w:name w:val="List"/>
    <w:basedOn w:val="Normal"/>
    <w:uiPriority w:val="99"/>
    <w:unhideWhenUsed/>
    <w:rsid w:val="00B87BB8"/>
    <w:pPr>
      <w:spacing w:lineRule="auto" w:line="240" w:after="0"/>
      <w:ind w:hanging="283" w:left="283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pis2" w:type="paragraph">
    <w:name w:val="List 2"/>
    <w:basedOn w:val="Normal"/>
    <w:uiPriority w:val="99"/>
    <w:unhideWhenUsed/>
    <w:rsid w:val="00B87BB8"/>
    <w:pPr>
      <w:spacing w:lineRule="auto" w:line="240" w:after="0"/>
      <w:ind w:hanging="283" w:left="566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pis3" w:type="paragraph">
    <w:name w:val="List 3"/>
    <w:basedOn w:val="Normal"/>
    <w:uiPriority w:val="99"/>
    <w:unhideWhenUsed/>
    <w:rsid w:val="00B87BB8"/>
    <w:pPr>
      <w:spacing w:lineRule="auto" w:line="240" w:after="0"/>
      <w:ind w:hanging="283" w:left="849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pis4" w:type="paragraph">
    <w:name w:val="List 4"/>
    <w:basedOn w:val="Normal"/>
    <w:uiPriority w:val="99"/>
    <w:unhideWhenUsed/>
    <w:rsid w:val="00B87BB8"/>
    <w:pPr>
      <w:spacing w:lineRule="auto" w:line="240" w:after="0"/>
      <w:ind w:hanging="283" w:left="1132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pis5" w:type="paragraph">
    <w:name w:val="List 5"/>
    <w:basedOn w:val="Normal"/>
    <w:uiPriority w:val="99"/>
    <w:unhideWhenUsed/>
    <w:rsid w:val="00B87BB8"/>
    <w:pPr>
      <w:spacing w:lineRule="auto" w:line="240" w:after="0"/>
      <w:ind w:hanging="283" w:left="1415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Grafikeoznake2" w:type="paragraph">
    <w:name w:val="List Bullet 2"/>
    <w:basedOn w:val="Normal"/>
    <w:uiPriority w:val="99"/>
    <w:unhideWhenUsed/>
    <w:rsid w:val="00B87BB8"/>
    <w:pPr>
      <w:numPr>
        <w:numId w:val="2"/>
      </w:numPr>
      <w:spacing w:lineRule="auto" w:line="240" w:after="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Grafikeoznake5" w:type="paragraph">
    <w:name w:val="List Bullet 5"/>
    <w:basedOn w:val="Normal"/>
    <w:uiPriority w:val="99"/>
    <w:unhideWhenUsed/>
    <w:rsid w:val="00B87BB8"/>
    <w:pPr>
      <w:numPr>
        <w:numId w:val="3"/>
      </w:numPr>
      <w:spacing w:lineRule="auto" w:line="240" w:after="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tavakpopisa" w:type="paragraph">
    <w:name w:val="List Continue"/>
    <w:basedOn w:val="Normal"/>
    <w:uiPriority w:val="99"/>
    <w:unhideWhenUsed/>
    <w:rsid w:val="00B87BB8"/>
    <w:pPr>
      <w:spacing w:lineRule="auto" w:line="240" w:after="120"/>
      <w:ind w:left="283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tavakpopisa5" w:type="paragraph">
    <w:name w:val="List Continue 5"/>
    <w:basedOn w:val="Normal"/>
    <w:uiPriority w:val="99"/>
    <w:unhideWhenUsed/>
    <w:rsid w:val="00B87BB8"/>
    <w:pPr>
      <w:spacing w:lineRule="auto" w:line="240" w:after="120"/>
      <w:ind w:left="1415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B87BB8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rsid w:val="00B87BB8"/>
    <w:rPr>
      <w:rFonts w:cs="Times New Roman" w:eastAsia="Times New Roman" w:hAnsi="Times New Roman" w:ascii="Times New Roman"/>
      <w:snapToGrid/>
      <w:sz w:val="24"/>
      <w:szCs w:val="24"/>
      <w:lang w:eastAsia="hr-HR" w:val="fr-F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87BB8"/>
    <w:pPr>
      <w:spacing w:lineRule="auto" w:line="240" w:after="120"/>
      <w:ind w:left="283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87BB8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B87BB8"/>
    <w:pPr>
      <w:ind w:firstLine="21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rsid w:val="00B87BB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MediumGrid21" w:type="paragraph">
    <w:name w:val="Medium Grid 21"/>
    <w:uiPriority w:val="1"/>
    <w:qFormat/>
    <w:rsid w:val="00B87B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arkList-Accent51" w:type="paragraph">
    <w:name w:val="Dark List - Accent 51"/>
    <w:basedOn w:val="Normal"/>
    <w:uiPriority w:val="34"/>
    <w:qFormat/>
    <w:rsid w:val="00B87BB8"/>
    <w:pPr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extbody" w:type="paragraph">
    <w:name w:val="Text body"/>
    <w:basedOn w:val="Normal"/>
    <w:uiPriority w:val="99"/>
    <w:rsid w:val="00B87BB8"/>
    <w:pPr>
      <w:widowControl w:val="false"/>
      <w:suppressAutoHyphens/>
      <w:autoSpaceDN w:val="false"/>
      <w:spacing w:lineRule="auto" w:line="240" w:after="120"/>
      <w:textAlignment w:val="baseline"/>
    </w:pPr>
    <w:rPr>
      <w:rFonts w:cs="Mangal" w:eastAsia="Lucida Sans Unicode" w:hAnsi="Times New Roman" w:ascii="Times New Roman"/>
      <w:kern w:val="3"/>
      <w:sz w:val="24"/>
      <w:szCs w:val="24"/>
      <w:lang w:bidi="hi-IN" w:eastAsia="zh-CN"/>
    </w:rPr>
  </w:style>
  <w:style w:customStyle="true" w:styleId="xl63" w:type="paragraph">
    <w:name w:val="xl63"/>
    <w:basedOn w:val="Normal"/>
    <w:uiPriority w:val="99"/>
    <w:rsid w:val="00B87BB8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xl64" w:type="paragraph">
    <w:name w:val="xl64"/>
    <w:basedOn w:val="Normal"/>
    <w:uiPriority w:val="99"/>
    <w:rsid w:val="00B87BB8"/>
    <w:pPr>
      <w:shd w:fill="C0C0C0" w:color="000000" w:val="clear"/>
      <w:spacing w:lineRule="auto" w:line="240" w:afterAutospacing="true" w:after="100" w:beforeAutospacing="true" w:before="100"/>
    </w:pPr>
    <w:rPr>
      <w:rFonts w:cs="Times New Roman" w:eastAsia="Times New Roman" w:hAnsi="Times" w:ascii="Times"/>
      <w:sz w:val="20"/>
      <w:szCs w:val="20"/>
      <w:lang w:val="en-US"/>
    </w:rPr>
  </w:style>
  <w:style w:customStyle="true" w:styleId="SubtleEmphasis3" w:type="paragraph">
    <w:name w:val="Subtle Emphasis3"/>
    <w:basedOn w:val="Normal"/>
    <w:uiPriority w:val="72"/>
    <w:qFormat/>
    <w:rsid w:val="00B87BB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lainTable31" w:type="paragraph">
    <w:name w:val="Plain Table 31"/>
    <w:basedOn w:val="Normal"/>
    <w:uiPriority w:val="72"/>
    <w:qFormat/>
    <w:rsid w:val="00B87BB8"/>
    <w:pPr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87BB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yle3" w:type="character">
    <w:name w:val="style3"/>
    <w:basedOn w:val="Zadanifontodlomka"/>
    <w:rsid w:val="00B87BB8"/>
  </w:style>
  <w:style w:customStyle="true" w:styleId="st" w:type="character">
    <w:name w:val="st"/>
    <w:basedOn w:val="Zadanifontodlomka"/>
    <w:rsid w:val="00B87BB8"/>
  </w:style>
  <w:style w:styleId="TOCNaslov" w:type="paragraph">
    <w:name w:val="TOC Heading"/>
    <w:basedOn w:val="Naslov1"/>
    <w:next w:val="Normal"/>
    <w:uiPriority w:val="39"/>
    <w:unhideWhenUsed/>
    <w:qFormat/>
    <w:rsid w:val="00B87BB8"/>
    <w:pPr>
      <w:keepLines/>
      <w:spacing w:lineRule="auto" w:line="259" w:before="240"/>
      <w:jc w:val="center"/>
      <w:outlineLvl w:val="9"/>
    </w:pPr>
    <w:rPr>
      <w:rFonts w:cstheme="majorBidi" w:eastAsiaTheme="majorEastAsia" w:hAnsiTheme="majorHAnsi" w:asciiTheme="majorHAnsi"/>
      <w:b w:val="false"/>
      <w:color w:themeShade="BF" w:themeColor="accent1" w:val="365F91"/>
      <w:sz w:val="32"/>
      <w:szCs w:val="28"/>
      <w:lang w:eastAsia="en-US"/>
    </w:rPr>
  </w:style>
  <w:style w:customStyle="true" w:styleId="font5" w:type="paragraph">
    <w:name w:val="font5"/>
    <w:basedOn w:val="Normal"/>
    <w:uiPriority w:val="99"/>
    <w:rsid w:val="00B87BB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16"/>
      <w:szCs w:val="16"/>
      <w:lang w:eastAsia="hr-HR"/>
    </w:rPr>
  </w:style>
  <w:style w:customStyle="true" w:styleId="msonormal0" w:type="paragraph">
    <w:name w:val="msonormal"/>
    <w:basedOn w:val="Normal"/>
    <w:uiPriority w:val="99"/>
    <w:rsid w:val="00B87BB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bojanosjenanje-Isticanje3" w:type="table">
    <w:name w:val="Colorful Shading Accent 3"/>
    <w:basedOn w:val="Obinatablica"/>
    <w:uiPriority w:val="61"/>
    <w:unhideWhenUsed/>
    <w:rsid w:val="00B87BB8"/>
    <w:pPr>
      <w:spacing w:lineRule="auto" w:line="240" w:after="0"/>
    </w:pPr>
    <w:rPr>
      <w:rFonts w:cs="Times New Roman" w:eastAsia="Calibri" w:hAnsi="Calibri" w:ascii="Calibri"/>
      <w:color w:themeColor="text1" w:val="000000"/>
      <w:sz w:val="20"/>
      <w:szCs w:val="20"/>
      <w:lang w:val="en-US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2C1E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1E81"/>
    <w:rPr>
      <w:rFonts w:cs="Times New Roman" w:eastAsia="MS Gothic" w:hAnsi="Times New Roman" w:ascii="Times New Roman"/>
      <w:b/>
      <w:color w:val="548DD4"/>
      <w:sz w:val="24"/>
      <w:szCs w:val="5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E81"/>
    <w:rPr>
      <w:rFonts w:eastAsia="MS Gothic"/>
      <w:b/>
      <w:color w:val="548DD4"/>
      <w:sz w:val="52"/>
      <w:szCs w:val="5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E81"/>
    <w:rPr>
      <w:rFonts w:cs="Times New Roman" w:eastAsia="MS Gothic" w:hAnsi="Times New Roman" w:ascii="Times New Roman"/>
      <w:b w:val="false"/>
      <w:color w:val="548DD4"/>
      <w:sz w:val="52"/>
      <w:szCs w:val="5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E81"/>
    <w:rPr>
      <w:rFonts w:cs="Times New Roman" w:eastAsia="MS Gothic" w:hAnsi="Times New Roman" w:ascii="Times New Roman"/>
      <w:b w:val="false"/>
      <w:color w:val="548DD4"/>
      <w:sz w:val="52"/>
      <w:szCs w:val="5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caption" w:qFormat="1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6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2307"/>
    <w:pPr>
      <w:spacing w:after="160" w:line="259" w:lineRule="auto"/>
    </w:pPr>
  </w:style>
  <w:style w:styleId="Naslov1" w:type="paragraph">
    <w:name w:val="heading 1"/>
    <w:basedOn w:val="Normal"/>
    <w:next w:val="Normal"/>
    <w:link w:val="Naslov1Char"/>
    <w:qFormat/>
    <w:rsid w:val="00F161B2"/>
    <w:pPr>
      <w:keepNext/>
      <w:spacing w:after="0" w:line="240" w:lineRule="auto"/>
      <w:outlineLvl w:val="0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B87BB8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nhideWhenUsed/>
    <w:qFormat/>
    <w:rsid w:val="00B87BB8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qFormat/>
    <w:rsid w:val="00B87BB8"/>
    <w:pPr>
      <w:keepNext/>
      <w:spacing w:after="60" w:before="240" w:line="240" w:lineRule="auto"/>
      <w:outlineLvl w:val="3"/>
    </w:pPr>
    <w:rPr>
      <w:rFonts w:ascii="Cambria" w:cs="Times New Roman" w:eastAsia="MS Mincho" w:hAnsi="Cambria"/>
      <w:b/>
      <w:bCs/>
      <w:sz w:val="28"/>
      <w:szCs w:val="28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B87BB8"/>
    <w:pPr>
      <w:spacing w:after="60" w:before="240" w:line="240" w:lineRule="auto"/>
      <w:outlineLvl w:val="4"/>
    </w:pPr>
    <w:rPr>
      <w:rFonts w:ascii="Times New Roman" w:cs="Times New Roman" w:eastAsia="Times New Roman" w:hAnsi="Times New Roman"/>
      <w:b/>
      <w:bCs/>
      <w:i/>
      <w:i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opisa1" w:type="numbering">
    <w:name w:val="Bez popisa1"/>
    <w:next w:val="Bezpopisa"/>
    <w:uiPriority w:val="99"/>
    <w:semiHidden/>
    <w:unhideWhenUsed/>
    <w:rsid w:val="009154A0"/>
  </w:style>
  <w:style w:styleId="Hiperveza" w:type="character">
    <w:name w:val="Hyperlink"/>
    <w:basedOn w:val="Zadanifontodlomka"/>
    <w:uiPriority w:val="99"/>
    <w:unhideWhenUsed/>
    <w:rsid w:val="009154A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154A0"/>
    <w:rPr>
      <w:color w:val="800080"/>
      <w:u w:val="single"/>
    </w:rPr>
  </w:style>
  <w:style w:customStyle="1" w:styleId="xl65" w:type="paragraph">
    <w:name w:val="xl65"/>
    <w:basedOn w:val="Normal"/>
    <w:uiPriority w:val="99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6" w:type="paragraph">
    <w:name w:val="xl66"/>
    <w:basedOn w:val="Normal"/>
    <w:uiPriority w:val="99"/>
    <w:rsid w:val="009154A0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7" w:type="paragraph">
    <w:name w:val="xl67"/>
    <w:basedOn w:val="Normal"/>
    <w:uiPriority w:val="99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uiPriority w:val="99"/>
    <w:rsid w:val="009154A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uiPriority w:val="99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uiPriority w:val="99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uiPriority w:val="99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uiPriority w:val="99"/>
    <w:rsid w:val="009154A0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uiPriority w:val="99"/>
    <w:rsid w:val="009154A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uiPriority w:val="99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uiPriority w:val="99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6" w:type="paragraph">
    <w:name w:val="xl76"/>
    <w:basedOn w:val="Normal"/>
    <w:uiPriority w:val="99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uiPriority w:val="99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8" w:type="paragraph">
    <w:name w:val="xl78"/>
    <w:basedOn w:val="Normal"/>
    <w:uiPriority w:val="99"/>
    <w:rsid w:val="009154A0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uiPriority w:val="99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0" w:type="paragraph">
    <w:name w:val="xl80"/>
    <w:basedOn w:val="Normal"/>
    <w:uiPriority w:val="99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1" w:type="paragraph">
    <w:name w:val="xl81"/>
    <w:basedOn w:val="Normal"/>
    <w:uiPriority w:val="99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2" w:type="paragraph">
    <w:name w:val="xl82"/>
    <w:basedOn w:val="Normal"/>
    <w:uiPriority w:val="99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3" w:type="paragraph">
    <w:name w:val="xl83"/>
    <w:basedOn w:val="Normal"/>
    <w:uiPriority w:val="99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4" w:type="paragraph">
    <w:name w:val="xl84"/>
    <w:basedOn w:val="Normal"/>
    <w:uiPriority w:val="99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5" w:type="paragraph">
    <w:name w:val="xl85"/>
    <w:basedOn w:val="Normal"/>
    <w:uiPriority w:val="99"/>
    <w:rsid w:val="009154A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6" w:type="paragraph">
    <w:name w:val="xl86"/>
    <w:basedOn w:val="Normal"/>
    <w:uiPriority w:val="99"/>
    <w:rsid w:val="009154A0"/>
    <w:pPr>
      <w:pBdr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7" w:type="paragraph">
    <w:name w:val="xl87"/>
    <w:basedOn w:val="Normal"/>
    <w:uiPriority w:val="99"/>
    <w:rsid w:val="009154A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8" w:type="paragraph">
    <w:name w:val="xl88"/>
    <w:basedOn w:val="Normal"/>
    <w:uiPriority w:val="99"/>
    <w:rsid w:val="009154A0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9" w:type="paragraph">
    <w:name w:val="xl89"/>
    <w:basedOn w:val="Normal"/>
    <w:uiPriority w:val="99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uiPriority w:val="99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1" w:type="paragraph">
    <w:name w:val="xl91"/>
    <w:basedOn w:val="Normal"/>
    <w:uiPriority w:val="99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2" w:type="paragraph">
    <w:name w:val="xl92"/>
    <w:basedOn w:val="Normal"/>
    <w:uiPriority w:val="99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uiPriority w:val="99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94" w:type="paragraph">
    <w:name w:val="xl94"/>
    <w:basedOn w:val="Normal"/>
    <w:uiPriority w:val="99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uiPriority w:val="99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7" w:type="paragraph">
    <w:name w:val="xl97"/>
    <w:basedOn w:val="Normal"/>
    <w:uiPriority w:val="99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8" w:type="paragraph">
    <w:name w:val="xl98"/>
    <w:basedOn w:val="Normal"/>
    <w:uiPriority w:val="99"/>
    <w:rsid w:val="009154A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uiPriority w:val="99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0" w:type="paragraph">
    <w:name w:val="xl100"/>
    <w:basedOn w:val="Normal"/>
    <w:uiPriority w:val="99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1" w:type="paragraph">
    <w:name w:val="xl101"/>
    <w:basedOn w:val="Normal"/>
    <w:uiPriority w:val="99"/>
    <w:rsid w:val="009154A0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uiPriority w:val="99"/>
    <w:rsid w:val="009154A0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3" w:type="paragraph">
    <w:name w:val="xl103"/>
    <w:basedOn w:val="Normal"/>
    <w:uiPriority w:val="99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4" w:type="paragraph">
    <w:name w:val="xl104"/>
    <w:basedOn w:val="Normal"/>
    <w:uiPriority w:val="99"/>
    <w:rsid w:val="009154A0"/>
    <w:pPr>
      <w:pBdr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5" w:type="paragraph">
    <w:name w:val="xl105"/>
    <w:basedOn w:val="Normal"/>
    <w:uiPriority w:val="99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6" w:type="paragraph">
    <w:name w:val="xl106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7" w:type="paragraph">
    <w:name w:val="xl107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08" w:type="paragraph">
    <w:name w:val="xl108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9" w:type="paragraph">
    <w:name w:val="xl109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0" w:type="paragraph">
    <w:name w:val="xl110"/>
    <w:basedOn w:val="Normal"/>
    <w:rsid w:val="009154A0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1" w:type="paragraph">
    <w:name w:val="xl11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12" w:type="paragraph">
    <w:name w:val="xl112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3" w:type="paragraph">
    <w:name w:val="xl113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4" w:type="paragraph">
    <w:name w:val="xl114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5" w:type="paragraph">
    <w:name w:val="xl11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6" w:type="paragraph">
    <w:name w:val="xl116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7" w:type="paragraph">
    <w:name w:val="xl117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8" w:type="paragraph">
    <w:name w:val="xl118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9" w:type="paragraph">
    <w:name w:val="xl119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0" w:type="paragraph">
    <w:name w:val="xl12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1" w:type="paragraph">
    <w:name w:val="xl12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2" w:type="paragraph">
    <w:name w:val="xl122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sz w:val="24"/>
      <w:szCs w:val="24"/>
      <w:lang w:eastAsia="hr-HR"/>
    </w:rPr>
  </w:style>
  <w:style w:customStyle="1" w:styleId="xl123" w:type="paragraph">
    <w:name w:val="xl123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4" w:type="paragraph">
    <w:name w:val="xl124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25" w:type="paragraph">
    <w:name w:val="xl12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sz w:val="24"/>
      <w:szCs w:val="24"/>
      <w:lang w:eastAsia="hr-HR"/>
    </w:rPr>
  </w:style>
  <w:style w:customStyle="1" w:styleId="xl126" w:type="paragraph">
    <w:name w:val="xl126"/>
    <w:basedOn w:val="Normal"/>
    <w:rsid w:val="009154A0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7" w:type="paragraph">
    <w:name w:val="xl127"/>
    <w:basedOn w:val="Normal"/>
    <w:rsid w:val="009154A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8" w:type="paragraph">
    <w:name w:val="xl128"/>
    <w:basedOn w:val="Normal"/>
    <w:rsid w:val="009154A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9" w:type="paragraph">
    <w:name w:val="xl129"/>
    <w:basedOn w:val="Normal"/>
    <w:rsid w:val="009154A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0" w:type="paragraph">
    <w:name w:val="xl130"/>
    <w:basedOn w:val="Normal"/>
    <w:rsid w:val="009154A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77446A"/>
  </w:style>
  <w:style w:customStyle="1" w:styleId="xl95" w:type="paragraph">
    <w:name w:val="xl95"/>
    <w:basedOn w:val="Normal"/>
    <w:uiPriority w:val="99"/>
    <w:rsid w:val="0077446A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F161B2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B87BB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rsid w:val="00B87BB8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87BB8"/>
    <w:rPr>
      <w:rFonts w:ascii="Cambria" w:cs="Times New Roman" w:eastAsia="MS Mincho" w:hAnsi="Cambria"/>
      <w:b/>
      <w:bCs/>
      <w:sz w:val="28"/>
      <w:szCs w:val="28"/>
      <w:lang w:eastAsia="hr-HR"/>
    </w:rPr>
  </w:style>
  <w:style w:customStyle="1" w:styleId="Naslov5Char" w:type="character">
    <w:name w:val="Naslov 5 Char"/>
    <w:basedOn w:val="Zadanifontodlomka"/>
    <w:link w:val="Naslov5"/>
    <w:rsid w:val="00B87BB8"/>
    <w:rPr>
      <w:rFonts w:ascii="Times New Roman" w:cs="Times New Roman" w:eastAsia="Times New Roman" w:hAnsi="Times New Roman"/>
      <w:b/>
      <w:bCs/>
      <w:i/>
      <w:iCs/>
      <w:sz w:val="26"/>
      <w:szCs w:val="26"/>
      <w:lang w:eastAsia="hr-HR"/>
    </w:rPr>
  </w:style>
  <w:style w:customStyle="1" w:styleId="Heading1Char" w:type="character">
    <w:name w:val="Heading 1 Char"/>
    <w:rsid w:val="00B87BB8"/>
    <w:rPr>
      <w:rFonts w:ascii="Cambria" w:cs="Times New Roman" w:eastAsia="Times New Roman" w:hAnsi="Cambria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B87BB8"/>
    <w:rPr>
      <w:rFonts w:ascii="Cambria" w:cs="Times New Roman" w:eastAsia="Times New Roman" w:hAnsi="Cambria"/>
      <w:b/>
      <w:bCs/>
      <w:color w:val="4F81BD"/>
      <w:sz w:val="26"/>
      <w:szCs w:val="26"/>
      <w:lang w:eastAsia="hr-HR"/>
    </w:rPr>
  </w:style>
  <w:style w:styleId="Reetkatablice" w:type="table">
    <w:name w:val="Table Grid"/>
    <w:basedOn w:val="Obinatablica"/>
    <w:rsid w:val="00B87BB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B87BB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B87BB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7BB8"/>
  </w:style>
  <w:style w:styleId="z-vrhobrasca" w:type="paragraph">
    <w:name w:val="HTML Top of Form"/>
    <w:basedOn w:val="Normal"/>
    <w:next w:val="Normal"/>
    <w:link w:val="z-vrhobrascaChar"/>
    <w:hidden/>
    <w:rsid w:val="00B87BB8"/>
    <w:pPr>
      <w:pBdr>
        <w:bottom w:color="auto" w:space="1" w:sz="6" w:val="single"/>
      </w:pBdr>
      <w:spacing w:after="0" w:line="240" w:lineRule="auto"/>
      <w:jc w:val="center"/>
    </w:pPr>
    <w:rPr>
      <w:rFonts w:ascii="Arial" w:cs="Times New Roman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rsid w:val="00B87BB8"/>
    <w:rPr>
      <w:rFonts w:ascii="Arial" w:cs="Times New Roman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B87BB8"/>
    <w:pPr>
      <w:pBdr>
        <w:top w:color="auto" w:space="1" w:sz="6" w:val="single"/>
      </w:pBdr>
      <w:spacing w:after="0" w:line="240" w:lineRule="auto"/>
      <w:jc w:val="center"/>
    </w:pPr>
    <w:rPr>
      <w:rFonts w:ascii="Arial" w:cs="Times New Roman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rsid w:val="00B87BB8"/>
    <w:rPr>
      <w:rFonts w:ascii="Arial" w:cs="Times New Roman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B87BB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87BB8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87BB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87BB8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B87BB8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B87BB8"/>
    <w:pPr>
      <w:tabs>
        <w:tab w:pos="8914" w:val="right"/>
      </w:tabs>
      <w:spacing w:after="120" w:before="120" w:line="360" w:lineRule="auto"/>
      <w:jc w:val="both"/>
    </w:pPr>
    <w:rPr>
      <w:rFonts w:ascii="Times New Roman" w:cs="Calibri" w:eastAsia="Times New Roman" w:hAnsi="Times New Roman"/>
      <w:b/>
      <w:bCs/>
      <w:caps/>
      <w:sz w:val="28"/>
      <w:szCs w:val="28"/>
      <w:lang w:eastAsia="hr-HR"/>
    </w:rPr>
  </w:style>
  <w:style w:styleId="Sadraj2" w:type="paragraph">
    <w:name w:val="toc 2"/>
    <w:basedOn w:val="Normal"/>
    <w:next w:val="Normal"/>
    <w:autoRedefine/>
    <w:uiPriority w:val="39"/>
    <w:rsid w:val="00B87BB8"/>
    <w:pPr>
      <w:tabs>
        <w:tab w:pos="960" w:val="left"/>
        <w:tab w:leader="dot" w:pos="8914" w:val="right"/>
      </w:tabs>
      <w:spacing w:after="0" w:line="480" w:lineRule="auto"/>
      <w:ind w:left="240"/>
    </w:pPr>
    <w:rPr>
      <w:rFonts w:ascii="Calibri" w:cs="Calibri" w:eastAsia="Times New Roman" w:hAnsi="Calibri"/>
      <w:smallCaps/>
      <w:sz w:val="20"/>
      <w:szCs w:val="20"/>
      <w:lang w:eastAsia="hr-HR"/>
    </w:rPr>
  </w:style>
  <w:style w:styleId="Sadraj3" w:type="paragraph">
    <w:name w:val="toc 3"/>
    <w:basedOn w:val="Normal"/>
    <w:next w:val="Normal"/>
    <w:autoRedefine/>
    <w:uiPriority w:val="39"/>
    <w:rsid w:val="00B87BB8"/>
    <w:pPr>
      <w:spacing w:after="0" w:line="240" w:lineRule="auto"/>
      <w:ind w:left="480"/>
    </w:pPr>
    <w:rPr>
      <w:rFonts w:ascii="Calibri" w:cs="Calibri" w:eastAsia="Times New Roman" w:hAnsi="Calibri"/>
      <w:i/>
      <w:iCs/>
      <w:sz w:val="20"/>
      <w:szCs w:val="20"/>
      <w:lang w:eastAsia="hr-HR"/>
    </w:rPr>
  </w:style>
  <w:style w:styleId="Sadraj4" w:type="paragraph">
    <w:name w:val="toc 4"/>
    <w:basedOn w:val="Normal"/>
    <w:next w:val="Normal"/>
    <w:autoRedefine/>
    <w:uiPriority w:val="99"/>
    <w:semiHidden/>
    <w:rsid w:val="00B87BB8"/>
    <w:pPr>
      <w:spacing w:after="0" w:line="240" w:lineRule="auto"/>
      <w:ind w:left="720"/>
    </w:pPr>
    <w:rPr>
      <w:rFonts w:ascii="Calibri" w:cs="Calibri" w:eastAsia="Calibri" w:hAnsi="Calibri"/>
      <w:sz w:val="18"/>
      <w:szCs w:val="18"/>
      <w:lang w:eastAsia="en-GB" w:val="en-GB"/>
    </w:rPr>
  </w:style>
  <w:style w:styleId="Sadraj5" w:type="paragraph">
    <w:name w:val="toc 5"/>
    <w:basedOn w:val="Normal"/>
    <w:next w:val="Normal"/>
    <w:autoRedefine/>
    <w:uiPriority w:val="99"/>
    <w:semiHidden/>
    <w:rsid w:val="00B87BB8"/>
    <w:pPr>
      <w:spacing w:after="0" w:line="240" w:lineRule="auto"/>
      <w:ind w:left="960"/>
    </w:pPr>
    <w:rPr>
      <w:rFonts w:ascii="Calibri" w:cs="Calibri" w:eastAsia="Calibri" w:hAnsi="Calibri"/>
      <w:sz w:val="18"/>
      <w:szCs w:val="18"/>
      <w:lang w:eastAsia="en-GB" w:val="en-GB"/>
    </w:rPr>
  </w:style>
  <w:style w:styleId="Sadraj6" w:type="paragraph">
    <w:name w:val="toc 6"/>
    <w:basedOn w:val="Normal"/>
    <w:next w:val="Normal"/>
    <w:autoRedefine/>
    <w:uiPriority w:val="99"/>
    <w:semiHidden/>
    <w:rsid w:val="00B87BB8"/>
    <w:pPr>
      <w:spacing w:after="0" w:line="240" w:lineRule="auto"/>
      <w:ind w:left="1200"/>
    </w:pPr>
    <w:rPr>
      <w:rFonts w:ascii="Calibri" w:cs="Calibri" w:eastAsia="Calibri" w:hAnsi="Calibri"/>
      <w:sz w:val="18"/>
      <w:szCs w:val="18"/>
      <w:lang w:eastAsia="en-GB" w:val="en-GB"/>
    </w:rPr>
  </w:style>
  <w:style w:styleId="Sadraj7" w:type="paragraph">
    <w:name w:val="toc 7"/>
    <w:basedOn w:val="Normal"/>
    <w:next w:val="Normal"/>
    <w:autoRedefine/>
    <w:uiPriority w:val="99"/>
    <w:semiHidden/>
    <w:rsid w:val="00B87BB8"/>
    <w:pPr>
      <w:spacing w:after="0" w:line="240" w:lineRule="auto"/>
      <w:ind w:left="1440"/>
    </w:pPr>
    <w:rPr>
      <w:rFonts w:ascii="Calibri" w:cs="Calibri" w:eastAsia="Calibri" w:hAnsi="Calibri"/>
      <w:sz w:val="18"/>
      <w:szCs w:val="18"/>
      <w:lang w:eastAsia="en-GB" w:val="en-GB"/>
    </w:rPr>
  </w:style>
  <w:style w:styleId="Sadraj8" w:type="paragraph">
    <w:name w:val="toc 8"/>
    <w:basedOn w:val="Normal"/>
    <w:next w:val="Normal"/>
    <w:autoRedefine/>
    <w:uiPriority w:val="99"/>
    <w:semiHidden/>
    <w:rsid w:val="00B87BB8"/>
    <w:pPr>
      <w:spacing w:after="0" w:line="240" w:lineRule="auto"/>
      <w:ind w:left="1680"/>
    </w:pPr>
    <w:rPr>
      <w:rFonts w:ascii="Calibri" w:cs="Calibri" w:eastAsia="Calibri" w:hAnsi="Calibri"/>
      <w:sz w:val="18"/>
      <w:szCs w:val="18"/>
      <w:lang w:eastAsia="en-GB" w:val="en-GB"/>
    </w:rPr>
  </w:style>
  <w:style w:styleId="Sadraj9" w:type="paragraph">
    <w:name w:val="toc 9"/>
    <w:basedOn w:val="Normal"/>
    <w:next w:val="Normal"/>
    <w:autoRedefine/>
    <w:uiPriority w:val="99"/>
    <w:semiHidden/>
    <w:rsid w:val="00B87BB8"/>
    <w:pPr>
      <w:spacing w:after="0" w:line="240" w:lineRule="auto"/>
      <w:ind w:left="1920"/>
    </w:pPr>
    <w:rPr>
      <w:rFonts w:ascii="Calibri" w:cs="Calibri" w:eastAsia="Calibri" w:hAnsi="Calibri"/>
      <w:sz w:val="18"/>
      <w:szCs w:val="18"/>
      <w:lang w:eastAsia="en-GB" w:val="en-GB"/>
    </w:rPr>
  </w:style>
  <w:style w:customStyle="1" w:styleId="kontakt" w:type="paragraph">
    <w:name w:val="kontakt"/>
    <w:basedOn w:val="Normal"/>
    <w:uiPriority w:val="99"/>
    <w:rsid w:val="00B87BB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StandardWeb" w:type="paragraph">
    <w:name w:val="Normal (Web)"/>
    <w:basedOn w:val="Normal"/>
    <w:uiPriority w:val="99"/>
    <w:rsid w:val="00B87BB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4" w:type="table">
    <w:name w:val="Table Grid 4"/>
    <w:basedOn w:val="Obinatablica"/>
    <w:rsid w:val="00B87BB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B87BB8"/>
  </w:style>
  <w:style w:customStyle="1" w:styleId="tabletitle2" w:type="character">
    <w:name w:val="table_title2"/>
    <w:basedOn w:val="Zadanifontodlomka"/>
    <w:rsid w:val="00B87BB8"/>
  </w:style>
  <w:style w:styleId="Naglaeno" w:type="character">
    <w:name w:val="Strong"/>
    <w:uiPriority w:val="22"/>
    <w:qFormat/>
    <w:rsid w:val="00B87BB8"/>
    <w:rPr>
      <w:b/>
      <w:bCs/>
    </w:rPr>
  </w:style>
  <w:style w:customStyle="1" w:styleId="mw-headline" w:type="character">
    <w:name w:val="mw-headline"/>
    <w:basedOn w:val="Zadanifontodlomka"/>
    <w:rsid w:val="00B87BB8"/>
  </w:style>
  <w:style w:customStyle="1" w:styleId="editsectionmoved" w:type="character">
    <w:name w:val="editsectionmoved"/>
    <w:basedOn w:val="Zadanifontodlomka"/>
    <w:rsid w:val="00B87BB8"/>
  </w:style>
  <w:style w:customStyle="1" w:styleId="contenttext" w:type="paragraph">
    <w:name w:val="contenttext"/>
    <w:basedOn w:val="Normal"/>
    <w:uiPriority w:val="99"/>
    <w:rsid w:val="00B87BB8"/>
    <w:pPr>
      <w:spacing w:after="100" w:afterAutospacing="1" w:before="100" w:beforeAutospacing="1" w:line="240" w:lineRule="auto"/>
      <w:jc w:val="both"/>
    </w:pPr>
    <w:rPr>
      <w:rFonts w:ascii="Arial" w:cs="Arial" w:eastAsia="Times New Roman" w:hAnsi="Arial"/>
      <w:color w:val="666666"/>
      <w:sz w:val="15"/>
      <w:szCs w:val="15"/>
      <w:lang w:eastAsia="hr-HR"/>
    </w:rPr>
  </w:style>
  <w:style w:customStyle="1" w:styleId="datum" w:type="paragraph">
    <w:name w:val="datum"/>
    <w:basedOn w:val="Normal"/>
    <w:uiPriority w:val="99"/>
    <w:rsid w:val="00B87BB8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800000"/>
      <w:sz w:val="20"/>
      <w:szCs w:val="20"/>
      <w:lang w:eastAsia="hr-HR"/>
    </w:rPr>
  </w:style>
  <w:style w:styleId="Opisslike" w:type="paragraph">
    <w:name w:val="caption"/>
    <w:basedOn w:val="Normal"/>
    <w:next w:val="Normal"/>
    <w:uiPriority w:val="99"/>
    <w:qFormat/>
    <w:rsid w:val="00B87BB8"/>
    <w:pPr>
      <w:spacing w:after="0" w:line="360" w:lineRule="auto"/>
    </w:pPr>
    <w:rPr>
      <w:rFonts w:ascii="Times New Roman" w:cs="Times New Roman" w:eastAsia="Times New Roman" w:hAnsi="Times New Roman"/>
      <w:sz w:val="24"/>
      <w:szCs w:val="24"/>
      <w:lang w:eastAsia="de-DE"/>
    </w:rPr>
  </w:style>
  <w:style w:customStyle="1" w:styleId="imgdescription" w:type="character">
    <w:name w:val="imgdescription"/>
    <w:basedOn w:val="Zadanifontodlomka"/>
    <w:rsid w:val="00B87BB8"/>
  </w:style>
  <w:style w:customStyle="1" w:styleId="c5" w:type="paragraph">
    <w:name w:val="c5"/>
    <w:basedOn w:val="Normal"/>
    <w:uiPriority w:val="99"/>
    <w:rsid w:val="00B87BB8"/>
    <w:pPr>
      <w:spacing w:after="270" w:before="100" w:beforeAutospacing="1" w:line="330" w:lineRule="atLeast"/>
      <w:jc w:val="both"/>
    </w:pPr>
    <w:rPr>
      <w:rFonts w:ascii="Georgia" w:cs="Times New Roman" w:eastAsia="Times New Roman" w:hAnsi="Georgia"/>
      <w:color w:val="000000"/>
      <w:sz w:val="21"/>
      <w:szCs w:val="21"/>
      <w:lang w:eastAsia="hr-HR"/>
    </w:rPr>
  </w:style>
  <w:style w:customStyle="1" w:styleId="ap1" w:type="paragraph">
    <w:name w:val="ap1"/>
    <w:basedOn w:val="Normal"/>
    <w:uiPriority w:val="99"/>
    <w:rsid w:val="00B87BB8"/>
    <w:pPr>
      <w:spacing w:after="0" w:line="217" w:lineRule="atLeast"/>
      <w:ind w:left="149" w:right="149"/>
    </w:pPr>
    <w:rPr>
      <w:rFonts w:ascii="Times New Roman" w:cs="Times New Roman" w:eastAsia="Times New Roman" w:hAnsi="Times New Roman"/>
      <w:color w:val="1D1C1C"/>
      <w:sz w:val="24"/>
      <w:szCs w:val="24"/>
      <w:lang w:eastAsia="hr-HR"/>
    </w:rPr>
  </w:style>
  <w:style w:customStyle="1" w:styleId="itemhead" w:type="paragraph">
    <w:name w:val="itemhead"/>
    <w:basedOn w:val="Normal"/>
    <w:uiPriority w:val="99"/>
    <w:rsid w:val="00B87BB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ubtleEmphasis2" w:type="paragraph">
    <w:name w:val="Subtle Emphasis2"/>
    <w:basedOn w:val="Normal"/>
    <w:uiPriority w:val="34"/>
    <w:qFormat/>
    <w:rsid w:val="00B87BB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c11" w:type="paragraph">
    <w:name w:val="c11"/>
    <w:basedOn w:val="Normal"/>
    <w:uiPriority w:val="99"/>
    <w:rsid w:val="00B87BB8"/>
    <w:pPr>
      <w:spacing w:after="255" w:before="100" w:beforeAutospacing="1" w:line="240" w:lineRule="auto"/>
    </w:pPr>
    <w:rPr>
      <w:rFonts w:ascii="Georgia" w:cs="Times New Roman" w:eastAsia="Times New Roman" w:hAnsi="Georgia"/>
      <w:b/>
      <w:bCs/>
      <w:i/>
      <w:iCs/>
      <w:color w:val="484848"/>
      <w:sz w:val="23"/>
      <w:szCs w:val="23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7BB8"/>
    <w:pPr>
      <w:spacing w:after="0" w:line="240" w:lineRule="auto"/>
    </w:pPr>
    <w:rPr>
      <w:rFonts w:ascii="Tahoma" w:cs="Times New Roman" w:eastAsia="Calibri" w:hAnsi="Tahoma"/>
      <w:sz w:val="16"/>
      <w:szCs w:val="16"/>
      <w:lang w:eastAsia="en-GB" w:val="en-GB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7BB8"/>
    <w:rPr>
      <w:rFonts w:ascii="Tahoma" w:cs="Times New Roman" w:eastAsia="Calibri" w:hAnsi="Tahoma"/>
      <w:sz w:val="16"/>
      <w:szCs w:val="16"/>
      <w:lang w:eastAsia="en-GB" w:val="en-GB"/>
    </w:rPr>
  </w:style>
  <w:style w:styleId="Istaknuto" w:type="character">
    <w:name w:val="Emphasis"/>
    <w:uiPriority w:val="20"/>
    <w:qFormat/>
    <w:rsid w:val="00B87BB8"/>
    <w:rPr>
      <w:i/>
      <w:iCs/>
    </w:rPr>
  </w:style>
  <w:style w:customStyle="1" w:styleId="textcisti" w:type="paragraph">
    <w:name w:val="textcisti"/>
    <w:basedOn w:val="Normal"/>
    <w:uiPriority w:val="99"/>
    <w:rsid w:val="00B87BB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List1" w:type="numbering">
    <w:name w:val="No List1"/>
    <w:next w:val="Bezpopisa"/>
    <w:uiPriority w:val="99"/>
    <w:semiHidden/>
    <w:unhideWhenUsed/>
    <w:rsid w:val="00B87BB8"/>
  </w:style>
  <w:style w:customStyle="1" w:styleId="apple-converted-space" w:type="character">
    <w:name w:val="apple-converted-space"/>
    <w:rsid w:val="00B87BB8"/>
  </w:style>
  <w:style w:styleId="Tijeloteksta" w:type="paragraph">
    <w:name w:val="Body Text"/>
    <w:basedOn w:val="Normal"/>
    <w:link w:val="TijelotekstaChar"/>
    <w:uiPriority w:val="99"/>
    <w:rsid w:val="00B87BB8"/>
    <w:pPr>
      <w:spacing w:after="0" w:line="240" w:lineRule="auto"/>
      <w:jc w:val="both"/>
    </w:pPr>
    <w:rPr>
      <w:rFonts w:ascii="Arial" w:cs="Times New Roman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87BB8"/>
    <w:rPr>
      <w:rFonts w:ascii="Arial" w:cs="Times New Roman" w:eastAsia="Times New Roman" w:hAnsi="Arial"/>
      <w:snapToGrid w:val="0"/>
      <w:sz w:val="20"/>
      <w:szCs w:val="20"/>
      <w:lang w:val="fr-FR"/>
    </w:rPr>
  </w:style>
  <w:style w:customStyle="1" w:styleId="TableGrid1" w:type="table">
    <w:name w:val="Table Grid1"/>
    <w:basedOn w:val="Obinatablica"/>
    <w:next w:val="Reetkatablice"/>
    <w:uiPriority w:val="59"/>
    <w:rsid w:val="00B87BB8"/>
    <w:pPr>
      <w:spacing w:after="0" w:line="240" w:lineRule="auto"/>
    </w:pPr>
    <w:rPr>
      <w:rFonts w:ascii="Calibri" w:cs="Times New Roman" w:eastAsia="Calibri" w:hAnsi="Calibri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B87BB8"/>
  </w:style>
  <w:style w:customStyle="1" w:styleId="text" w:type="paragraph">
    <w:name w:val="text"/>
    <w:uiPriority w:val="99"/>
    <w:rsid w:val="00B87BB8"/>
    <w:pPr>
      <w:widowControl w:val="0"/>
      <w:spacing w:after="0" w:before="240" w:line="240" w:lineRule="exact"/>
      <w:jc w:val="both"/>
    </w:pPr>
    <w:rPr>
      <w:rFonts w:ascii="Arial" w:cs="Times New Roman" w:eastAsia="Times New Roman" w:hAnsi="Arial"/>
      <w:snapToGrid w:val="0"/>
      <w:sz w:val="24"/>
      <w:szCs w:val="20"/>
      <w:lang w:val="cs-CZ"/>
    </w:rPr>
  </w:style>
  <w:style w:customStyle="1" w:styleId="textcslovan" w:type="paragraph">
    <w:name w:val="text císlovaný"/>
    <w:basedOn w:val="text"/>
    <w:uiPriority w:val="99"/>
    <w:rsid w:val="00B87BB8"/>
  </w:style>
  <w:style w:customStyle="1" w:styleId="noparagraphstyle" w:type="paragraph">
    <w:name w:val="noparagraphstyle"/>
    <w:basedOn w:val="Normal"/>
    <w:uiPriority w:val="99"/>
    <w:rsid w:val="00B87BB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clanak" w:type="paragraph">
    <w:name w:val="clanak"/>
    <w:basedOn w:val="Normal"/>
    <w:uiPriority w:val="99"/>
    <w:rsid w:val="00B87BB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c41" w:type="paragraph">
    <w:name w:val="c41"/>
    <w:basedOn w:val="Normal"/>
    <w:uiPriority w:val="99"/>
    <w:rsid w:val="00B87BB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claimempty" w:type="character">
    <w:name w:val="xclaimempty"/>
    <w:rsid w:val="00B87BB8"/>
  </w:style>
  <w:style w:customStyle="1" w:styleId="xclaimstyle" w:type="character">
    <w:name w:val="xclaimstyle"/>
    <w:rsid w:val="00B87BB8"/>
  </w:style>
  <w:style w:customStyle="1" w:styleId="SubtleEmphasis1" w:type="paragraph">
    <w:name w:val="Subtle Emphasis1"/>
    <w:basedOn w:val="Normal"/>
    <w:uiPriority w:val="34"/>
    <w:qFormat/>
    <w:rsid w:val="00B87BB8"/>
    <w:pPr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MediumShading11" w:type="paragraph">
    <w:name w:val="Medium Shading 11"/>
    <w:basedOn w:val="Normal"/>
    <w:uiPriority w:val="63"/>
    <w:rsid w:val="00B87BB8"/>
    <w:pPr>
      <w:keepNext/>
      <w:numPr>
        <w:ilvl w:val="5"/>
        <w:numId w:val="1"/>
      </w:numPr>
      <w:spacing w:after="0" w:line="240" w:lineRule="auto"/>
      <w:contextualSpacing/>
      <w:outlineLvl w:val="5"/>
    </w:pPr>
    <w:rPr>
      <w:rFonts w:ascii="Verdana" w:cs="Times New Roman" w:eastAsia="MS Gothic" w:hAnsi="Verdana"/>
      <w:sz w:val="24"/>
      <w:szCs w:val="24"/>
      <w:lang w:eastAsia="hr-HR"/>
    </w:rPr>
  </w:style>
  <w:style w:styleId="Popis" w:type="paragraph">
    <w:name w:val="List"/>
    <w:basedOn w:val="Normal"/>
    <w:uiPriority w:val="99"/>
    <w:unhideWhenUsed/>
    <w:rsid w:val="00B87BB8"/>
    <w:pPr>
      <w:spacing w:after="0" w:line="240" w:lineRule="auto"/>
      <w:ind w:hanging="283" w:left="283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pis2" w:type="paragraph">
    <w:name w:val="List 2"/>
    <w:basedOn w:val="Normal"/>
    <w:uiPriority w:val="99"/>
    <w:unhideWhenUsed/>
    <w:rsid w:val="00B87BB8"/>
    <w:pPr>
      <w:spacing w:after="0" w:line="240" w:lineRule="auto"/>
      <w:ind w:hanging="283" w:left="566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pis3" w:type="paragraph">
    <w:name w:val="List 3"/>
    <w:basedOn w:val="Normal"/>
    <w:uiPriority w:val="99"/>
    <w:unhideWhenUsed/>
    <w:rsid w:val="00B87BB8"/>
    <w:pPr>
      <w:spacing w:after="0" w:line="240" w:lineRule="auto"/>
      <w:ind w:hanging="283" w:left="849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pis4" w:type="paragraph">
    <w:name w:val="List 4"/>
    <w:basedOn w:val="Normal"/>
    <w:uiPriority w:val="99"/>
    <w:unhideWhenUsed/>
    <w:rsid w:val="00B87BB8"/>
    <w:pPr>
      <w:spacing w:after="0" w:line="240" w:lineRule="auto"/>
      <w:ind w:hanging="283" w:left="1132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pis5" w:type="paragraph">
    <w:name w:val="List 5"/>
    <w:basedOn w:val="Normal"/>
    <w:uiPriority w:val="99"/>
    <w:unhideWhenUsed/>
    <w:rsid w:val="00B87BB8"/>
    <w:pPr>
      <w:spacing w:after="0" w:line="240" w:lineRule="auto"/>
      <w:ind w:hanging="283" w:left="1415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Grafikeoznake2" w:type="paragraph">
    <w:name w:val="List Bullet 2"/>
    <w:basedOn w:val="Normal"/>
    <w:uiPriority w:val="99"/>
    <w:unhideWhenUsed/>
    <w:rsid w:val="00B87BB8"/>
    <w:pPr>
      <w:numPr>
        <w:numId w:val="2"/>
      </w:numPr>
      <w:spacing w:after="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Grafikeoznake5" w:type="paragraph">
    <w:name w:val="List Bullet 5"/>
    <w:basedOn w:val="Normal"/>
    <w:uiPriority w:val="99"/>
    <w:unhideWhenUsed/>
    <w:rsid w:val="00B87BB8"/>
    <w:pPr>
      <w:numPr>
        <w:numId w:val="3"/>
      </w:numPr>
      <w:spacing w:after="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tavakpopisa" w:type="paragraph">
    <w:name w:val="List Continue"/>
    <w:basedOn w:val="Normal"/>
    <w:uiPriority w:val="99"/>
    <w:unhideWhenUsed/>
    <w:rsid w:val="00B87BB8"/>
    <w:pPr>
      <w:spacing w:after="120" w:line="240" w:lineRule="auto"/>
      <w:ind w:left="283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tavakpopisa5" w:type="paragraph">
    <w:name w:val="List Continue 5"/>
    <w:basedOn w:val="Normal"/>
    <w:uiPriority w:val="99"/>
    <w:unhideWhenUsed/>
    <w:rsid w:val="00B87BB8"/>
    <w:pPr>
      <w:spacing w:after="120" w:line="240" w:lineRule="auto"/>
      <w:ind w:left="1415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B87BB8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rsid w:val="00B87BB8"/>
    <w:rPr>
      <w:rFonts w:ascii="Times New Roman" w:cs="Times New Roman" w:eastAsia="Times New Roman" w:hAnsi="Times New Roman"/>
      <w:snapToGrid/>
      <w:sz w:val="24"/>
      <w:szCs w:val="24"/>
      <w:lang w:eastAsia="hr-HR" w:val="fr-F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87BB8"/>
    <w:pPr>
      <w:spacing w:after="120" w:line="240" w:lineRule="auto"/>
      <w:ind w:left="283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87BB8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B87BB8"/>
    <w:pPr>
      <w:ind w:firstLine="21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rsid w:val="00B87BB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MediumGrid21" w:type="paragraph">
    <w:name w:val="Medium Grid 21"/>
    <w:uiPriority w:val="1"/>
    <w:qFormat/>
    <w:rsid w:val="00B87B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arkList-Accent51" w:type="paragraph">
    <w:name w:val="Dark List - Accent 51"/>
    <w:basedOn w:val="Normal"/>
    <w:uiPriority w:val="34"/>
    <w:qFormat/>
    <w:rsid w:val="00B87BB8"/>
    <w:pPr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extbody" w:type="paragraph">
    <w:name w:val="Text body"/>
    <w:basedOn w:val="Normal"/>
    <w:uiPriority w:val="99"/>
    <w:rsid w:val="00B87BB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cs="Mangal" w:eastAsia="Lucida Sans Unicode" w:hAnsi="Times New Roman"/>
      <w:kern w:val="3"/>
      <w:sz w:val="24"/>
      <w:szCs w:val="24"/>
      <w:lang w:bidi="hi-IN" w:eastAsia="zh-CN"/>
    </w:rPr>
  </w:style>
  <w:style w:customStyle="1" w:styleId="xl63" w:type="paragraph">
    <w:name w:val="xl63"/>
    <w:basedOn w:val="Normal"/>
    <w:uiPriority w:val="99"/>
    <w:rsid w:val="00B87BB8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" w:cs="Times New Roman" w:eastAsia="Times New Roman" w:hAnsi="Times"/>
      <w:sz w:val="20"/>
      <w:szCs w:val="20"/>
      <w:lang w:val="en-US"/>
    </w:rPr>
  </w:style>
  <w:style w:customStyle="1" w:styleId="xl64" w:type="paragraph">
    <w:name w:val="xl64"/>
    <w:basedOn w:val="Normal"/>
    <w:uiPriority w:val="99"/>
    <w:rsid w:val="00B87BB8"/>
    <w:pPr>
      <w:shd w:color="000000" w:fill="C0C0C0" w:val="clear"/>
      <w:spacing w:after="100" w:afterAutospacing="1" w:before="100" w:beforeAutospacing="1" w:line="240" w:lineRule="auto"/>
    </w:pPr>
    <w:rPr>
      <w:rFonts w:ascii="Times" w:cs="Times New Roman" w:eastAsia="Times New Roman" w:hAnsi="Times"/>
      <w:sz w:val="20"/>
      <w:szCs w:val="20"/>
      <w:lang w:val="en-US"/>
    </w:rPr>
  </w:style>
  <w:style w:customStyle="1" w:styleId="SubtleEmphasis3" w:type="paragraph">
    <w:name w:val="Subtle Emphasis3"/>
    <w:basedOn w:val="Normal"/>
    <w:uiPriority w:val="72"/>
    <w:qFormat/>
    <w:rsid w:val="00B87BB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lainTable31" w:type="paragraph">
    <w:name w:val="Plain Table 31"/>
    <w:basedOn w:val="Normal"/>
    <w:uiPriority w:val="72"/>
    <w:qFormat/>
    <w:rsid w:val="00B87BB8"/>
    <w:pPr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87BB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yle3" w:type="character">
    <w:name w:val="style3"/>
    <w:basedOn w:val="Zadanifontodlomka"/>
    <w:rsid w:val="00B87BB8"/>
  </w:style>
  <w:style w:customStyle="1" w:styleId="st" w:type="character">
    <w:name w:val="st"/>
    <w:basedOn w:val="Zadanifontodlomka"/>
    <w:rsid w:val="00B87BB8"/>
  </w:style>
  <w:style w:styleId="TOCNaslov" w:type="paragraph">
    <w:name w:val="TOC Heading"/>
    <w:basedOn w:val="Naslov1"/>
    <w:next w:val="Normal"/>
    <w:uiPriority w:val="39"/>
    <w:unhideWhenUsed/>
    <w:qFormat/>
    <w:rsid w:val="00B87BB8"/>
    <w:pPr>
      <w:keepLines/>
      <w:spacing w:before="240" w:line="259" w:lineRule="auto"/>
      <w:jc w:val="center"/>
      <w:outlineLvl w:val="9"/>
    </w:pPr>
    <w:rPr>
      <w:rFonts w:asciiTheme="majorHAnsi" w:cstheme="majorBidi" w:eastAsiaTheme="majorEastAsia" w:hAnsiTheme="majorHAnsi"/>
      <w:b w:val="0"/>
      <w:color w:themeColor="accent1" w:themeShade="BF" w:val="365F91"/>
      <w:sz w:val="32"/>
      <w:szCs w:val="28"/>
      <w:lang w:eastAsia="en-US"/>
    </w:rPr>
  </w:style>
  <w:style w:customStyle="1" w:styleId="font5" w:type="paragraph">
    <w:name w:val="font5"/>
    <w:basedOn w:val="Normal"/>
    <w:uiPriority w:val="99"/>
    <w:rsid w:val="00B87BB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16"/>
      <w:szCs w:val="16"/>
      <w:lang w:eastAsia="hr-HR"/>
    </w:rPr>
  </w:style>
  <w:style w:customStyle="1" w:styleId="msonormal0" w:type="paragraph">
    <w:name w:val="msonormal"/>
    <w:basedOn w:val="Normal"/>
    <w:uiPriority w:val="99"/>
    <w:rsid w:val="00B87BB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bojanosjenanje-Isticanje3" w:type="table">
    <w:name w:val="Colorful Shading Accent 3"/>
    <w:basedOn w:val="Obinatablica"/>
    <w:uiPriority w:val="61"/>
    <w:unhideWhenUsed/>
    <w:rsid w:val="00B87BB8"/>
    <w:pPr>
      <w:spacing w:after="0" w:line="240" w:lineRule="auto"/>
    </w:pPr>
    <w:rPr>
      <w:rFonts w:ascii="Calibri" w:cs="Times New Roman" w:eastAsia="Calibri" w:hAnsi="Calibri"/>
      <w:color w:themeColor="text1" w:val="000000"/>
      <w:sz w:val="20"/>
      <w:szCs w:val="20"/>
      <w:lang w:val="en-US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2C1E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1E81"/>
    <w:rPr>
      <w:rFonts w:ascii="Times New Roman" w:cs="Times New Roman" w:eastAsia="MS Gothic" w:hAnsi="Times New Roman"/>
      <w:b/>
      <w:color w:val="548DD4"/>
      <w:sz w:val="24"/>
      <w:szCs w:val="5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E81"/>
    <w:rPr>
      <w:rFonts w:eastAsia="MS Gothic"/>
      <w:b/>
      <w:color w:val="548DD4"/>
      <w:sz w:val="52"/>
      <w:szCs w:val="5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E81"/>
    <w:rPr>
      <w:rFonts w:ascii="Times New Roman" w:cs="Times New Roman" w:eastAsia="MS Gothic" w:hAnsi="Times New Roman"/>
      <w:b w:val="0"/>
      <w:color w:val="548DD4"/>
      <w:sz w:val="52"/>
      <w:szCs w:val="5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E81"/>
    <w:rPr>
      <w:rFonts w:ascii="Times New Roman" w:cs="Times New Roman" w:eastAsia="MS Gothic" w:hAnsi="Times New Roman"/>
      <w:b w:val="0"/>
      <w:color w:val="548DD4"/>
      <w:sz w:val="52"/>
      <w:szCs w:val="5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196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918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78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28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18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26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39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34" Type="http://schemas.openxmlformats.org/officeDocument/2006/relationships/chart" Target="charts/chart1.xml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17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25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33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38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20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29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24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32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37" Type="http://schemas.openxmlformats.org/officeDocument/2006/relationships/image" Target="media/image3.jpeg"/><Relationship Id="rId40" Type="http://schemas.openxmlformats.org/officeDocument/2006/relationships/image" Target="media/image6.jpeg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23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28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36" Type="http://schemas.openxmlformats.org/officeDocument/2006/relationships/chart" Target="charts/chart2.xml"/><Relationship Id="rId10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19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31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22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27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30" Type="http://schemas.openxmlformats.org/officeDocument/2006/relationships/hyperlink" Target="file:///C:\Users\mfrcko\AppData\Local\Microsoft\Windows\Temporary%20Internet%20Files\Content.Outlook\71JL0Y3F\1.%20Plan%20financijskog%20i%20operativnog%20rest..docx" TargetMode="External"/><Relationship Id="rId35" Type="http://schemas.openxmlformats.org/officeDocument/2006/relationships/image" Target="media/image2.jpeg"/><Relationship Id="rId43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KONCEPT%20MONTAZ&#780;A%20doo%20STUDEN%20TRGOVINA%20doo\Tablice1.xls" TargetMode="External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15%2005%20CODE%20PAK%20d.o.o.%20(CONTRADO%20TIM%20doo%20i%20VENDICIJA%20doo)\Tablice%201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 anchorCtr="true" anchor="ctr" wrap="square" vert="horz" vertOverflow="ellipsis" spcFirstLastPara="true" rot="0"/>
          <a:lstStyle/>
          <a:p>
            <a:pPr algn="ctr">
              <a:defRPr baseline="0" spc="0" kern="1200" strike="noStrike" u="none" i="false" b="false" sz="1600">
                <a:solidFill>
                  <a:sysClr lastClr="000000" val="windowText"/>
                </a:solidFill>
                <a:latin typeface="+mn-lt"/>
                <a:ea typeface="+mn-ea"/>
                <a:cs typeface="+mn-cs"/>
              </a:defRPr>
            </a:pPr>
            <a:r>
              <a:rPr baseline="0" strike="noStrike" u="none" i="false" b="false" sz="1600" lang="hr-HR">
                <a:solidFill>
                  <a:sysClr lastClr="000000" val="windowText"/>
                </a:solidFill>
              </a:rPr>
              <a:t>Patricija Jelačić Kršul</a:t>
            </a:r>
            <a:endParaRPr sz="1600" lang="hr-HR">
              <a:solidFill>
                <a:sysClr lastClr="000000" val="windowText"/>
              </a:solidFill>
            </a:endParaRPr>
          </a:p>
        </c:rich>
      </c:tx>
      <c:layout>
        <c:manualLayout>
          <c:xMode val="edge"/>
          <c:yMode val="edge"/>
          <c:x val="0.295666666666667"/>
          <c:y val="0.407407407407407"/>
        </c:manualLayout>
      </c:layout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tx>
            <c:strRef>
              <c:f>'Vlasnička struktura'!$B$2</c:f>
              <c:strCache>
                <c:ptCount val="1"/>
                <c:pt idx="0">
                  <c:v>Ivica Pranjić</c:v>
                </c:pt>
              </c:strCache>
            </c:strRef>
          </c:tx>
          <c:explosion val="6"/>
          <c:dPt>
            <c:idx val="0"/>
            <c:bubble3D val="false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C59A-476E-B358-032620424059}"/>
              </c:ext>
            </c:extLst>
          </c:dPt>
          <c:dLbls>
            <c:dLbl>
              <c:idx val="0"/>
              <c:layout>
                <c:manualLayout>
                  <c:x val="0.0114573490813648"/>
                  <c:y val="-0.356165244969379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anchorCtr="true" anchor="ctr" bIns="19050" rIns="38100" tIns="19050" lIns="38100" wrap="square" vert="horz" vertOverflow="ellipsis" spcFirstLastPara="true" rot="0">
                  <a:noAutofit/>
                </a:bodyPr>
                <a:lstStyle/>
                <a:p>
                  <a:pPr>
                    <a:defRPr baseline="0" kern="1200" strike="noStrike" u="none" i="false" b="false" sz="1400">
                      <a:solidFill>
                        <a:sysClr lastClr="000000" val="windowText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 xmlns:c16r2="http://schemas.microsoft.com/office/drawing/2015/06/chart">
                    <c:manualLayout>
                      <c:w val="0.122111111111111"/>
                      <c:h val="0.118287037037037"/>
                    </c:manualLayout>
                  </c15:layout>
                </c:ext>
                <c:ext uri="{C3380CC4-5D6E-409C-BE32-E72D297353CC}">
                  <c16:uniqueId xmlns:c16="http://schemas.microsoft.com/office/drawing/2014/chart" xmlns:c16r2="http://schemas.microsoft.com/office/drawing/2015/06/chart" val="{00000001-C59A-476E-B358-03262042405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anchorCtr="true" anchor="ctr" bIns="19050" rIns="38100" tIns="19050" lIns="38100" wrap="square" vert="horz" vertOverflow="ellipsis" spcFirstLastPara="true" rot="0">
                <a:spAutoFit/>
              </a:bodyPr>
              <a:lstStyle/>
              <a:p>
                <a:pPr>
                  <a:defRPr baseline="0" kern="1200" strike="noStrike" u="none" i="false" b="false" sz="900">
                    <a:solidFill>
                      <a:sysClr lastClr="000000" val="windowText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true"/>
            <c:leaderLines>
              <c:spPr>
                <a:ln algn="ctr" cmpd="sng" cap="flat" w="9525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uri="{CE6537A1-D6FC-4f65-9D91-7224C49458BB}"/>
            </c:extLst>
          </c:dLbls>
          <c:cat>
            <c:strRef>
              <c:f>'Vlasnička struktura'!$C$1</c:f>
              <c:strCache>
                <c:ptCount val="1"/>
                <c:pt idx="0">
                  <c:v>%</c:v>
                </c:pt>
              </c:strCache>
            </c:strRef>
          </c:cat>
          <c:val>
            <c:numRef>
              <c:f>'Vlasnička struktura'!$C$2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C59A-476E-B358-032620424059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noFill/>
    <a:ln algn="ctr" cmpd="sng" cap="flat" w="9525">
      <a:noFill/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plotArea>
      <c:layout>
        <c:manualLayout>
          <c:layoutTarget val="inner"/>
          <c:xMode val="edge"/>
          <c:yMode val="edge"/>
          <c:x val="0.0733681102362205"/>
          <c:y val="0.177777777777778"/>
          <c:w val="0.918380139982502"/>
          <c:h val="0.584506415864684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Sažetak!$B$17:$G$17</c:f>
              <c:strCache>
                <c:ptCount val="6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  <c:pt idx="5">
                  <c:v>2022.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2</c:v>
                </c:pt>
                <c:pt idx="1">
                  <c:v>4</c:v>
                </c:pt>
                <c:pt idx="2">
                  <c:v>7</c:v>
                </c:pt>
                <c:pt idx="3">
                  <c:v>7</c:v>
                </c:pt>
                <c:pt idx="4">
                  <c:v>7</c:v>
                </c:pt>
                <c:pt formatCode="General" idx="5">
                  <c:v>7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D01E-4D9B-BA58-EE72093892C5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36542720"/>
        <c:axId val="36548608"/>
      </c:barChart>
      <c:catAx>
        <c:axId val="36542720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36548608"/>
        <c:crosses val="autoZero"/>
        <c:auto val="true"/>
        <c:lblAlgn val="ctr"/>
        <c:lblOffset val="100"/>
        <c:noMultiLvlLbl val="false"/>
      </c:catAx>
      <c:valAx>
        <c:axId val="36548608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36542720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0880328992396"/>
          <c:y val="0.852046854694173"/>
          <c:w val="0.771953821854859"/>
          <c:h val="0.103142513989295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80760420362</item>
    </izvorni_sadrzaj>
    <derivirana_varijabla naziv="DomainObject.Predmet.SudioniciListNazivOIB_1">
      <item>, OIB 80760420362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58</properties:Pages>
  <properties:Words>8687</properties:Words>
  <properties:Characters>56272</properties:Characters>
  <properties:Lines>4718</properties:Lines>
  <properties:Paragraphs>3823</properties:Paragraphs>
  <properties:TotalTime>4</properties:TotalTime>
  <properties:ScaleCrop>false</properties:ScaleCrop>
  <properties:LinksUpToDate>false</properties:LinksUpToDate>
  <properties:CharactersWithSpaces>62604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2017-04-20T06:45:00Z</dcterms:created>
  <dc:creator>Marina Frčko</dc:creator>
  <cp:lastModifiedBy>Marina Frčko</cp:lastModifiedBy>
  <dcterms:modified xmlns:xsi="http://www.w3.org/2001/XMLSchema-instance" xsi:type="dcterms:W3CDTF">2017-07-06T05:07:00Z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58</vt:i4>
  </prop:property>
</prop:Properties>
</file>