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23f7" w14:paraId="f4423f7" w:rsidRDefault="00411B08" w:rsidP="00671A4A" w:rsidR="00671A4A" w:rsidRPr="00B95CFF">
      <w:pPr>
        <w15:collapsed w:val="false"/>
      </w:pPr>
      <w:bookmarkStart w:name="_GoBack" w:id="0"/>
      <w:bookmarkEnd w:id="0"/>
      <w:r w:rsidRPr="00B95CFF">
        <w:rPr>
          <w:bCs/>
        </w:rPr>
        <w:t xml:space="preserve">             </w:t>
      </w:r>
      <w:r w:rsidR="00176C69" w:rsidRPr="00B95CF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95CFF"/>
    <w:p w:rsidRDefault="00671A4A" w:rsidP="00671A4A" w:rsidR="00671A4A" w:rsidRPr="00B95CFF">
      <w:pPr>
        <w:ind w:hanging="720" w:left="360"/>
      </w:pPr>
      <w:r w:rsidRPr="00B95CFF">
        <w:t xml:space="preserve">     </w:t>
      </w:r>
      <w:r w:rsidR="00C540FD" w:rsidRPr="00B95CFF">
        <w:t xml:space="preserve">   </w:t>
      </w:r>
      <w:r w:rsidRPr="00B95CFF">
        <w:t>REPUBLIKA HRVATSKA</w:t>
      </w:r>
    </w:p>
    <w:p w:rsidRDefault="00671A4A" w:rsidP="00933C01" w:rsidR="009F5048" w:rsidRPr="00B95CFF">
      <w:pPr>
        <w:ind w:hanging="720" w:left="360"/>
      </w:pPr>
      <w:r w:rsidRPr="00B95CFF">
        <w:t xml:space="preserve">     TRGOVAČKI SUD U OSIJEKU</w:t>
      </w:r>
    </w:p>
    <w:p w:rsidRDefault="00BF7AE3" w:rsidP="00BD2792" w:rsidR="00BF7AE3" w:rsidRPr="00B95CFF"/>
    <w:p w:rsidRDefault="00162A33" w:rsidP="00B34AB3" w:rsidR="003C69BA" w:rsidRPr="00B95CFF">
      <w:pPr>
        <w:jc w:val="center"/>
      </w:pPr>
      <w:r w:rsidRPr="00B95CFF">
        <w:t>R</w:t>
      </w:r>
      <w:r w:rsidR="00885A5D" w:rsidRPr="00B95CFF">
        <w:t xml:space="preserve"> </w:t>
      </w:r>
      <w:r w:rsidRPr="00B95CFF">
        <w:t>E</w:t>
      </w:r>
      <w:r w:rsidR="00885A5D" w:rsidRPr="00B95CFF">
        <w:t xml:space="preserve"> </w:t>
      </w:r>
      <w:r w:rsidRPr="00B95CFF">
        <w:t>P</w:t>
      </w:r>
      <w:r w:rsidR="00885A5D" w:rsidRPr="00B95CFF">
        <w:t xml:space="preserve"> </w:t>
      </w:r>
      <w:r w:rsidRPr="00B95CFF">
        <w:t>U</w:t>
      </w:r>
      <w:r w:rsidR="00885A5D" w:rsidRPr="00B95CFF">
        <w:t xml:space="preserve"> </w:t>
      </w:r>
      <w:r w:rsidRPr="00B95CFF">
        <w:t>B</w:t>
      </w:r>
      <w:r w:rsidR="00885A5D" w:rsidRPr="00B95CFF">
        <w:t xml:space="preserve"> </w:t>
      </w:r>
      <w:r w:rsidRPr="00B95CFF">
        <w:t>L</w:t>
      </w:r>
      <w:r w:rsidR="00885A5D" w:rsidRPr="00B95CFF">
        <w:t xml:space="preserve"> </w:t>
      </w:r>
      <w:r w:rsidRPr="00B95CFF">
        <w:t>I</w:t>
      </w:r>
      <w:r w:rsidR="00885A5D" w:rsidRPr="00B95CFF">
        <w:t xml:space="preserve"> </w:t>
      </w:r>
      <w:r w:rsidRPr="00B95CFF">
        <w:t>K</w:t>
      </w:r>
      <w:r w:rsidR="00885A5D" w:rsidRPr="00B95CFF">
        <w:t xml:space="preserve"> </w:t>
      </w:r>
      <w:r w:rsidRPr="00B95CFF">
        <w:t xml:space="preserve">A </w:t>
      </w:r>
      <w:r w:rsidR="00885A5D" w:rsidRPr="00B95CFF">
        <w:t xml:space="preserve">  </w:t>
      </w:r>
      <w:r w:rsidRPr="00B95CFF">
        <w:t>H</w:t>
      </w:r>
      <w:r w:rsidR="00885A5D" w:rsidRPr="00B95CFF">
        <w:t xml:space="preserve"> </w:t>
      </w:r>
      <w:r w:rsidRPr="00B95CFF">
        <w:t>R</w:t>
      </w:r>
      <w:r w:rsidR="00885A5D" w:rsidRPr="00B95CFF">
        <w:t xml:space="preserve"> </w:t>
      </w:r>
      <w:r w:rsidRPr="00B95CFF">
        <w:t>V</w:t>
      </w:r>
      <w:r w:rsidR="00885A5D" w:rsidRPr="00B95CFF">
        <w:t xml:space="preserve"> </w:t>
      </w:r>
      <w:r w:rsidRPr="00B95CFF">
        <w:t>A</w:t>
      </w:r>
      <w:r w:rsidR="00885A5D" w:rsidRPr="00B95CFF">
        <w:t xml:space="preserve"> </w:t>
      </w:r>
      <w:r w:rsidRPr="00B95CFF">
        <w:t>T</w:t>
      </w:r>
      <w:r w:rsidR="00885A5D" w:rsidRPr="00B95CFF">
        <w:t xml:space="preserve"> </w:t>
      </w:r>
      <w:r w:rsidRPr="00B95CFF">
        <w:t>S</w:t>
      </w:r>
      <w:r w:rsidR="00885A5D" w:rsidRPr="00B95CFF">
        <w:t xml:space="preserve"> </w:t>
      </w:r>
      <w:r w:rsidRPr="00B95CFF">
        <w:t>K</w:t>
      </w:r>
      <w:r w:rsidR="00885A5D" w:rsidRPr="00B95CFF">
        <w:t xml:space="preserve"> </w:t>
      </w:r>
      <w:r w:rsidRPr="00B95CFF">
        <w:t>A</w:t>
      </w:r>
    </w:p>
    <w:p w:rsidRDefault="00162A33" w:rsidP="00162A33" w:rsidR="00162A33" w:rsidRPr="00B95CFF">
      <w:pPr>
        <w:jc w:val="center"/>
      </w:pPr>
      <w:r w:rsidRPr="00B95CFF">
        <w:t>R J E Š E N J E</w:t>
      </w:r>
    </w:p>
    <w:p w:rsidRDefault="00162A33" w:rsidP="00C86FCC" w:rsidR="003C69BA" w:rsidRPr="00B95CFF">
      <w:pPr>
        <w:pStyle w:val="Tijeloteksta"/>
        <w:rPr>
          <w:sz w:val="24"/>
        </w:rPr>
      </w:pPr>
      <w:r w:rsidRPr="00B95CFF">
        <w:rPr>
          <w:sz w:val="24"/>
        </w:rPr>
        <w:tab/>
      </w:r>
    </w:p>
    <w:p w:rsidRDefault="00092965" w:rsidP="00092965" w:rsidR="003C69BA" w:rsidRPr="00B95CFF">
      <w:pPr>
        <w:ind w:firstLine="708"/>
        <w:jc w:val="both"/>
      </w:pPr>
      <w:r w:rsidRPr="00B95CFF">
        <w:rPr>
          <w:color w:val="000000"/>
        </w:rPr>
        <w:t xml:space="preserve">Trgovački sud u Osijeku, </w:t>
      </w:r>
      <w:r w:rsidRPr="00B95CFF">
        <w:t>po stečajnom sucu mr. sc. Borisu Vukoviću</w:t>
      </w:r>
      <w:r w:rsidRPr="00B95CFF">
        <w:rPr>
          <w:color w:val="000000"/>
        </w:rPr>
        <w:t xml:space="preserve">, povodom prijedloga </w:t>
      </w:r>
      <w:r w:rsidRPr="00B95CFF">
        <w:t xml:space="preserve">FINANCIJSKE AGENCIJE Regionalni centar Osijek, Podružnica Osijek, L. </w:t>
      </w:r>
      <w:proofErr w:type="spellStart"/>
      <w:r w:rsidRPr="00B95CFF">
        <w:t>Jägera</w:t>
      </w:r>
      <w:proofErr w:type="spellEnd"/>
      <w:r w:rsidRPr="00B95CFF">
        <w:t xml:space="preserve"> 3, Osijek, OIB: 85821130368 za otvaranje stečajnog postupka nad dužnikom GLOBAL GRUPA d.o.o., Osijek, Hrvatske Republike 19/A, MBS: 030110053, OIB: 50283691234</w:t>
      </w:r>
      <w:r w:rsidRPr="00B95CFF">
        <w:rPr>
          <w:color w:val="000000"/>
        </w:rPr>
        <w:t xml:space="preserve">, dana 24. siječnja 2018. godine </w:t>
      </w:r>
    </w:p>
    <w:p w:rsidRDefault="003C69BA" w:rsidP="008A7D57" w:rsidR="003C69BA" w:rsidRPr="00B95CFF">
      <w:pPr>
        <w:pStyle w:val="Tijeloteksta"/>
        <w:rPr>
          <w:sz w:val="24"/>
        </w:rPr>
      </w:pPr>
    </w:p>
    <w:p w:rsidRDefault="00C51B2A" w:rsidP="00BF7AE3" w:rsidR="00B65CC0" w:rsidRPr="00B95CFF">
      <w:pPr>
        <w:jc w:val="center"/>
      </w:pPr>
      <w:r w:rsidRPr="00B95CFF">
        <w:t>r i j e š i o  j e</w:t>
      </w:r>
    </w:p>
    <w:p w:rsidRDefault="003C69BA" w:rsidP="00C51B2A" w:rsidR="003C69BA" w:rsidRPr="00B95CFF">
      <w:pPr>
        <w:jc w:val="both"/>
      </w:pPr>
    </w:p>
    <w:p w:rsidRDefault="00C51B2A" w:rsidP="00C51B2A" w:rsidR="00C51B2A" w:rsidRPr="00B95CFF">
      <w:pPr>
        <w:pStyle w:val="Tijeloteksta"/>
        <w:ind w:hanging="720" w:left="720"/>
        <w:rPr>
          <w:sz w:val="24"/>
        </w:rPr>
      </w:pPr>
      <w:r w:rsidRPr="00B95CFF">
        <w:rPr>
          <w:sz w:val="24"/>
        </w:rPr>
        <w:t>I.</w:t>
      </w:r>
      <w:r w:rsidRPr="00B95CFF">
        <w:rPr>
          <w:sz w:val="24"/>
        </w:rPr>
        <w:tab/>
        <w:t xml:space="preserve">Nalaže se osobi ovlaštenoj za zastupanje dužnika u trenutku podnošenja prijedloga za otvaranje stečajnog postupka </w:t>
      </w:r>
      <w:r w:rsidR="00092965" w:rsidRPr="00B95CFF">
        <w:rPr>
          <w:sz w:val="24"/>
        </w:rPr>
        <w:t xml:space="preserve">Slavici Kovač, OIB: 86651092210, </w:t>
      </w:r>
      <w:proofErr w:type="spellStart"/>
      <w:r w:rsidR="00092965" w:rsidRPr="00B95CFF">
        <w:rPr>
          <w:sz w:val="24"/>
        </w:rPr>
        <w:t>Josipovac</w:t>
      </w:r>
      <w:proofErr w:type="spellEnd"/>
      <w:r w:rsidR="00092965" w:rsidRPr="00B95CFF">
        <w:rPr>
          <w:sz w:val="24"/>
        </w:rPr>
        <w:t xml:space="preserve">, K. Krešimira 1 </w:t>
      </w:r>
      <w:r w:rsidRPr="00B95CFF">
        <w:rPr>
          <w:sz w:val="24"/>
        </w:rPr>
        <w:t>da u roku od 8 (osam) dana od dana primitka ovog rješenja uplati:</w:t>
      </w:r>
    </w:p>
    <w:p w:rsidRDefault="00C51B2A" w:rsidP="00C51B2A" w:rsidR="00C51B2A" w:rsidRPr="00B95CFF">
      <w:pPr>
        <w:pStyle w:val="Tijeloteksta"/>
        <w:ind w:hanging="720" w:left="720"/>
        <w:rPr>
          <w:sz w:val="24"/>
        </w:rPr>
      </w:pPr>
    </w:p>
    <w:p w:rsidRDefault="00C51B2A" w:rsidP="00C51B2A" w:rsidR="00C51B2A" w:rsidRPr="00B95CFF">
      <w:pPr>
        <w:pStyle w:val="Tijeloteksta"/>
        <w:numPr>
          <w:ilvl w:val="0"/>
          <w:numId w:val="10"/>
        </w:numPr>
        <w:rPr>
          <w:sz w:val="24"/>
        </w:rPr>
      </w:pPr>
      <w:r w:rsidRPr="00B95CFF">
        <w:rPr>
          <w:sz w:val="24"/>
        </w:rPr>
        <w:t xml:space="preserve">predujam od 1.000,00 kn </w:t>
      </w:r>
      <w:r w:rsidR="00401F9B" w:rsidRPr="00B95CFF">
        <w:rPr>
          <w:sz w:val="24"/>
        </w:rPr>
        <w:t>(</w:t>
      </w:r>
      <w:proofErr w:type="spellStart"/>
      <w:r w:rsidR="00401F9B" w:rsidRPr="00B95CFF">
        <w:rPr>
          <w:sz w:val="24"/>
        </w:rPr>
        <w:t>tisućukuna</w:t>
      </w:r>
      <w:proofErr w:type="spellEnd"/>
      <w:r w:rsidR="00401F9B" w:rsidRPr="00B95CFF">
        <w:rPr>
          <w:sz w:val="24"/>
        </w:rPr>
        <w:t xml:space="preserve">) </w:t>
      </w:r>
      <w:r w:rsidRPr="00B95CFF">
        <w:rPr>
          <w:sz w:val="24"/>
        </w:rPr>
        <w:t>u Fond za namirenje troškova stečajnog postupka na žiro račun Trgovačkog suda u Osijeku broj HR31 2390 0011 3000 0020 0 s pozivom na  broj HR05 272-</w:t>
      </w:r>
      <w:r w:rsidR="00092965" w:rsidRPr="00B95CFF">
        <w:rPr>
          <w:sz w:val="24"/>
        </w:rPr>
        <w:t>4</w:t>
      </w:r>
      <w:r w:rsidR="00C4494C" w:rsidRPr="00B95CFF">
        <w:rPr>
          <w:sz w:val="24"/>
        </w:rPr>
        <w:t>96</w:t>
      </w:r>
      <w:r w:rsidRPr="00B95CFF">
        <w:rPr>
          <w:sz w:val="24"/>
        </w:rPr>
        <w:t>-1</w:t>
      </w:r>
      <w:r w:rsidR="00B34AB3" w:rsidRPr="00B95CFF">
        <w:rPr>
          <w:sz w:val="24"/>
        </w:rPr>
        <w:t>7</w:t>
      </w:r>
      <w:r w:rsidRPr="00B95CFF">
        <w:rPr>
          <w:sz w:val="24"/>
        </w:rPr>
        <w:t xml:space="preserve">, </w:t>
      </w:r>
    </w:p>
    <w:p w:rsidRDefault="00C51B2A" w:rsidP="00C51B2A" w:rsidR="00C51B2A" w:rsidRPr="00B95CFF">
      <w:pPr>
        <w:pStyle w:val="Tijeloteksta"/>
        <w:numPr>
          <w:ilvl w:val="0"/>
          <w:numId w:val="10"/>
        </w:numPr>
        <w:rPr>
          <w:sz w:val="24"/>
        </w:rPr>
      </w:pPr>
      <w:r w:rsidRPr="00B95CFF">
        <w:rPr>
          <w:sz w:val="24"/>
        </w:rPr>
        <w:t xml:space="preserve">dodatni iznos predujma koji čini jednokratna nagrada privremenom stečajnom upravitelju u iznosu od 3.500,00 kn </w:t>
      </w:r>
      <w:r w:rsidR="00401F9B" w:rsidRPr="00B95CFF">
        <w:rPr>
          <w:sz w:val="24"/>
        </w:rPr>
        <w:t>(</w:t>
      </w:r>
      <w:proofErr w:type="spellStart"/>
      <w:r w:rsidR="00401F9B" w:rsidRPr="00B95CFF">
        <w:rPr>
          <w:sz w:val="24"/>
        </w:rPr>
        <w:t>tritisućepetstotinakuna</w:t>
      </w:r>
      <w:proofErr w:type="spellEnd"/>
      <w:r w:rsidR="00401F9B" w:rsidRPr="00B95CFF">
        <w:rPr>
          <w:sz w:val="24"/>
        </w:rPr>
        <w:t xml:space="preserve">) </w:t>
      </w:r>
      <w:r w:rsidRPr="00B95CFF">
        <w:rPr>
          <w:sz w:val="24"/>
        </w:rPr>
        <w:t>na žiro račun Trgovačkog suda u Osijeku broj HR31 2390 0011 3000 0020 0 s pozivom na  broj HR05 272-</w:t>
      </w:r>
      <w:r w:rsidR="00C4494C" w:rsidRPr="00B95CFF">
        <w:rPr>
          <w:sz w:val="24"/>
        </w:rPr>
        <w:t>496</w:t>
      </w:r>
      <w:r w:rsidR="00FB4920" w:rsidRPr="00B95CFF">
        <w:rPr>
          <w:sz w:val="24"/>
        </w:rPr>
        <w:t>-17</w:t>
      </w:r>
      <w:r w:rsidRPr="00B95CFF">
        <w:rPr>
          <w:sz w:val="24"/>
        </w:rPr>
        <w:t xml:space="preserve">, te po izvršenim uplatama dostavi dokaze u spis. </w:t>
      </w:r>
    </w:p>
    <w:p w:rsidRDefault="00C51B2A" w:rsidP="00C51B2A" w:rsidR="00C51B2A" w:rsidRPr="00B95CFF">
      <w:pPr>
        <w:pStyle w:val="Tijeloteksta"/>
        <w:rPr>
          <w:sz w:val="24"/>
        </w:rPr>
      </w:pPr>
    </w:p>
    <w:p w:rsidRDefault="00C51B2A" w:rsidP="00C51B2A" w:rsidR="00C51B2A" w:rsidRPr="00B95CFF">
      <w:pPr>
        <w:ind w:hanging="720" w:left="720"/>
        <w:jc w:val="both"/>
      </w:pPr>
      <w:r w:rsidRPr="00B95CFF">
        <w:t xml:space="preserve">II. </w:t>
      </w:r>
      <w:r w:rsidRPr="00B95CFF">
        <w:tab/>
        <w:t xml:space="preserve">Ukoliko osoba ovlaštena za zastupanje dužnika u trenutku podnošenja prijedloga za otvaranje stečajnog postupka </w:t>
      </w:r>
      <w:r w:rsidR="00622631" w:rsidRPr="00B95CFF">
        <w:t xml:space="preserve">Slavica Kovač, OIB: 86651092210, </w:t>
      </w:r>
      <w:proofErr w:type="spellStart"/>
      <w:r w:rsidR="00622631" w:rsidRPr="00B95CFF">
        <w:t>Josipovac</w:t>
      </w:r>
      <w:proofErr w:type="spellEnd"/>
      <w:r w:rsidR="00622631" w:rsidRPr="00B95CFF">
        <w:t>, K. Krešimira 1</w:t>
      </w:r>
      <w:r w:rsidRPr="00B95CFF">
        <w:t>, ne plati zatražene izno</w:t>
      </w:r>
      <w:r w:rsidR="00411B62" w:rsidRPr="00B95CFF">
        <w:t xml:space="preserve">se predujma ili o plaćanju bez </w:t>
      </w:r>
      <w:r w:rsidRPr="00B95CFF">
        <w:t xml:space="preserve">odgode ne obavijesti sud, radi naplate predujma i dodatnog iznosa predujma iz točke I. ovog rješenja određuje se ovrha na </w:t>
      </w:r>
      <w:r w:rsidR="00C161E7" w:rsidRPr="00B95CFF">
        <w:t>njegovim</w:t>
      </w:r>
      <w:r w:rsidRPr="00B95CFF">
        <w:t xml:space="preserve"> novčanim sredstvima po računima i oročenim novčanim sredstvima kod poslovnih banaka sa sjedištem u Republici Hrvatskoj.</w:t>
      </w:r>
    </w:p>
    <w:p w:rsidRDefault="003C69BA" w:rsidP="00D155D3" w:rsidR="003C69BA" w:rsidRPr="00B95CFF">
      <w:pPr>
        <w:jc w:val="both"/>
      </w:pPr>
    </w:p>
    <w:p w:rsidRDefault="00C51B2A" w:rsidP="00C51B2A" w:rsidR="00C51B2A" w:rsidRPr="00B95CFF">
      <w:pPr>
        <w:ind w:left="1320"/>
        <w:jc w:val="both"/>
      </w:pPr>
      <w:r w:rsidRPr="00B95CFF">
        <w:t>a) Poziva se FINA da izda nalog za izvršenje osnove za plaćanje sukladno članku 9. Zakona o provedbi ovrhe na novčanim sredstvima.</w:t>
      </w:r>
    </w:p>
    <w:p w:rsidRDefault="00C51B2A" w:rsidP="00C51B2A" w:rsidR="00C51B2A" w:rsidRPr="00B95CFF">
      <w:pPr>
        <w:ind w:left="1320"/>
        <w:jc w:val="both"/>
      </w:pPr>
      <w:r w:rsidRPr="00B95CFF">
        <w:t xml:space="preserve">b) Nalaže se FINI da novčani iznos od 4.500,00 kn,  </w:t>
      </w:r>
      <w:r w:rsidR="00401F9B" w:rsidRPr="00B95CFF">
        <w:t>(</w:t>
      </w:r>
      <w:proofErr w:type="spellStart"/>
      <w:r w:rsidR="00401F9B" w:rsidRPr="00B95CFF">
        <w:t>četiritisućepetstotinakuna</w:t>
      </w:r>
      <w:proofErr w:type="spellEnd"/>
      <w:r w:rsidR="00401F9B" w:rsidRPr="00B95CFF">
        <w:t xml:space="preserve">) </w:t>
      </w:r>
      <w:r w:rsidRPr="00B95CFF">
        <w:t>za koji je određena ovrha, zaplijeni i prenese na žiro račun Trgovačkog suda u Osijeku i to:</w:t>
      </w:r>
    </w:p>
    <w:p w:rsidRDefault="00C51B2A" w:rsidP="00C51B2A" w:rsidR="00C51B2A" w:rsidRPr="00B95CFF">
      <w:pPr>
        <w:ind w:left="1320"/>
        <w:jc w:val="both"/>
      </w:pPr>
      <w:r w:rsidRPr="00B95CFF">
        <w:t xml:space="preserve">1. Iznos od 1.000,00 kn </w:t>
      </w:r>
      <w:r w:rsidR="00401F9B" w:rsidRPr="00B95CFF">
        <w:t>(</w:t>
      </w:r>
      <w:proofErr w:type="spellStart"/>
      <w:r w:rsidR="00401F9B" w:rsidRPr="00B95CFF">
        <w:t>tisućukuna</w:t>
      </w:r>
      <w:proofErr w:type="spellEnd"/>
      <w:r w:rsidR="00401F9B" w:rsidRPr="00B95CFF">
        <w:t xml:space="preserve">) </w:t>
      </w:r>
      <w:r w:rsidRPr="00B95CFF">
        <w:t>na žiro račun broj HR31 2390 0011 3000 0020 0 s pozivom na  broj HR05 272-</w:t>
      </w:r>
      <w:r w:rsidR="00622631" w:rsidRPr="00B95CFF">
        <w:t>496-17</w:t>
      </w:r>
      <w:r w:rsidRPr="00B95CFF">
        <w:t xml:space="preserve">. </w:t>
      </w:r>
    </w:p>
    <w:p w:rsidRDefault="00C51B2A" w:rsidP="00C51B2A" w:rsidR="00C51B2A" w:rsidRPr="00B95CFF">
      <w:pPr>
        <w:ind w:left="1320"/>
        <w:jc w:val="both"/>
      </w:pPr>
      <w:r w:rsidRPr="00B95CFF">
        <w:t xml:space="preserve">2. Iznos od 3.500,00 kn </w:t>
      </w:r>
      <w:r w:rsidR="00401F9B" w:rsidRPr="00B95CFF">
        <w:t>(</w:t>
      </w:r>
      <w:proofErr w:type="spellStart"/>
      <w:r w:rsidR="00401F9B" w:rsidRPr="00B95CFF">
        <w:t>tritisućepetstotinakuna</w:t>
      </w:r>
      <w:proofErr w:type="spellEnd"/>
      <w:r w:rsidR="00401F9B" w:rsidRPr="00B95CFF">
        <w:t>)</w:t>
      </w:r>
      <w:r w:rsidR="003112F3" w:rsidRPr="00B95CFF">
        <w:t xml:space="preserve"> </w:t>
      </w:r>
      <w:r w:rsidRPr="00B95CFF">
        <w:t>na žiro račun broj HR31 2390 0011 3000 0020 0 s pozivom na  broj HR05 272-</w:t>
      </w:r>
      <w:r w:rsidR="004E1CEC" w:rsidRPr="00B95CFF">
        <w:t>496-17</w:t>
      </w:r>
      <w:r w:rsidRPr="00B95CFF">
        <w:t xml:space="preserve">, te o tome obavijesti sud. </w:t>
      </w:r>
    </w:p>
    <w:p w:rsidRDefault="00C51B2A" w:rsidP="00C51B2A" w:rsidR="00C51B2A" w:rsidRPr="00B95CFF">
      <w:pPr>
        <w:ind w:left="1320"/>
        <w:jc w:val="both"/>
      </w:pPr>
    </w:p>
    <w:p w:rsidRDefault="00C51B2A" w:rsidP="00C51B2A" w:rsidR="00C51B2A" w:rsidRPr="00B95CFF">
      <w:pPr>
        <w:ind w:left="1320"/>
        <w:jc w:val="both"/>
      </w:pPr>
      <w:r w:rsidRPr="00B95CFF">
        <w:lastRenderedPageBreak/>
        <w:t xml:space="preserve">c) Zabranjuje se FINI da navedenu tražbinu ispuni osobi ovlaštenoj za zastupanje dužnika u trenutku podnošenja prijedloga za otvaranje stečajnog postupka </w:t>
      </w:r>
      <w:r w:rsidR="007D508D" w:rsidRPr="00B95CFF">
        <w:t xml:space="preserve">Slavici Kovač, OIB: 86651092210, </w:t>
      </w:r>
      <w:proofErr w:type="spellStart"/>
      <w:r w:rsidR="007D508D" w:rsidRPr="00B95CFF">
        <w:t>Josipovac</w:t>
      </w:r>
      <w:proofErr w:type="spellEnd"/>
      <w:r w:rsidR="007D508D" w:rsidRPr="00B95CFF">
        <w:t>, K. Krešimira 1</w:t>
      </w:r>
      <w:r w:rsidRPr="00B95CFF">
        <w:t xml:space="preserve">, te se </w:t>
      </w:r>
      <w:r w:rsidR="00837594" w:rsidRPr="00B95CFF">
        <w:t>istom</w:t>
      </w:r>
      <w:r w:rsidRPr="00B95CFF">
        <w:t xml:space="preserve"> zabranjuje da tu tražbinu naplati ili inače raspolaže njome.</w:t>
      </w:r>
    </w:p>
    <w:p w:rsidRDefault="00C51B2A" w:rsidP="00C51B2A" w:rsidR="00C51B2A" w:rsidRPr="00B95CFF">
      <w:pPr>
        <w:jc w:val="both"/>
      </w:pPr>
    </w:p>
    <w:p w:rsidRDefault="00C51B2A" w:rsidP="00C86FCC" w:rsidR="00B65CC0" w:rsidRPr="00B95CFF">
      <w:pPr>
        <w:ind w:hanging="720" w:left="720"/>
        <w:jc w:val="both"/>
      </w:pPr>
      <w:r w:rsidRPr="00B95CFF">
        <w:t>III.</w:t>
      </w:r>
      <w:r w:rsidRPr="00B95CFF">
        <w:tab/>
        <w:t xml:space="preserve">Ukoliko osoba ovlaštena za zastupanje dužnika u trenutku podnošenja prijedloga za otvaranje stečajnog postupka </w:t>
      </w:r>
      <w:r w:rsidR="007D508D" w:rsidRPr="00B95CFF">
        <w:t xml:space="preserve">Slavica Kovač, OIB: 86651092210, </w:t>
      </w:r>
      <w:proofErr w:type="spellStart"/>
      <w:r w:rsidR="007D508D" w:rsidRPr="00B95CFF">
        <w:t>Josipovac</w:t>
      </w:r>
      <w:proofErr w:type="spellEnd"/>
      <w:r w:rsidR="007D508D" w:rsidRPr="00B95CFF">
        <w:t>, K. Krešimira 1</w:t>
      </w:r>
      <w:r w:rsidRPr="00B95CFF">
        <w:t xml:space="preserve">, ne postupi po nalogu suda iz točke I., ovo rješenje će se po pravomoćnosti dostaviti FINI radi provedbe ovrhe iz točke II. izreke rješenja. </w:t>
      </w:r>
      <w:r w:rsidR="008D6F1C" w:rsidRPr="00B95CFF">
        <w:t xml:space="preserve"> </w:t>
      </w:r>
    </w:p>
    <w:p w:rsidRDefault="00C86FCC" w:rsidP="00C86FCC" w:rsidR="00C86FCC" w:rsidRPr="00B95CFF">
      <w:pPr>
        <w:ind w:hanging="720" w:left="720"/>
        <w:jc w:val="both"/>
      </w:pPr>
    </w:p>
    <w:p w:rsidRDefault="003C69BA" w:rsidP="00C86FCC" w:rsidR="003C69BA" w:rsidRPr="00B95CFF">
      <w:pPr>
        <w:ind w:hanging="720" w:left="720"/>
        <w:jc w:val="both"/>
      </w:pPr>
    </w:p>
    <w:p w:rsidRDefault="00C51B2A" w:rsidP="00C86FCC" w:rsidR="00B65CC0" w:rsidRPr="00B95CFF">
      <w:pPr>
        <w:jc w:val="center"/>
      </w:pPr>
      <w:r w:rsidRPr="00B95CFF">
        <w:t>Obrazloženje</w:t>
      </w:r>
    </w:p>
    <w:p w:rsidRDefault="003C69BA" w:rsidP="00C51B2A" w:rsidR="003C69BA" w:rsidRPr="00B95CFF">
      <w:pPr>
        <w:pStyle w:val="Tijeloteksta"/>
        <w:rPr>
          <w:bCs/>
          <w:sz w:val="24"/>
        </w:rPr>
      </w:pPr>
    </w:p>
    <w:p w:rsidRDefault="008D6F1C" w:rsidP="008D6F1C" w:rsidR="008D6F1C" w:rsidRPr="00B95CFF">
      <w:pPr>
        <w:ind w:firstLine="708"/>
        <w:jc w:val="both"/>
      </w:pPr>
      <w:r w:rsidRPr="00B95CFF">
        <w:rPr>
          <w:bCs/>
        </w:rPr>
        <w:t xml:space="preserve">Predlagatelj FINA </w:t>
      </w:r>
      <w:r w:rsidR="00AC7928" w:rsidRPr="00B95CFF">
        <w:t xml:space="preserve">Regionalni centar Osijek, Podružnica Osijek, L. </w:t>
      </w:r>
      <w:proofErr w:type="spellStart"/>
      <w:r w:rsidR="00AC7928" w:rsidRPr="00B95CFF">
        <w:t>Jägera</w:t>
      </w:r>
      <w:proofErr w:type="spellEnd"/>
      <w:r w:rsidR="00AC7928" w:rsidRPr="00B95CFF">
        <w:t xml:space="preserve"> 3, Osijek, OIB: 85821130368 klasa: 110-07/17-01/04 </w:t>
      </w:r>
      <w:proofErr w:type="spellStart"/>
      <w:r w:rsidR="00AC7928" w:rsidRPr="00B95CFF">
        <w:t>Ur</w:t>
      </w:r>
      <w:proofErr w:type="spellEnd"/>
      <w:r w:rsidR="00AC7928" w:rsidRPr="00B95CFF">
        <w:t xml:space="preserve">. broj 04-06-17-2190 od 18. travnja 2017. godine </w:t>
      </w:r>
      <w:r w:rsidRPr="00B95CFF">
        <w:rPr>
          <w:bCs/>
        </w:rPr>
        <w:t xml:space="preserve">je dana </w:t>
      </w:r>
      <w:r w:rsidR="00AC7928" w:rsidRPr="00B95CFF">
        <w:t>19. tr</w:t>
      </w:r>
      <w:r w:rsidR="00151FB5" w:rsidRPr="00B95CFF">
        <w:t>a</w:t>
      </w:r>
      <w:r w:rsidR="00AC7928" w:rsidRPr="00B95CFF">
        <w:t>vnja</w:t>
      </w:r>
      <w:r w:rsidR="006A3BAB" w:rsidRPr="00B95CFF">
        <w:t xml:space="preserve"> 2017.</w:t>
      </w:r>
      <w:r w:rsidR="0091448F" w:rsidRPr="00B95CFF">
        <w:t xml:space="preserve"> </w:t>
      </w:r>
      <w:r w:rsidRPr="00B95CFF">
        <w:rPr>
          <w:bCs/>
        </w:rPr>
        <w:t xml:space="preserve">podnijela ovom sudu prijedlog </w:t>
      </w:r>
      <w:r w:rsidRPr="00B95CFF">
        <w:t xml:space="preserve">za otvaranje stečajnog postupka nad dužnikom </w:t>
      </w:r>
      <w:r w:rsidR="00437AC1" w:rsidRPr="00B95CFF">
        <w:t>GLOBAL GRUPA d.o.o., Osijek, Hrvatske Republike 19/A, MBS: 030110053, OIB: 50283691234</w:t>
      </w:r>
      <w:r w:rsidRPr="00B95CFF">
        <w:t>, temeljem odredbe čl. 110. st. 1. Stečajnog zakona (</w:t>
      </w:r>
      <w:r w:rsidR="00FF25F8" w:rsidRPr="00B95CFF">
        <w:t>„Narodne novine“ 71/15</w:t>
      </w:r>
      <w:r w:rsidR="002C2390" w:rsidRPr="00B95CFF">
        <w:t>)</w:t>
      </w:r>
      <w:r w:rsidRPr="00B95CFF">
        <w:t xml:space="preserve"> a rješenjem poslovi broj 7 St-</w:t>
      </w:r>
      <w:r w:rsidR="00437AC1" w:rsidRPr="00B95CFF">
        <w:t>496/17-7</w:t>
      </w:r>
      <w:r w:rsidR="002C2390" w:rsidRPr="00B95CFF">
        <w:t xml:space="preserve"> od </w:t>
      </w:r>
      <w:r w:rsidR="00437AC1" w:rsidRPr="00B95CFF">
        <w:t>24. siječnja 2018</w:t>
      </w:r>
      <w:r w:rsidR="002C2390" w:rsidRPr="00B95CFF">
        <w:t xml:space="preserve">. </w:t>
      </w:r>
      <w:r w:rsidRPr="00B95CFF">
        <w:t>godine pokrenut je prethodni postupak.</w:t>
      </w:r>
      <w:r w:rsidR="00A9165F" w:rsidRPr="00B95CFF">
        <w:t xml:space="preserve"> </w:t>
      </w:r>
      <w:r w:rsidR="00837594" w:rsidRPr="00B95CFF">
        <w:t xml:space="preserve"> </w:t>
      </w:r>
      <w:r w:rsidR="00437AC1" w:rsidRPr="00B95CFF">
        <w:t xml:space="preserve"> </w:t>
      </w:r>
    </w:p>
    <w:p w:rsidRDefault="008D6F1C" w:rsidP="008D6F1C" w:rsidR="008D6F1C" w:rsidRPr="00B95CFF">
      <w:pPr>
        <w:pStyle w:val="Tijeloteksta"/>
        <w:rPr>
          <w:sz w:val="24"/>
        </w:rPr>
      </w:pPr>
    </w:p>
    <w:p w:rsidRDefault="008D6F1C" w:rsidP="008D6F1C" w:rsidR="008D6F1C" w:rsidRPr="00B95CFF">
      <w:pPr>
        <w:jc w:val="both"/>
      </w:pPr>
      <w:r w:rsidRPr="00B95CFF">
        <w:tab/>
        <w:t xml:space="preserve">Zaključkom </w:t>
      </w:r>
      <w:proofErr w:type="spellStart"/>
      <w:r w:rsidRPr="00B95CFF">
        <w:t>posl</w:t>
      </w:r>
      <w:proofErr w:type="spellEnd"/>
      <w:r w:rsidRPr="00B95CFF">
        <w:t xml:space="preserve">. br. </w:t>
      </w:r>
      <w:r w:rsidR="00110DA1" w:rsidRPr="00B95CFF">
        <w:t>13</w:t>
      </w:r>
      <w:r w:rsidRPr="00B95CFF">
        <w:t xml:space="preserve"> St-</w:t>
      </w:r>
      <w:r w:rsidR="00110DA1" w:rsidRPr="00B95CFF">
        <w:t>496</w:t>
      </w:r>
      <w:r w:rsidR="0030684B" w:rsidRPr="00B95CFF">
        <w:t>/17-</w:t>
      </w:r>
      <w:r w:rsidR="00110DA1" w:rsidRPr="00B95CFF">
        <w:t>3</w:t>
      </w:r>
      <w:r w:rsidR="0030684B" w:rsidRPr="00B95CFF">
        <w:t xml:space="preserve"> od </w:t>
      </w:r>
      <w:r w:rsidR="00110DA1" w:rsidRPr="00B95CFF">
        <w:t>21. travnja</w:t>
      </w:r>
      <w:r w:rsidR="00837594" w:rsidRPr="00B95CFF">
        <w:t xml:space="preserve"> </w:t>
      </w:r>
      <w:r w:rsidRPr="00B95CFF">
        <w:t xml:space="preserve">2017. godine pozvana je osoba za zastupanje dužnika </w:t>
      </w:r>
      <w:r w:rsidR="007052B1" w:rsidRPr="00B95CFF">
        <w:t xml:space="preserve">Slavica Kovač, OIB: 86651092210, </w:t>
      </w:r>
      <w:proofErr w:type="spellStart"/>
      <w:r w:rsidR="007052B1" w:rsidRPr="00B95CFF">
        <w:t>Josipovac</w:t>
      </w:r>
      <w:proofErr w:type="spellEnd"/>
      <w:r w:rsidR="007052B1" w:rsidRPr="00B95CFF">
        <w:t>, K. Krešimira 1</w:t>
      </w:r>
      <w:r w:rsidR="00491D6E" w:rsidRPr="00B95CFF">
        <w:t xml:space="preserve">, na </w:t>
      </w:r>
      <w:r w:rsidRPr="00B95CFF">
        <w:t>uplatu predujma u iznosu od 1.000,00 kn u Fond za namirenje troškova stečajnog</w:t>
      </w:r>
      <w:r w:rsidR="0030684B" w:rsidRPr="00B95CFF">
        <w:t xml:space="preserve"> postupka kao i dodatnog iznosa</w:t>
      </w:r>
      <w:r w:rsidRPr="00B95CFF">
        <w:t xml:space="preserve"> predujma u iznosu od 3.500,00 kn koji čini jednokratna nagrada</w:t>
      </w:r>
      <w:r w:rsidR="00A9165F" w:rsidRPr="00B95CFF">
        <w:t xml:space="preserve"> </w:t>
      </w:r>
      <w:r w:rsidRPr="00B95CFF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B95CFF">
      <w:pPr>
        <w:jc w:val="both"/>
      </w:pPr>
    </w:p>
    <w:p w:rsidRDefault="008D6F1C" w:rsidP="00C51B2A" w:rsidR="00C51B2A" w:rsidRPr="00B95CFF">
      <w:pPr>
        <w:jc w:val="both"/>
      </w:pPr>
      <w:r w:rsidRPr="00B95CFF">
        <w:tab/>
        <w:t xml:space="preserve">Zaključak </w:t>
      </w:r>
      <w:proofErr w:type="spellStart"/>
      <w:r w:rsidRPr="00B95CFF">
        <w:t>posl</w:t>
      </w:r>
      <w:proofErr w:type="spellEnd"/>
      <w:r w:rsidRPr="00B95CFF">
        <w:t xml:space="preserve">. br. </w:t>
      </w:r>
      <w:r w:rsidR="000D5597" w:rsidRPr="00B95CFF">
        <w:t xml:space="preserve">13 St-496/17-3 od 21. travnja 2017. godine </w:t>
      </w:r>
      <w:r w:rsidRPr="00B95CFF">
        <w:t xml:space="preserve">osoba ovlaštena za zastupanje dužnika </w:t>
      </w:r>
      <w:r w:rsidR="009B0DD8" w:rsidRPr="00B95CFF">
        <w:t xml:space="preserve">Slavica Kovač, OIB: 86651092210, </w:t>
      </w:r>
      <w:proofErr w:type="spellStart"/>
      <w:r w:rsidR="009B0DD8" w:rsidRPr="00B95CFF">
        <w:t>Josipovac</w:t>
      </w:r>
      <w:proofErr w:type="spellEnd"/>
      <w:r w:rsidR="009B0DD8" w:rsidRPr="00B95CFF">
        <w:t>, K. Krešimira 1</w:t>
      </w:r>
      <w:r w:rsidRPr="00B95CFF">
        <w:t>, zaprimi</w:t>
      </w:r>
      <w:r w:rsidR="00F06EB3" w:rsidRPr="00B95CFF">
        <w:t>la</w:t>
      </w:r>
      <w:r w:rsidRPr="00B95CFF">
        <w:t xml:space="preserve"> je dana </w:t>
      </w:r>
      <w:r w:rsidR="00F06EB3" w:rsidRPr="00B95CFF">
        <w:t>24. travnja</w:t>
      </w:r>
      <w:r w:rsidR="00BA5225" w:rsidRPr="00B95CFF">
        <w:t xml:space="preserve"> </w:t>
      </w:r>
      <w:r w:rsidR="000C069C" w:rsidRPr="00B95CFF">
        <w:t>2017.</w:t>
      </w:r>
      <w:r w:rsidRPr="00B95CFF">
        <w:t xml:space="preserve"> godine </w:t>
      </w:r>
      <w:r w:rsidR="007F15F4" w:rsidRPr="00B95CFF">
        <w:t xml:space="preserve">a što je utvrđeno uvidom u povratnicu koja </w:t>
      </w:r>
      <w:proofErr w:type="spellStart"/>
      <w:r w:rsidR="007F15F4" w:rsidRPr="00B95CFF">
        <w:t>prileži</w:t>
      </w:r>
      <w:proofErr w:type="spellEnd"/>
      <w:r w:rsidR="007F15F4" w:rsidRPr="00B95CFF">
        <w:t xml:space="preserve"> spisu</w:t>
      </w:r>
      <w:r w:rsidRPr="00B95CFF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B95CFF">
        <w:t xml:space="preserve">Stečajnog zakona („Narodne novine“ broj 71/15 i 104/17) </w:t>
      </w:r>
      <w:r w:rsidRPr="00B95CFF">
        <w:t>te članku 4. Uredbe o kriterijima i načinu obračuna i plaćanja nagrade stečajnim upraviteljima (</w:t>
      </w:r>
      <w:r w:rsidR="00A50A87" w:rsidRPr="00B95CFF">
        <w:t xml:space="preserve">„Narodne novine“ </w:t>
      </w:r>
      <w:r w:rsidRPr="00B95CFF">
        <w:t xml:space="preserve">105/15) riješiti kao u dispozitivu rješenja. </w:t>
      </w:r>
    </w:p>
    <w:p w:rsidRDefault="003C69BA" w:rsidP="00C51B2A" w:rsidR="003C69BA" w:rsidRPr="00B95CFF">
      <w:pPr>
        <w:jc w:val="both"/>
      </w:pPr>
    </w:p>
    <w:p w:rsidRDefault="00C51B2A" w:rsidP="00C51B2A" w:rsidR="00C51B2A" w:rsidRPr="00B95CFF">
      <w:pPr>
        <w:jc w:val="center"/>
      </w:pPr>
      <w:r w:rsidRPr="00B95CFF">
        <w:t xml:space="preserve">U Osijeku </w:t>
      </w:r>
      <w:r w:rsidR="007F15F4" w:rsidRPr="00B95CFF">
        <w:t>24. siječnja 2018.</w:t>
      </w:r>
    </w:p>
    <w:p w:rsidRDefault="000E1E0D" w:rsidP="00BF7AE3" w:rsidR="000E1E0D" w:rsidRPr="00B95CFF"/>
    <w:p w:rsidRDefault="00C51B2A" w:rsidP="00C51B2A" w:rsidR="00C51B2A" w:rsidRPr="00B95CFF">
      <w:pPr>
        <w:jc w:val="both"/>
      </w:pPr>
      <w:r w:rsidRPr="00B95CFF">
        <w:tab/>
      </w:r>
      <w:r w:rsidRPr="00B95CFF">
        <w:tab/>
      </w:r>
      <w:r w:rsidRPr="00B95CFF">
        <w:tab/>
      </w:r>
      <w:r w:rsidRPr="00B95CFF">
        <w:tab/>
      </w:r>
      <w:r w:rsidRPr="00B95CFF">
        <w:tab/>
      </w:r>
      <w:r w:rsidRPr="00B95CFF">
        <w:tab/>
      </w:r>
      <w:r w:rsidRPr="00B95CFF">
        <w:tab/>
      </w:r>
      <w:r w:rsidRPr="00B95CFF">
        <w:tab/>
      </w:r>
      <w:r w:rsidRPr="00B95CFF">
        <w:tab/>
        <w:t>STEČAJNI SUDAC</w:t>
      </w:r>
    </w:p>
    <w:p w:rsidRDefault="00C51B2A" w:rsidP="00C86FCC" w:rsidR="00C51B2A" w:rsidRPr="00B95CFF">
      <w:pPr>
        <w:ind w:left="4956"/>
        <w:jc w:val="center"/>
      </w:pPr>
      <w:r w:rsidRPr="00B95CFF">
        <w:t xml:space="preserve">           </w:t>
      </w:r>
      <w:r w:rsidR="0045065A" w:rsidRPr="00B95CFF">
        <w:t xml:space="preserve"> </w:t>
      </w:r>
      <w:r w:rsidRPr="00B95CFF">
        <w:t>mr. sc. Boris Vuković</w:t>
      </w:r>
    </w:p>
    <w:p w:rsidRDefault="00C51B2A" w:rsidP="00C51B2A" w:rsidR="00C51B2A" w:rsidRPr="00B95CFF"/>
    <w:p w:rsidRDefault="00C51B2A" w:rsidP="00C51B2A" w:rsidR="00C51B2A" w:rsidRPr="00B95CFF">
      <w:r w:rsidRPr="00B95CFF">
        <w:t>Zapisničar: Danijela Špeletić</w:t>
      </w:r>
    </w:p>
    <w:p w:rsidRDefault="003C69BA" w:rsidP="00C51B2A" w:rsidR="003C69BA" w:rsidRPr="00B95CFF"/>
    <w:p w:rsidRDefault="00564792" w:rsidP="00C51B2A" w:rsidR="00564792" w:rsidRPr="00B95CFF"/>
    <w:p w:rsidRDefault="000E1E0D" w:rsidP="00C51B2A" w:rsidR="00C51B2A" w:rsidRPr="00B95CFF">
      <w:pPr>
        <w:jc w:val="both"/>
      </w:pPr>
      <w:r w:rsidRPr="00B95CFF">
        <w:t>UPUTA</w:t>
      </w:r>
      <w:r w:rsidR="00C51B2A" w:rsidRPr="00B95CFF">
        <w:t xml:space="preserve">  O PRAVNOM LIJEKU </w:t>
      </w:r>
    </w:p>
    <w:p w:rsidRDefault="00C51B2A" w:rsidP="00C51B2A" w:rsidR="00C51B2A" w:rsidRPr="00B95CFF">
      <w:pPr>
        <w:jc w:val="both"/>
      </w:pPr>
      <w:r w:rsidRPr="00B95CFF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B95CFF">
      <w:pPr>
        <w:jc w:val="both"/>
      </w:pPr>
    </w:p>
    <w:p w:rsidRDefault="00C51B2A" w:rsidP="00C51B2A" w:rsidR="00C51B2A" w:rsidRPr="00B95CFF">
      <w:pPr>
        <w:jc w:val="both"/>
      </w:pPr>
    </w:p>
    <w:p w:rsidRDefault="00C51B2A" w:rsidP="00C51B2A" w:rsidR="00C51B2A" w:rsidRPr="00B95CFF">
      <w:pPr>
        <w:jc w:val="both"/>
      </w:pPr>
    </w:p>
    <w:p w:rsidRDefault="00C51B2A" w:rsidP="00C51B2A" w:rsidR="00C51B2A" w:rsidRPr="00B95CFF">
      <w:r w:rsidRPr="00B95CFF">
        <w:t>DNA</w:t>
      </w:r>
    </w:p>
    <w:p w:rsidRDefault="00C51B2A" w:rsidP="00C51B2A" w:rsidR="00564792" w:rsidRPr="00B95CFF">
      <w:pPr>
        <w:numPr>
          <w:ilvl w:val="0"/>
          <w:numId w:val="13"/>
        </w:numPr>
      </w:pPr>
      <w:r w:rsidRPr="00B95CFF">
        <w:t xml:space="preserve">osoba ovlaštena za zastupanje dužnika </w:t>
      </w:r>
      <w:r w:rsidR="00D822ED" w:rsidRPr="00B95CFF">
        <w:t xml:space="preserve">u trenutku podnošenja prijedloga za otvaranje stečajnog postupka </w:t>
      </w:r>
      <w:r w:rsidR="00E31AA7" w:rsidRPr="00B95CFF">
        <w:t xml:space="preserve"> </w:t>
      </w:r>
      <w:r w:rsidR="006506F5" w:rsidRPr="00B95CFF">
        <w:t xml:space="preserve">Slavica Kovač, </w:t>
      </w:r>
      <w:proofErr w:type="spellStart"/>
      <w:r w:rsidR="006506F5" w:rsidRPr="00B95CFF">
        <w:t>Josipovac</w:t>
      </w:r>
      <w:proofErr w:type="spellEnd"/>
      <w:r w:rsidR="006506F5" w:rsidRPr="00B95CFF">
        <w:t>, K. Krešimira 1</w:t>
      </w:r>
    </w:p>
    <w:p w:rsidRDefault="00564792" w:rsidP="00C51B2A" w:rsidR="00C51B2A" w:rsidRPr="00B95CFF">
      <w:pPr>
        <w:numPr>
          <w:ilvl w:val="0"/>
          <w:numId w:val="13"/>
        </w:numPr>
      </w:pPr>
      <w:r w:rsidRPr="00B95CFF">
        <w:t xml:space="preserve"> </w:t>
      </w:r>
      <w:r w:rsidR="00C51B2A" w:rsidRPr="00B95CFF">
        <w:t>FINA</w:t>
      </w:r>
      <w:r w:rsidR="00B951DE" w:rsidRPr="00B95CFF">
        <w:t xml:space="preserve"> </w:t>
      </w:r>
      <w:r w:rsidR="00C51B2A" w:rsidRPr="00B95CFF">
        <w:t xml:space="preserve">- </w:t>
      </w:r>
      <w:r w:rsidR="00C51B2A" w:rsidRPr="00B95CFF">
        <w:rPr>
          <w:b/>
        </w:rPr>
        <w:t>nakon pravomoćnosti</w:t>
      </w:r>
    </w:p>
    <w:p w:rsidRDefault="00C51B2A" w:rsidP="00C51B2A" w:rsidR="00C51B2A" w:rsidRPr="00B95CFF">
      <w:pPr>
        <w:numPr>
          <w:ilvl w:val="0"/>
          <w:numId w:val="13"/>
        </w:numPr>
      </w:pPr>
      <w:r w:rsidRPr="00B95CFF">
        <w:t>e-</w:t>
      </w:r>
      <w:proofErr w:type="spellStart"/>
      <w:r w:rsidRPr="00B95CFF">
        <w:t>ogl</w:t>
      </w:r>
      <w:proofErr w:type="spellEnd"/>
      <w:r w:rsidRPr="00B95CFF">
        <w:t>. pl.</w:t>
      </w:r>
    </w:p>
    <w:p w:rsidRDefault="006506F5" w:rsidP="00C51B2A" w:rsidR="00C51B2A" w:rsidRPr="00B95CFF">
      <w:pPr>
        <w:numPr>
          <w:ilvl w:val="0"/>
          <w:numId w:val="13"/>
        </w:numPr>
      </w:pPr>
      <w:r w:rsidRPr="00B95CFF">
        <w:t>R 13.03.2018.</w:t>
      </w:r>
      <w:r w:rsidR="00B951DE" w:rsidRPr="00B95CFF">
        <w:t xml:space="preserve"> </w:t>
      </w:r>
    </w:p>
    <w:p w:rsidRDefault="00C51B2A" w:rsidP="00C51B2A" w:rsidR="00C51B2A" w:rsidRPr="00B95CFF">
      <w:pPr>
        <w:jc w:val="both"/>
      </w:pPr>
    </w:p>
    <w:p w:rsidRDefault="00C51B2A" w:rsidP="00C51B2A" w:rsidR="00C51B2A" w:rsidRPr="00B95CFF"/>
    <w:p w:rsidRDefault="00C51B2A" w:rsidP="00C51B2A" w:rsidR="00C51B2A" w:rsidRPr="00B95CFF"/>
    <w:p w:rsidRDefault="00671A4A" w:rsidP="00B55823" w:rsidR="00671A4A" w:rsidRPr="00B95CFF">
      <w:pPr>
        <w:jc w:val="both"/>
      </w:pPr>
    </w:p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/>
    <w:p w:rsidRDefault="00671A4A" w:rsidP="00671A4A" w:rsidR="00671A4A" w:rsidRPr="00B95CFF">
      <w:pPr>
        <w:ind w:left="5580"/>
      </w:pPr>
    </w:p>
    <w:p w:rsidRDefault="00671A4A" w:rsidP="00671A4A" w:rsidR="00671A4A" w:rsidRPr="00B95CFF"/>
    <w:p w:rsidRDefault="00671A4A" w:rsidP="00671A4A" w:rsidR="00671A4A" w:rsidRPr="00B95CFF"/>
    <w:p w:rsidRDefault="006D3C3F" w:rsidP="00671A4A" w:rsidR="006D3C3F" w:rsidRPr="00B95CFF"/>
    <w:sectPr w:rsidSect="00606835" w:rsidR="006D3C3F" w:rsidRPr="00B95CF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6C5" w:rsidR="000866C5">
      <w:r>
        <w:separator/>
      </w:r>
    </w:p>
  </w:endnote>
  <w:endnote w:id="0" w:type="continuationSeparator">
    <w:p w:rsidRDefault="000866C5" w:rsidR="00086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6C5" w:rsidR="000866C5">
      <w:r>
        <w:separator/>
      </w:r>
    </w:p>
  </w:footnote>
  <w:footnote w:id="0" w:type="continuationSeparator">
    <w:p w:rsidRDefault="000866C5" w:rsidR="000866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E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9138D6">
      <w:t>7 St-496/17-11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138D6" w:rsidR="009138D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138D6">
      <w:t>7 St-496/17-11</w:t>
    </w:r>
  </w:p>
  <w:p w:rsidRDefault="005B772D" w:rsidP="005B772D" w:rsidR="005B772D">
    <w:pPr>
      <w:jc w:val="right"/>
    </w:pP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66C5"/>
    <w:rsid w:val="00087F26"/>
    <w:rsid w:val="000900DB"/>
    <w:rsid w:val="00090BC8"/>
    <w:rsid w:val="00091C60"/>
    <w:rsid w:val="00092965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8015CF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5EAE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2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2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GRUPA d.o.o. za pružanje financijskih usluga</izvorni_sadrzaj>
    <derivirana_varijabla naziv="DomainObject.Predmet.ProtustrankaFormated_1">  GLOBAL GRUPA d.o.o. za pružanje financijskih usluga</derivirana_varijabla>
  </DomainObject.Predmet.ProtustrankaFormated>
  <DomainObject.Predmet.ProtustrankaFormatedOIB>
    <izvorni_sadrzaj>  GLOBAL GRUPA d.o.o. za pružanje financijskih usluga, OIB 50283691234</izvorni_sadrzaj>
    <derivirana_varijabla naziv="DomainObject.Predmet.ProtustrankaFormatedOIB_1">  GLOBAL GRUPA d.o.o. za pružanje financijskih usluga, OIB 50283691234</derivirana_varijabla>
  </DomainObject.Predmet.ProtustrankaFormatedOIB>
  <DomainObject.Predmet.ProtustrankaFormatedWithAdress>
    <izvorni_sadrzaj> GLOBAL GRUPA d.o.o. za pružanje financijskih usluga, Hrvatske Republike 19A, 31000 Osijek</izvorni_sadrzaj>
    <derivirana_varijabla naziv="DomainObject.Predmet.ProtustrankaFormatedWithAdress_1"> GLOBAL GRUPA d.o.o. za pružanje financijskih usluga, Hrvatske Republike 19A, 31000 Osijek</derivirana_varijabla>
  </DomainObject.Predmet.ProtustrankaFormatedWithAdress>
  <DomainObject.Predmet.ProtustrankaFormatedWithAdressOIB>
    <izvorni_sadrzaj> GLOBAL GRUPA d.o.o. za pružanje financijskih usluga, OIB 50283691234, Hrvatske Republike 19A, 31000 Osijek</izvorni_sadrzaj>
    <derivirana_varijabla naziv="DomainObject.Predmet.ProtustrankaFormatedWithAdressOIB_1"> GLOBAL GRUPA d.o.o. za pružanje financijskih usluga, OIB 50283691234, Hrvatske Republike 19A, 31000 Osijek</derivirana_varijabla>
  </DomainObject.Predmet.ProtustrankaFormatedWithAdressOIB>
  <DomainObject.Predmet.ProtustrankaWithAdress>
    <izvorni_sadrzaj>GLOBAL GRUPA d.o.o. za pružanje financijskih usluga Hrvatske Republike 19A, 31000 Osijek</izvorni_sadrzaj>
    <derivirana_varijabla naziv="DomainObject.Predmet.ProtustrankaWithAdress_1">GLOBAL GRUPA d.o.o. za pružanje financijskih usluga Hrvatske Republike 19A, 31000 Osijek</derivirana_varijabla>
  </DomainObject.Predmet.ProtustrankaWithAdress>
  <DomainObject.Predmet.ProtustrankaWithAdressOIB>
    <izvorni_sadrzaj>GLOBAL GRUPA d.o.o. za pružanje financijskih usluga, OIB 50283691234, Hrvatske Republike 19A, 31000 Osijek</izvorni_sadrzaj>
    <derivirana_varijabla naziv="DomainObject.Predmet.ProtustrankaWithAdressOIB_1">GLOBAL GRUPA d.o.o. za pružanje financijskih usluga, OIB 50283691234, Hrvatske Republike 19A, 31000 Osijek</derivirana_varijabla>
  </DomainObject.Predmet.ProtustrankaWithAdressOIB>
  <DomainObject.Predmet.ProtustrankaNazivFormated>
    <izvorni_sadrzaj>GLOBAL GRUPA d.o.o. za pružanje financijskih usluga</izvorni_sadrzaj>
    <derivirana_varijabla naziv="DomainObject.Predmet.ProtustrankaNazivFormated_1">GLOBAL GRUPA d.o.o. za pružanje financijskih usluga</derivirana_varijabla>
  </DomainObject.Predmet.ProtustrankaNazivFormated>
  <DomainObject.Predmet.ProtustrankaNazivFormatedOIB>
    <izvorni_sadrzaj>GLOBAL GRUPA d.o.o. za pružanje financijskih usluga, OIB 50283691234</izvorni_sadrzaj>
    <derivirana_varijabla naziv="DomainObject.Predmet.ProtustrankaNazivFormatedOIB_1">GLOBAL GRUPA d.o.o. za pružanje financijskih usluga, OIB 50283691234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GLOBAL GRUPA d.o.o. za pružanje financijskih usluga</item>
    </izvorni_sadrzaj>
    <derivirana_varijabla naziv="DomainObject.Predmet.ProtuStrankaListFormated_1">
      <item>GLOBAL GRUPA d.o.o. za pružanje financijskih usluga</item>
    </derivirana_varijabla>
  </DomainObject.Predmet.ProtuStrankaListFormated>
  <DomainObject.Predmet.ProtuStrankaListFormatedOIB>
    <izvorni_sadrzaj>
      <item>GLOBAL GRUPA d.o.o. za pružanje financijskih usluga, OIB 50283691234</item>
    </izvorni_sadrzaj>
    <derivirana_varijabla naziv="DomainObject.Predmet.ProtuStrankaListFormatedOIB_1">
      <item>GLOBAL GRUPA d.o.o. za pružanje financijskih usluga, OIB 50283691234</item>
    </derivirana_varijabla>
  </DomainObject.Predmet.ProtuStrankaListFormatedOIB>
  <DomainObject.Predmet.ProtuStrankaListFormatedWithAdress>
    <izvorni_sadrzaj>
      <item>GLOBAL GRUPA d.o.o. za pružanje financijskih usluga, Hrvatske Republike 19A, 31000 Osijek</item>
    </izvorni_sadrzaj>
    <derivirana_varijabla naziv="DomainObject.Predmet.ProtuStrankaListFormatedWithAdress_1">
      <item>GLOBAL GRUPA d.o.o. za pružanje financijskih usluga, Hrvatske Republike 19A, 31000 Osijek</item>
    </derivirana_varijabla>
  </DomainObject.Predmet.ProtuStrankaListFormatedWithAdress>
  <DomainObject.Predmet.ProtuStrankaListFormatedWithAdressOIB>
    <izvorni_sadrzaj>
      <item>GLOBAL GRUPA d.o.o. za pružanje financijskih usluga, OIB 50283691234, Hrvatske Republike 19A, 31000 Osijek</item>
    </izvorni_sadrzaj>
    <derivirana_varijabla naziv="DomainObject.Predmet.ProtuStrankaListFormatedWithAdressOIB_1">
      <item>GLOBAL GRUPA d.o.o. za pružanje financijskih usluga, OIB 50283691234, Hrvatske Republike 19A, 31000 Osijek</item>
    </derivirana_varijabla>
  </DomainObject.Predmet.ProtuStrankaListFormatedWithAdressOIB>
  <DomainObject.Predmet.ProtuStrankaListNazivFormated>
    <izvorni_sadrzaj>
      <item>GLOBAL GRUPA d.o.o. za pružanje financijskih usluga</item>
    </izvorni_sadrzaj>
    <derivirana_varijabla naziv="DomainObject.Predmet.ProtuStrankaListNazivFormated_1">
      <item>GLOBAL GRUPA d.o.o. za pružanje financijskih usluga</item>
    </derivirana_varijabla>
  </DomainObject.Predmet.ProtuStrankaListNazivFormated>
  <DomainObject.Predmet.ProtuStrankaListNazivFormatedOIB>
    <izvorni_sadrzaj>
      <item>GLOBAL GRUPA d.o.o. za pružanje financijskih usluga, OIB 50283691234</item>
    </izvorni_sadrzaj>
    <derivirana_varijabla naziv="DomainObject.Predmet.ProtuStrankaListNazivFormatedOIB_1">
      <item>GLOBAL GRUPA d.o.o. za pružanje financijskih usluga, OIB 50283691234</item>
    </derivirana_varijabla>
  </DomainObject.Predmet.ProtuStrankaListNazivFormatedOIB>
  <DomainObject.Predmet.OstaliListFormated>
    <izvorni_sadrzaj>
      <item>Slavica Kovač</item>
    </izvorni_sadrzaj>
    <derivirana_varijabla naziv="DomainObject.Predmet.OstaliListFormated_1">
      <item>Slavica Kovač</item>
    </derivirana_varijabla>
  </DomainObject.Predmet.OstaliListFormated>
  <DomainObject.Predmet.OstaliListFormatedOIB>
    <izvorni_sadrzaj>
      <item>Slavica Kovač, OIB 86651092210</item>
    </izvorni_sadrzaj>
    <derivirana_varijabla naziv="DomainObject.Predmet.OstaliListFormatedOIB_1">
      <item>Slavica Kovač, OIB 86651092210</item>
    </derivirana_varijabla>
  </DomainObject.Predmet.OstaliListFormatedOIB>
  <DomainObject.Predmet.OstaliListFormatedWithAdress>
    <izvorni_sadrzaj>
      <item>Slavica Kovač, Kralja Krešimira 1, 31220 Josipovac</item>
    </izvorni_sadrzaj>
    <derivirana_varijabla naziv="DomainObject.Predmet.OstaliListFormatedWithAdress_1">
      <item>Slavica Kovač, Kralja Krešimira 1, 31220 Josipovac</item>
    </derivirana_varijabla>
  </DomainObject.Predmet.OstaliListFormatedWithAdress>
  <DomainObject.Predmet.OstaliListFormatedWithAdressOIB>
    <izvorni_sadrzaj>
      <item>Slavica Kovač, OIB 86651092210, Kralja Krešimira 1, 31220 Josipovac</item>
    </izvorni_sadrzaj>
    <derivirana_varijabla naziv="DomainObject.Predmet.OstaliListFormatedWithAdressOIB_1">
      <item>Slavica Kovač, OIB 86651092210, Kralja Krešimira 1, 31220 Josipovac</item>
    </derivirana_varijabla>
  </DomainObject.Predmet.OstaliListFormatedWithAdressOIB>
  <DomainObject.Predmet.OstaliListNazivFormated>
    <izvorni_sadrzaj>
      <item>Slavica Kovač</item>
    </izvorni_sadrzaj>
    <derivirana_varijabla naziv="DomainObject.Predmet.OstaliListNazivFormated_1">
      <item>Slavica Kovač</item>
    </derivirana_varijabla>
  </DomainObject.Predmet.OstaliListNazivFormated>
  <DomainObject.Predmet.OstaliListNazivFormatedOIB>
    <izvorni_sadrzaj>
      <item>Slavica Kovač, OIB 86651092210</item>
    </izvorni_sadrzaj>
    <derivirana_varijabla naziv="DomainObject.Predmet.OstaliListNazivFormatedOIB_1">
      <item>Slavica Kovač, OIB 86651092210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GLOBAL GRUPA d.o.o. za pružanje financijskih usluga</izvorni_sadrzaj>
    <derivirana_varijabla naziv="DomainObject.Predmet.ProtustrankaIDrugi_1">GLOBAL GRUPA d.o.o. za pružanje financijskih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GLOBAL GRUPA d.o.o. za pružanje financijskih usluga, OIB 50283691234, Hrvatske Republike 19A, 31000 Osijek</izvorni_sadrzaj>
    <derivirana_varijabla naziv="DomainObject.Predmet.ProtustrankaIDrugiAdressOIB_1">GLOBAL GRUPA d.o.o. za pružanje financijskih usluga, OIB 50283691234, Hrvatske Republike 19A,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GLOBAL GRUPA d.o.o. za pružanje financijskih usluga</item>
      <item>Slavica Kovač</item>
    </izvorni_sadrzaj>
    <derivirana_varijabla naziv="DomainObject.Predmet.SudioniciListNaziv_1">
      <item>FINA RC OSIJEK</item>
      <item>GLOBAL GRUPA d.o.o. za pružanje financijskih usluga</item>
      <item>Slavica Kovač</item>
    </derivirana_varijabla>
  </DomainObject.Predmet.SudioniciListNaziv>
  <DomainObject.Predmet.SudioniciListAdressOIB>
    <izvorni_sadrzaj>
      <item>FINA RC OSIJEK, OIB 85821130368</item>
      <item>GLOBAL GRUPA d.o.o. za pružanje financijskih usluga, OIB 50283691234, Hrvatske Republike 19A,31000 Osijek</item>
      <item>Slavica Kovač, OIB 86651092210, Kralja Krešimira 1,31220 Josipovac</item>
    </izvorni_sadrzaj>
    <derivirana_varijabla naziv="DomainObject.Predmet.SudioniciListAdressOIB_1">
      <item>FINA RC OSIJEK, OIB 85821130368</item>
      <item>GLOBAL GRUPA d.o.o. za pružanje financijskih usluga, OIB 50283691234, Hrvatske Republike 19A,31000 Osijek</item>
      <item>Slavica Kovač, OIB 86651092210, Kralja Krešimira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50283691234</item>
      <item>, OIB 86651092210</item>
    </izvorni_sadrzaj>
    <derivirana_varijabla naziv="DomainObject.Predmet.SudioniciListNazivOIB_1">
      <item>, OIB 85821130368</item>
      <item>, OIB 50283691234</item>
      <item>, OIB 86651092210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BECFE-0A5C-4237-B8CA-F56210A72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4453</properties:Characters>
  <properties:Lines>124</properties:Lines>
  <properties:Paragraphs>31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2017-10-30T13:14:00Z</cp:lastPrinted>
  <dcterms:modified xmlns:xsi="http://www.w3.org/2001/XMLSchema-instance" xsi:type="dcterms:W3CDTF">2018-01-24T12:42:00Z</dcterms:modified>
  <cp:revision>182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