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ea52" w14:paraId="b5fea5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C02A9A">
        <w:t>498</w:t>
      </w:r>
      <w:r w:rsidR="001D2233">
        <w:t>/1</w:t>
      </w:r>
      <w:r w:rsidR="00FF4F5D">
        <w:t>7</w:t>
      </w:r>
      <w:r w:rsidR="00BB5E12">
        <w:t>-</w:t>
      </w:r>
      <w:r w:rsidR="00C02A9A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C02A9A">
        <w:t>Osijek</w:t>
      </w:r>
      <w:r w:rsidR="004A0D7B">
        <w:t xml:space="preserve"> Podružnica </w:t>
      </w:r>
      <w:r w:rsidR="00C02A9A">
        <w:t>Osijek</w:t>
      </w:r>
      <w:r w:rsidR="004A0D7B">
        <w:t xml:space="preserve">, </w:t>
      </w:r>
      <w:r w:rsidR="00C02A9A">
        <w:t xml:space="preserve">L. </w:t>
      </w:r>
      <w:proofErr w:type="spellStart"/>
      <w:r w:rsidR="00C02A9A">
        <w:t>Jagera</w:t>
      </w:r>
      <w:proofErr w:type="spellEnd"/>
      <w:r w:rsidR="00C02A9A">
        <w:t xml:space="preserve"> 3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C02A9A">
        <w:t>PETRUŠIĆ j.d.o.o. za ugostiteljstvo i usluge, Osijek, Labinska 9</w:t>
      </w:r>
      <w:r w:rsidR="00C82049" w:rsidRPr="00BB5E12">
        <w:t>, MBS: 0</w:t>
      </w:r>
      <w:r w:rsidR="00C02A9A">
        <w:t>3</w:t>
      </w:r>
      <w:r w:rsidR="00C82049" w:rsidRPr="00BB5E12">
        <w:t>0</w:t>
      </w:r>
      <w:r w:rsidR="00C02A9A">
        <w:t>166799</w:t>
      </w:r>
      <w:r w:rsidR="00C82049" w:rsidRPr="00BB5E12">
        <w:t xml:space="preserve">, OIB: </w:t>
      </w:r>
      <w:r w:rsidR="00C80DF2">
        <w:t>3</w:t>
      </w:r>
      <w:r w:rsidR="00C02A9A">
        <w:t>6102390979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C02A9A">
        <w:t>21</w:t>
      </w:r>
      <w:r w:rsidR="001D2233">
        <w:t xml:space="preserve">. </w:t>
      </w:r>
      <w:r w:rsidR="00C02A9A">
        <w:t>travnja</w:t>
      </w:r>
      <w:r w:rsidR="000D1255">
        <w:t xml:space="preserve">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02A9A">
        <w:t>PETRUŠIĆ j.d.o.o. za ugostiteljstvo i usluge, Osijek, Labinska 9</w:t>
      </w:r>
      <w:r w:rsidR="00C02A9A" w:rsidRPr="00BB5E12">
        <w:t>, MBS: 0</w:t>
      </w:r>
      <w:r w:rsidR="00C02A9A">
        <w:t>3</w:t>
      </w:r>
      <w:r w:rsidR="00C02A9A" w:rsidRPr="00BB5E12">
        <w:t>0</w:t>
      </w:r>
      <w:r w:rsidR="00C02A9A">
        <w:t>166799</w:t>
      </w:r>
      <w:r w:rsidR="00C02A9A" w:rsidRPr="00BB5E12">
        <w:t xml:space="preserve">, OIB: </w:t>
      </w:r>
      <w:r w:rsidR="00C02A9A">
        <w:t>36102390979,</w:t>
      </w:r>
      <w:r w:rsidR="00357BFD">
        <w:t xml:space="preserve"> </w:t>
      </w:r>
      <w:r>
        <w:t xml:space="preserve">iznosi </w:t>
      </w:r>
      <w:r w:rsidR="00C80DF2">
        <w:t>2</w:t>
      </w:r>
      <w:r w:rsidR="00C02A9A">
        <w:t>6</w:t>
      </w:r>
      <w:r w:rsidR="001D2233">
        <w:t>.</w:t>
      </w:r>
      <w:r w:rsidR="00C02A9A">
        <w:t>795</w:t>
      </w:r>
      <w:r w:rsidR="001D2233">
        <w:t>,</w:t>
      </w:r>
      <w:r w:rsidR="00C02A9A">
        <w:t>42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02A9A">
        <w:t xml:space="preserve">Dražen </w:t>
      </w:r>
      <w:proofErr w:type="spellStart"/>
      <w:r w:rsidR="00C02A9A">
        <w:t>Petrušić</w:t>
      </w:r>
      <w:proofErr w:type="spellEnd"/>
      <w:r w:rsidR="00BB5E12" w:rsidRPr="00BB5E12">
        <w:t xml:space="preserve">, OIB: </w:t>
      </w:r>
      <w:r w:rsidR="007B7CC0">
        <w:t>1</w:t>
      </w:r>
      <w:r w:rsidR="00C02A9A">
        <w:t>8966291107</w:t>
      </w:r>
      <w:r w:rsidR="00BB5E12" w:rsidRPr="00BB5E12">
        <w:t xml:space="preserve">, </w:t>
      </w:r>
      <w:r w:rsidR="00C02A9A">
        <w:t>Osijek, Labinska 9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C02A9A">
        <w:t>498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C02A9A">
        <w:t>21</w:t>
      </w:r>
      <w:r w:rsidR="001D2233">
        <w:t xml:space="preserve">. </w:t>
      </w:r>
      <w:r w:rsidR="00C02A9A">
        <w:t>travnja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C02A9A">
        <w:t>31</w:t>
      </w:r>
      <w:r w:rsidR="001D2233">
        <w:t>/</w:t>
      </w:r>
      <w:r w:rsidR="00C02A9A">
        <w:t>5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CA1" w:rsidR="00E80CA1">
      <w:r>
        <w:separator/>
      </w:r>
    </w:p>
  </w:endnote>
  <w:endnote w:id="0" w:type="continuationSeparator">
    <w:p w:rsidRDefault="00E80CA1" w:rsidR="00E8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CA1" w:rsidR="00E80CA1">
      <w:r>
        <w:separator/>
      </w:r>
    </w:p>
  </w:footnote>
  <w:footnote w:id="0" w:type="continuationSeparator">
    <w:p w:rsidRDefault="00E80CA1" w:rsidR="00E80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47BC5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B7CC0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02A9A"/>
    <w:rsid w:val="00C2016D"/>
    <w:rsid w:val="00C31D20"/>
    <w:rsid w:val="00C43CDA"/>
    <w:rsid w:val="00C43D17"/>
    <w:rsid w:val="00C51163"/>
    <w:rsid w:val="00C56925"/>
    <w:rsid w:val="00C64B1E"/>
    <w:rsid w:val="00C66216"/>
    <w:rsid w:val="00C80DF2"/>
    <w:rsid w:val="00C82049"/>
    <w:rsid w:val="00C8590C"/>
    <w:rsid w:val="00C8784C"/>
    <w:rsid w:val="00C93CE6"/>
    <w:rsid w:val="00CA01EF"/>
    <w:rsid w:val="00CA4211"/>
    <w:rsid w:val="00CA73E3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80CA1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5BE6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5B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5B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PETRUŠIĆ j.d.o.o. za ugostiteljstvo i usluge</izvorni_sadrzaj>
    <derivirana_varijabla naziv="DomainObject.Predmet.ProtustrankaFormated_1">  PETRUŠIĆ j.d.o.o. za ugostiteljstvo i usluge</derivirana_varijabla>
  </DomainObject.Predmet.ProtustrankaFormated>
  <DomainObject.Predmet.ProtustrankaFormatedOIB>
    <izvorni_sadrzaj>  PETRUŠIĆ j.d.o.o. za ugostiteljstvo i usluge, OIB 36102390979</izvorni_sadrzaj>
    <derivirana_varijabla naziv="DomainObject.Predmet.ProtustrankaFormatedOIB_1">  PETRUŠIĆ j.d.o.o. za ugostiteljstvo i usluge, OIB 36102390979</derivirana_varijabla>
  </DomainObject.Predmet.ProtustrankaFormatedOIB>
  <DomainObject.Predmet.ProtustrankaFormatedWithAdress>
    <izvorni_sadrzaj> PETRUŠIĆ j.d.o.o. za ugostiteljstvo i usluge, Labinska 9, 31000 Osijek</izvorni_sadrzaj>
    <derivirana_varijabla naziv="DomainObject.Predmet.ProtustrankaFormatedWithAdress_1"> PETRUŠIĆ j.d.o.o. za ugostiteljstvo i usluge, Labinska 9, 31000 Osijek</derivirana_varijabla>
  </DomainObject.Predmet.ProtustrankaFormatedWithAdress>
  <DomainObject.Predmet.ProtustrankaFormatedWithAdressOIB>
    <izvorni_sadrzaj> PETRUŠIĆ j.d.o.o. za ugostiteljstvo i usluge, OIB 36102390979, Labinska 9, 31000 Osijek</izvorni_sadrzaj>
    <derivirana_varijabla naziv="DomainObject.Predmet.ProtustrankaFormatedWithAdressOIB_1"> PETRUŠIĆ j.d.o.o. za ugostiteljstvo i usluge, OIB 36102390979, Labinska 9, 31000 Osijek</derivirana_varijabla>
  </DomainObject.Predmet.ProtustrankaFormatedWithAdressOIB>
  <DomainObject.Predmet.ProtustrankaWithAdress>
    <izvorni_sadrzaj>PETRUŠIĆ j.d.o.o. za ugostiteljstvo i usluge Labinska 9, 31000 Osijek</izvorni_sadrzaj>
    <derivirana_varijabla naziv="DomainObject.Predmet.ProtustrankaWithAdress_1">PETRUŠIĆ j.d.o.o. za ugostiteljstvo i usluge Labinska 9, 31000 Osijek</derivirana_varijabla>
  </DomainObject.Predmet.ProtustrankaWithAdress>
  <DomainObject.Predmet.ProtustrankaWithAdressOIB>
    <izvorni_sadrzaj>PETRUŠIĆ j.d.o.o. za ugostiteljstvo i usluge, OIB 36102390979, Labinska 9, 31000 Osijek</izvorni_sadrzaj>
    <derivirana_varijabla naziv="DomainObject.Predmet.ProtustrankaWithAdressOIB_1">PETRUŠIĆ j.d.o.o. za ugostiteljstvo i usluge, OIB 36102390979, Labinska 9, 31000 Osijek</derivirana_varijabla>
  </DomainObject.Predmet.ProtustrankaWithAdressOIB>
  <DomainObject.Predmet.ProtustrankaNazivFormated>
    <izvorni_sadrzaj>PETRUŠIĆ j.d.o.o. za ugostiteljstvo i usluge</izvorni_sadrzaj>
    <derivirana_varijabla naziv="DomainObject.Predmet.ProtustrankaNazivFormated_1">PETRUŠIĆ j.d.o.o. za ugostiteljstvo i usluge</derivirana_varijabla>
  </DomainObject.Predmet.ProtustrankaNazivFormated>
  <DomainObject.Predmet.ProtustrankaNazivFormatedOIB>
    <izvorni_sadrzaj>PETRUŠIĆ j.d.o.o. za ugostiteljstvo i usluge, OIB 36102390979</izvorni_sadrzaj>
    <derivirana_varijabla naziv="DomainObject.Predmet.ProtustrankaNazivFormatedOIB_1">PETRUŠIĆ j.d.o.o. za ugostiteljstvo i usluge, OIB 36102390979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PETRUŠIĆ j.d.o.o. za ugostiteljstvo i usluge</item>
    </izvorni_sadrzaj>
    <derivirana_varijabla naziv="DomainObject.Predmet.ProtuStrankaListFormated_1">
      <item>PETRUŠIĆ j.d.o.o. za ugostiteljstvo i usluge</item>
    </derivirana_varijabla>
  </DomainObject.Predmet.ProtuStrankaListFormated>
  <DomainObject.Predmet.ProtuStrankaListFormatedOIB>
    <izvorni_sadrzaj>
      <item>PETRUŠIĆ j.d.o.o. za ugostiteljstvo i usluge, OIB 36102390979</item>
    </izvorni_sadrzaj>
    <derivirana_varijabla naziv="DomainObject.Predmet.ProtuStrankaListFormatedOIB_1">
      <item>PETRUŠIĆ j.d.o.o. za ugostiteljstvo i usluge, OIB 36102390979</item>
    </derivirana_varijabla>
  </DomainObject.Predmet.ProtuStrankaListFormatedOIB>
  <DomainObject.Predmet.ProtuStrankaListFormatedWithAdress>
    <izvorni_sadrzaj>
      <item>PETRUŠIĆ j.d.o.o. za ugostiteljstvo i usluge, Labinska 9, 31000 Osijek</item>
    </izvorni_sadrzaj>
    <derivirana_varijabla naziv="DomainObject.Predmet.ProtuStrankaListFormatedWithAdress_1">
      <item>PETRUŠIĆ j.d.o.o. za ugostiteljstvo i usluge, Labinska 9, 31000 Osijek</item>
    </derivirana_varijabla>
  </DomainObject.Predmet.ProtuStrankaListFormatedWithAdress>
  <DomainObject.Predmet.ProtuStrankaListFormatedWithAdressOIB>
    <izvorni_sadrzaj>
      <item>PETRUŠIĆ j.d.o.o. za ugostiteljstvo i usluge, OIB 36102390979, Labinska 9, 31000 Osijek</item>
    </izvorni_sadrzaj>
    <derivirana_varijabla naziv="DomainObject.Predmet.ProtuStrankaListFormatedWithAdressOIB_1">
      <item>PETRUŠIĆ j.d.o.o. za ugostiteljstvo i usluge, OIB 36102390979, Labinska 9, 31000 Osijek</item>
    </derivirana_varijabla>
  </DomainObject.Predmet.ProtuStrankaListFormatedWithAdressOIB>
  <DomainObject.Predmet.ProtuStrankaListNazivFormated>
    <izvorni_sadrzaj>
      <item>PETRUŠIĆ j.d.o.o. za ugostiteljstvo i usluge</item>
    </izvorni_sadrzaj>
    <derivirana_varijabla naziv="DomainObject.Predmet.ProtuStrankaListNazivFormated_1">
      <item>PETRUŠIĆ j.d.o.o. za ugostiteljstvo i usluge</item>
    </derivirana_varijabla>
  </DomainObject.Predmet.ProtuStrankaListNazivFormated>
  <DomainObject.Predmet.ProtuStrankaListNazivFormatedOIB>
    <izvorni_sadrzaj>
      <item>PETRUŠIĆ j.d.o.o. za ugostiteljstvo i usluge, OIB 36102390979</item>
    </izvorni_sadrzaj>
    <derivirana_varijabla naziv="DomainObject.Predmet.ProtuStrankaListNazivFormatedOIB_1">
      <item>PETRUŠIĆ j.d.o.o. za ugostiteljstvo i usluge, OIB 36102390979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PETRUŠIĆ j.d.o.o. za ugostiteljstvo i usluge</izvorni_sadrzaj>
    <derivirana_varijabla naziv="DomainObject.Predmet.ProtustrankaIDrugi_1">PETRUŠIĆ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PETRUŠIĆ j.d.o.o. za ugostiteljstvo i usluge, OIB 36102390979, Labinska 9, 31000 Osijek</izvorni_sadrzaj>
    <derivirana_varijabla naziv="DomainObject.Predmet.ProtustrankaIDrugiAdressOIB_1">PETRUŠIĆ j.d.o.o. za ugostiteljstvo i usluge, OIB 36102390979, Labinska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PETRUŠIĆ j.d.o.o. za ugostiteljstvo i usluge</item>
    </izvorni_sadrzaj>
    <derivirana_varijabla naziv="DomainObject.Predmet.SudioniciListNaziv_1">
      <item>FINA RC OSIJEK</item>
      <item>PETRUŠIĆ j.d.o.o. za ugostiteljstvo i usluge</item>
    </derivirana_varijabla>
  </DomainObject.Predmet.SudioniciListNaziv>
  <DomainObject.Predmet.SudioniciListAdressOIB>
    <izvorni_sadrzaj>
      <item>FINA RC OSIJEK, OIB 85821130368</item>
      <item>PETRUŠIĆ j.d.o.o. za ugostiteljstvo i usluge, OIB 36102390979, Labinska 9,31000 Osijek</item>
    </izvorni_sadrzaj>
    <derivirana_varijabla naziv="DomainObject.Predmet.SudioniciListAdressOIB_1">
      <item>FINA RC OSIJEK, OIB 85821130368</item>
      <item>PETRUŠIĆ j.d.o.o. za ugostiteljstvo i usluge, OIB 36102390979, Labinska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36102390979</item>
    </izvorni_sadrzaj>
    <derivirana_varijabla naziv="DomainObject.Predmet.SudioniciListNazivOIB_1">
      <item>, OIB 85821130368</item>
      <item>, OIB 36102390979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87EAD-FA05-4C64-81CC-A1B5A388A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1907</properties:Characters>
  <properties:Lines>48</properties:Lines>
  <properties:Paragraphs>16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2017-04-21T07:51:00Z</cp:lastPrinted>
  <dcterms:modified xmlns:xsi="http://www.w3.org/2001/XMLSchema-instance" xsi:type="dcterms:W3CDTF">2017-04-21T07:52:00Z</dcterms:modified>
  <cp:revision>26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